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bd0d" w14:paraId="8b8bd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27F34">
        <w:t>5483/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27F34">
        <w:t xml:space="preserve"> BRLEK USLUGE j.d.o.o. Zagreb, Nehajska 12, MBS: 080823241, OIB: 00554661025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227F34">
        <w:t>e 112.163,22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EE1787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5483</izvorni_sadrzaj>
    <derivirana_varijabla naziv="DomainObject.Predmet.Broj_1">5483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St-5483/2015</izvorni_sadrzaj>
    <derivirana_varijabla naziv="DomainObject.Predmet.OznakaBroj_1">St-5483/2015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BRLEK USLUGE j.d.o.o. zastupanog po punomoćniku Krunoslav Brlek</izvorni_sadrzaj>
    <derivirana_varijabla naziv="DomainObject.Predmet.ProtustrankaFormated_1">  BRLEK USLUGE j.d.o.o. zastupanog po punomoćniku Krunoslav Brlek</derivirana_varijabla>
  </DomainObject.Predmet.ProtustrankaFormated>
  <DomainObject.Predmet.ProtustrankaFormatedOIB>
    <izvorni_sadrzaj>  BRLEK USLUGE j.d.o.o., OIB 00554661025 zastupanog po punomoćniku Krunoslav Brlek</izvorni_sadrzaj>
    <derivirana_varijabla naziv="DomainObject.Predmet.ProtustrankaFormatedOIB_1">  BRLEK USLUGE j.d.o.o., OIB 00554661025 zastupanog po punomoćniku Krunoslav Brlek</derivirana_varijabla>
  </DomainObject.Predmet.ProtustrankaFormatedOIB>
  <DomainObject.Predmet.ProtustrankaFormatedWithAdress>
    <izvorni_sadrzaj> BRLEK USLUGE j.d.o.o., Nehajska 12, 10000 Zagreb zastupanog po punomoćniku Krunoslav Brlek</izvorni_sadrzaj>
    <derivirana_varijabla naziv="DomainObject.Predmet.ProtustrankaFormatedWithAdress_1"> BRLEK USLUGE j.d.o.o., Nehajska 12, 10000 Zagreb zastupanog po punomoćniku Krunoslav Brlek</derivirana_varijabla>
  </DomainObject.Predmet.ProtustrankaFormatedWithAdress>
  <DomainObject.Predmet.ProtustrankaFormatedWithAdressOIB>
    <izvorni_sadrzaj> BRLEK USLUGE j.d.o.o., OIB 00554661025, Nehajska 12, 10000 Zagreb zastupanog po punomoćniku Krunoslav Brlek</izvorni_sadrzaj>
    <derivirana_varijabla naziv="DomainObject.Predmet.ProtustrankaFormatedWithAdressOIB_1"> BRLEK USLUGE j.d.o.o., OIB 00554661025, Nehajska 12, 10000 Zagreb zastupanog po punomoćniku Krunoslav Brlek</derivirana_varijabla>
  </DomainObject.Predmet.ProtustrankaFormatedWithAdressOIB>
  <DomainObject.Predmet.ProtustrankaWithAdress>
    <izvorni_sadrzaj>BRLEK USLUGE j.d.o.o. Nehajska 12, 10000 Zagreb</izvorni_sadrzaj>
    <derivirana_varijabla naziv="DomainObject.Predmet.ProtustrankaWithAdress_1">BRLEK USLUGE j.d.o.o. Nehajska 12, 10000 Zagreb</derivirana_varijabla>
  </DomainObject.Predmet.ProtustrankaWithAdress>
  <DomainObject.Predmet.ProtustrankaWithAdressOIB>
    <izvorni_sadrzaj>BRLEK USLUGE j.d.o.o., OIB 00554661025, Nehajska 12, 10000 Zagreb</izvorni_sadrzaj>
    <derivirana_varijabla naziv="DomainObject.Predmet.ProtustrankaWithAdressOIB_1">BRLEK USLUGE j.d.o.o., OIB 00554661025, Nehajska 12, 10000 Zagreb</derivirana_varijabla>
  </DomainObject.Predmet.ProtustrankaWithAdressOIB>
  <DomainObject.Predmet.ProtustrankaNazivFormated>
    <izvorni_sadrzaj>BRLEK USLUGE j.d.o.o.</izvorni_sadrzaj>
    <derivirana_varijabla naziv="DomainObject.Predmet.ProtustrankaNazivFormated_1">BRLEK USLUGE j.d.o.o.</derivirana_varijabla>
  </DomainObject.Predmet.ProtustrankaNazivFormated>
  <DomainObject.Predmet.ProtustrankaNazivFormatedOIB>
    <izvorni_sadrzaj>BRLEK USLUGE j.d.o.o., OIB 00554661025</izvorni_sadrzaj>
    <derivirana_varijabla naziv="DomainObject.Predmet.ProtustrankaNazivFormatedOIB_1">BRLEK USLUGE j.d.o.o., OIB 00554661025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BRLEK USLUGE j.d.o.o. zastupanog po punomoćniku Krunoslav Brlek</item>
    </izvorni_sadrzaj>
    <derivirana_varijabla naziv="DomainObject.Predmet.ProtuStrankaListFormated_1">
      <item>BRLEK USLUGE j.d.o.o. zastupanog po punomoćniku Krunoslav Brlek</item>
    </derivirana_varijabla>
  </DomainObject.Predmet.ProtuStrankaListFormated>
  <DomainObject.Predmet.ProtuStrankaListFormatedOIB>
    <izvorni_sadrzaj>
      <item>BRLEK USLUGE j.d.o.o., OIB 00554661025 zastupanog po punomoćniku Krunoslav Brlek</item>
    </izvorni_sadrzaj>
    <derivirana_varijabla naziv="DomainObject.Predmet.ProtuStrankaListFormatedOIB_1">
      <item>BRLEK USLUGE j.d.o.o., OIB 00554661025 zastupanog po punomoćniku Krunoslav Brlek</item>
    </derivirana_varijabla>
  </DomainObject.Predmet.ProtuStrankaListFormatedOIB>
  <DomainObject.Predmet.ProtuStrankaListFormatedWithAdress>
    <izvorni_sadrzaj>
      <item>BRLEK USLUGE j.d.o.o., Nehajska 12, 10000 Zagreb zastupanog po punomoćniku Krunoslav Brlek</item>
    </izvorni_sadrzaj>
    <derivirana_varijabla naziv="DomainObject.Predmet.ProtuStrankaListFormatedWithAdress_1">
      <item>BRLEK USLUGE j.d.o.o., Nehajska 12, 10000 Zagreb zastupanog po punomoćniku Krunoslav Brlek</item>
    </derivirana_varijabla>
  </DomainObject.Predmet.ProtuStrankaListFormatedWithAdress>
  <DomainObject.Predmet.ProtuStrankaListFormatedWithAdressOIB>
    <izvorni_sadrzaj>
      <item>BRLEK USLUGE j.d.o.o., OIB 00554661025, Nehajska 12, 10000 Zagreb zastupanog po punomoćniku Krunoslav Brlek</item>
    </izvorni_sadrzaj>
    <derivirana_varijabla naziv="DomainObject.Predmet.ProtuStrankaListFormatedWithAdressOIB_1">
      <item>BRLEK USLUGE j.d.o.o., OIB 00554661025, Nehajska 12, 10000 Zagreb zastupanog po punomoćniku Krunoslav Brlek</item>
    </derivirana_varijabla>
  </DomainObject.Predmet.ProtuStrankaListFormatedWithAdressOIB>
  <DomainObject.Predmet.ProtuStrankaListNazivFormated>
    <izvorni_sadrzaj>
      <item>BRLEK USLUGE j.d.o.o.</item>
    </izvorni_sadrzaj>
    <derivirana_varijabla naziv="DomainObject.Predmet.ProtuStrankaListNazivFormated_1">
      <item>BRLEK USLUGE j.d.o.o.</item>
    </derivirana_varijabla>
  </DomainObject.Predmet.ProtuStrankaListNazivFormated>
  <DomainObject.Predmet.ProtuStrankaListNazivFormatedOIB>
    <izvorni_sadrzaj>
      <item>BRLEK USLUGE j.d.o.o., OIB 00554661025</item>
    </izvorni_sadrzaj>
    <derivirana_varijabla naziv="DomainObject.Predmet.ProtuStrankaListNazivFormatedOIB_1">
      <item>BRLEK USLUGE j.d.o.o., OIB 00554661025</item>
    </derivirana_varijabla>
  </DomainObject.Predmet.ProtuStrankaListNazivFormatedOIB>
  <DomainObject.Predmet.OstaliListFormated>
    <izvorni_sadrzaj>
      <item>Krunoslav Brlek punomoćnik sudionika u postupku BRLEK USLUGE j.d.o.o.</item>
    </izvorni_sadrzaj>
    <derivirana_varijabla naziv="DomainObject.Predmet.OstaliListFormated_1">
      <item>Krunoslav Brlek punomoćnik sudionika u postupku BRLEK USLUGE j.d.o.o.</item>
    </derivirana_varijabla>
  </DomainObject.Predmet.OstaliListFormated>
  <DomainObject.Predmet.OstaliListFormatedOIB>
    <izvorni_sadrzaj>
      <item>Krunoslav Brlek, OIB 29637431328 punomoćnik sudionika u postupku BRLEK USLUGE j.d.o.o.</item>
    </izvorni_sadrzaj>
    <derivirana_varijabla naziv="DomainObject.Predmet.OstaliListFormatedOIB_1">
      <item>Krunoslav Brlek, OIB 29637431328 punomoćnik sudionika u postupku BRLEK USLUGE j.d.o.o.</item>
    </derivirana_varijabla>
  </DomainObject.Predmet.OstaliListFormatedOIB>
  <DomainObject.Predmet.OstaliListFormatedWithAdress>
    <izvorni_sadrzaj>
      <item>Krunoslav Brlek, Antuna Kovačića 8, 10299 Kraj Gornji punomoćnik sudionika u postupku BRLEK USLUGE j.d.o.o.</item>
    </izvorni_sadrzaj>
    <derivirana_varijabla naziv="DomainObject.Predmet.OstaliListFormatedWithAdress_1">
      <item>Krunoslav Brlek, Antuna Kovačića 8, 10299 Kraj Gornji punomoćnik sudionika u postupku BRLEK USLUGE j.d.o.o.</item>
    </derivirana_varijabla>
  </DomainObject.Predmet.OstaliListFormatedWithAdress>
  <DomainObject.Predmet.OstaliListFormatedWithAdressOIB>
    <izvorni_sadrzaj>
      <item>Krunoslav Brlek, OIB 29637431328, Antuna Kovačića 8, 10299 Kraj Gornji punomoćnik sudionika u postupku BRLEK USLUGE j.d.o.o.</item>
    </izvorni_sadrzaj>
    <derivirana_varijabla naziv="DomainObject.Predmet.OstaliListFormatedWithAdressOIB_1">
      <item>Krunoslav Brlek, OIB 29637431328, Antuna Kovačića 8, 10299 Kraj Gornji punomoćnik sudionika u postupku BRLEK USLUGE j.d.o.o.</item>
    </derivirana_varijabla>
  </DomainObject.Predmet.OstaliListFormatedWithAdressOIB>
  <DomainObject.Predmet.OstaliListNazivFormated>
    <izvorni_sadrzaj>
      <item>Krunoslav Brlek</item>
    </izvorni_sadrzaj>
    <derivirana_varijabla naziv="DomainObject.Predmet.OstaliListNazivFormated_1">
      <item>Krunoslav Brlek</item>
    </derivirana_varijabla>
  </DomainObject.Predmet.OstaliListNazivFormated>
  <DomainObject.Predmet.OstaliListNazivFormatedOIB>
    <izvorni_sadrzaj>
      <item>Krunoslav Brlek, OIB 29637431328</item>
    </izvorni_sadrzaj>
    <derivirana_varijabla naziv="DomainObject.Predmet.OstaliListNazivFormatedOIB_1">
      <item>Krunoslav Brlek, OIB 29637431328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BRLEK USLUGE j.d.o.o.</izvorni_sadrzaj>
    <derivirana_varijabla naziv="DomainObject.Predmet.ProtustrankaIDrugi_1">BRLEK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BRLEK USLUGE j.d.o.o., OIB 00554661025, Nehajska 12, 10000 Zagreb</izvorni_sadrzaj>
    <derivirana_varijabla naziv="DomainObject.Predmet.ProtustrankaIDrugiAdressOIB_1">BRLEK USLUGE j.d.o.o., OIB 00554661025, Nehajska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BRLEK USLUGE j.d.o.o.</item>
      <item>FINA Regionalni centar Zagreb</item>
      <item>Krunoslav Brlek</item>
    </izvorni_sadrzaj>
    <derivirana_varijabla naziv="DomainObject.Predmet.SudioniciListNaziv_1">
      <item>BRLEK USLUGE j.d.o.o.</item>
      <item>FINA Regionalni centar Zagreb</item>
      <item>Krunoslav Brlek</item>
    </derivirana_varijabla>
  </DomainObject.Predmet.SudioniciListNaziv>
  <DomainObject.Predmet.SudioniciListAdressOIB>
    <izvorni_sadrzaj>
      <item>BRLEK USLUGE j.d.o.o., OIB 00554661025, Nehajska 12,10000 Zagreb</item>
      <item>FINA Regionalni centar Zagreb, OIB 85821130368, Trg svibanjskih žrtava 1995. 1,10000 Zagreb</item>
      <item>Krunoslav Brlek, OIB 29637431328, Antuna Kovačića 8,10299 Kraj Gornji</item>
    </izvorni_sadrzaj>
    <derivirana_varijabla naziv="DomainObject.Predmet.SudioniciListAdressOIB_1">
      <item>BRLEK USLUGE j.d.o.o., OIB 00554661025, Nehajska 12,10000 Zagreb</item>
      <item>FINA Regionalni centar Zagreb, OIB 85821130368, Trg svibanjskih žrtava 1995. 1,10000 Zagreb</item>
      <item>Krunoslav Brlek, OIB 29637431328, Antuna Kovačića 8,10299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00554661025</item>
      <item>, OIB 85821130368</item>
      <item>, OIB 29637431328</item>
    </izvorni_sadrzaj>
    <derivirana_varijabla naziv="DomainObject.Predmet.SudioniciListNazivOIB_1">
      <item>, OIB 00554661025</item>
      <item>, OIB 85821130368</item>
      <item>, OIB 29637431328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2016-01-14T08:30:00Z</dcterms:created>
  <dc:creator>ilukac</dc:creator>
  <cp:lastModifiedBy>Višnja Svečak</cp:lastModifiedBy>
  <cp:lastPrinted>2016-01-14T08:29:00Z</cp:lastPrinted>
  <dcterms:modified xmlns:xsi="http://www.w3.org/2001/XMLSchema-instance" xsi:type="dcterms:W3CDTF">2016-01-14T08:30:00Z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