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83bc" w14:paraId="31183bc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32592A">
        <w:rPr>
          <w:sz w:val="24"/>
          <w:szCs w:val="24"/>
          <w:lang w:val="hr-HR"/>
        </w:rPr>
        <w:t>424</w:t>
      </w:r>
      <w:r w:rsidR="00190F02" w:rsidRPr="007A679F">
        <w:rPr>
          <w:sz w:val="24"/>
          <w:szCs w:val="24"/>
          <w:lang w:val="hr-HR"/>
        </w:rPr>
        <w:t>/16-</w:t>
      </w:r>
      <w:r w:rsidR="0032592A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07576B">
        <w:rPr>
          <w:szCs w:val="24"/>
        </w:rPr>
        <w:t>KARUTULA MURTER j.d.o.o., Murter, Hrvatskih vladara 22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07576B">
        <w:rPr>
          <w:szCs w:val="24"/>
        </w:rPr>
        <w:t>69971045468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453CC0">
        <w:rPr>
          <w:sz w:val="24"/>
          <w:szCs w:val="24"/>
          <w:shd w:fill="F8F8F8" w:color="auto" w:val="clear"/>
        </w:rPr>
        <w:t>VERONIKI KOVAČEV</w:t>
      </w:r>
      <w:r w:rsidR="0007576B">
        <w:rPr>
          <w:sz w:val="24"/>
          <w:szCs w:val="24"/>
          <w:shd w:fill="F8F8F8" w:color="auto" w:val="clear"/>
        </w:rPr>
        <w:t xml:space="preserve"> iz Murtera, Hrvatskih vladara 22</w:t>
      </w:r>
      <w:r w:rsidR="000169F0" w:rsidRPr="000B265A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07576B" w:rsidRPr="0007576B">
        <w:rPr>
          <w:sz w:val="24"/>
          <w:szCs w:val="24"/>
          <w:shd w:fill="F8F8F8" w:color="auto" w:val="clear"/>
        </w:rPr>
        <w:t>85144792974</w:t>
      </w:r>
      <w:r w:rsidR="000B265A">
        <w:rPr>
          <w:sz w:val="24"/>
          <w:szCs w:val="24"/>
          <w:shd w:fill="F8F8F8" w:color="auto" w:val="clear"/>
        </w:rPr>
        <w:t>,</w:t>
      </w:r>
      <w:hyperlink r:id="rId9" w:history="true">
        <w:r w:rsidR="000B265A" w:rsidRPr="000B265A">
          <w:rPr>
            <w:rStyle w:val="apple-converted-space"/>
            <w:sz w:val="24"/>
            <w:szCs w:val="24"/>
            <w:shd w:fill="F8F8F8" w:color="auto" w:val="clear"/>
          </w:rPr>
          <w:t> </w:t>
        </w:r>
      </w:hyperlink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2592A">
        <w:rPr>
          <w:sz w:val="24"/>
          <w:szCs w:val="24"/>
          <w:lang w:val="hr-HR"/>
        </w:rPr>
        <w:t>424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DD7490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07576B" w:rsidRPr="0007576B">
        <w:rPr>
          <w:sz w:val="24"/>
          <w:szCs w:val="24"/>
        </w:rPr>
        <w:t>KARUTULA MURTER j.d.o.o., Murter</w:t>
      </w:r>
      <w:r w:rsidR="000632FD" w:rsidRPr="000B265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453CC0">
        <w:rPr>
          <w:szCs w:val="24"/>
          <w:shd w:fill="F8F8F8" w:color="auto" w:val="clear"/>
        </w:rPr>
        <w:t>VERONIKA KOVAČEV</w:t>
      </w:r>
      <w:r w:rsidR="0007576B">
        <w:rPr>
          <w:szCs w:val="24"/>
          <w:shd w:fill="F8F8F8" w:color="auto" w:val="clear"/>
        </w:rPr>
        <w:t xml:space="preserve"> iz Murtera, Hrvatskih vladara 22 </w:t>
      </w:r>
      <w:r w:rsidR="00EE3BE6">
        <w:rPr>
          <w:szCs w:val="24"/>
        </w:rPr>
        <w:t>i na e-oglasnu ploču sud</w:t>
      </w:r>
      <w:r w:rsidR="000B265A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64AF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32592A">
      <w:rPr>
        <w:sz w:val="24"/>
        <w:szCs w:val="24"/>
        <w:lang w:val="hr-HR"/>
      </w:rPr>
      <w:t>-424</w:t>
    </w:r>
    <w:r w:rsidR="0032592A" w:rsidRPr="007A679F">
      <w:rPr>
        <w:sz w:val="24"/>
        <w:szCs w:val="24"/>
        <w:lang w:val="hr-HR"/>
      </w:rPr>
      <w:t>/16-</w:t>
    </w:r>
    <w:r w:rsidR="0032592A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576B"/>
    <w:rsid w:val="000779C6"/>
    <w:rsid w:val="00086A8D"/>
    <w:rsid w:val="00096EDA"/>
    <w:rsid w:val="000B265A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2592A"/>
    <w:rsid w:val="00330E6B"/>
    <w:rsid w:val="003328D9"/>
    <w:rsid w:val="003616D7"/>
    <w:rsid w:val="003C52FE"/>
    <w:rsid w:val="003E475F"/>
    <w:rsid w:val="00410D53"/>
    <w:rsid w:val="00421825"/>
    <w:rsid w:val="00434741"/>
    <w:rsid w:val="00453CC0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64AF7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864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A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A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A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A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864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A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A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A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A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49140729783,1&amp;cs=3521264CE683F8855715B256D87C562CC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MURTER  j.d.o.o. za trgovinu i usluge</izvorni_sadrzaj>
    <derivirana_varijabla naziv="DomainObject.Predmet.ProtustrankaFormated_1">  KARUTULA MURTER  j.d.o.o. za trgovinu i usluge</derivirana_varijabla>
  </DomainObject.Predmet.ProtustrankaFormated>
  <DomainObject.Predmet.ProtustrankaFormatedOIB>
    <izvorni_sadrzaj>  KARUTULA MURTER  j.d.o.o. za trgovinu i usluge, OIB 69971045468</izvorni_sadrzaj>
    <derivirana_varijabla naziv="DomainObject.Predmet.ProtustrankaFormatedOIB_1">  KARUTULA MURTER  j.d.o.o. za trgovinu i usluge, OIB 69971045468</derivirana_varijabla>
  </DomainObject.Predmet.ProtustrankaFormatedOIB>
  <DomainObject.Predmet.ProtustrankaFormatedWithAdress>
    <izvorni_sadrzaj> KARUTULA MURTER  j.d.o.o. za trgovinu i usluge, Hrvatskih vladara 22, 22243 Murter</izvorni_sadrzaj>
    <derivirana_varijabla naziv="DomainObject.Predmet.ProtustrankaFormatedWithAdress_1"> KARUTULA MURTER  j.d.o.o. za trgovinu i usluge, Hrvatskih vladara 22, 22243 Murter</derivirana_varijabla>
  </DomainObject.Predmet.ProtustrankaFormatedWithAdress>
  <DomainObject.Predmet.ProtustrankaFormatedWithAdressOIB>
    <izvorni_sadrzaj> KARUTULA MURTER  j.d.o.o. za trgovinu i usluge, OIB 69971045468, Hrvatskih vladara 22, 22243 Murter</izvorni_sadrzaj>
    <derivirana_varijabla naziv="DomainObject.Predmet.ProtustrankaFormatedWithAdressOIB_1"> KARUTULA MURTER  j.d.o.o. za trgovinu i usluge, OIB 69971045468, Hrvatskih vladara 22, 22243 Murter</derivirana_varijabla>
  </DomainObject.Predmet.ProtustrankaFormatedWithAdressOIB>
  <DomainObject.Predmet.ProtustrankaWithAdress>
    <izvorni_sadrzaj>KARUTULA MURTER  j.d.o.o. za trgovinu i usluge Hrvatskih vladara 22, 22243 Murter</izvorni_sadrzaj>
    <derivirana_varijabla naziv="DomainObject.Predmet.ProtustrankaWithAdress_1">KARUTULA MURTER  j.d.o.o. za trgovinu i usluge Hrvatskih vladara 22, 22243 Murter</derivirana_varijabla>
  </DomainObject.Predmet.ProtustrankaWithAdress>
  <DomainObject.Predmet.ProtustrankaWithAdressOIB>
    <izvorni_sadrzaj>KARUTULA MURTER  j.d.o.o. za trgovinu i usluge, OIB 69971045468, Hrvatskih vladara 22, 22243 Murter</izvorni_sadrzaj>
    <derivirana_varijabla naziv="DomainObject.Predmet.ProtustrankaWithAdressOIB_1">KARUTULA MURTER  j.d.o.o. za trgovinu i usluge, OIB 69971045468, Hrvatskih vladara 22, 22243 Murter</derivirana_varijabla>
  </DomainObject.Predmet.ProtustrankaWithAdressOIB>
  <DomainObject.Predmet.ProtustrankaNazivFormated>
    <izvorni_sadrzaj>KARUTULA MURTER  j.d.o.o. za trgovinu i usluge</izvorni_sadrzaj>
    <derivirana_varijabla naziv="DomainObject.Predmet.ProtustrankaNazivFormated_1">KARUTULA MURTER  j.d.o.o. za trgovinu i usluge</derivirana_varijabla>
  </DomainObject.Predmet.ProtustrankaNazivFormated>
  <DomainObject.Predmet.ProtustrankaNazivFormatedOIB>
    <izvorni_sadrzaj>KARUTULA MURTER  j.d.o.o. za trgovinu i usluge, OIB 69971045468</izvorni_sadrzaj>
    <derivirana_varijabla naziv="DomainObject.Predmet.ProtustrankaNazivFormatedOIB_1">KARUTULA MURTER  j.d.o.o. za trgovinu i usluge, OIB 69971045468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KARUTULA MURTER  j.d.o.o. za trgovinu i usluge</item>
    </izvorni_sadrzaj>
    <derivirana_varijabla naziv="DomainObject.Predmet.ProtuStrankaListFormated_1">
      <item>KARUTULA MURTER  j.d.o.o. za trgovinu i usluge</item>
    </derivirana_varijabla>
  </DomainObject.Predmet.ProtuStrankaListFormated>
  <DomainObject.Predmet.ProtuStrankaListFormatedOIB>
    <izvorni_sadrzaj>
      <item>KARUTULA MURTER  j.d.o.o. za trgovinu i usluge, OIB 69971045468</item>
    </izvorni_sadrzaj>
    <derivirana_varijabla naziv="DomainObject.Predmet.ProtuStrankaListFormatedOIB_1">
      <item>KARUTULA MURTER  j.d.o.o. za trgovinu i usluge, OIB 69971045468</item>
    </derivirana_varijabla>
  </DomainObject.Predmet.ProtuStrankaListFormatedOIB>
  <DomainObject.Predmet.ProtuStrankaListFormatedWithAdress>
    <izvorni_sadrzaj>
      <item>KARUTULA MURTER  j.d.o.o. za trgovinu i usluge, Hrvatskih vladara 22, 22243 Murter</item>
    </izvorni_sadrzaj>
    <derivirana_varijabla naziv="DomainObject.Predmet.ProtuStrankaListFormatedWithAdress_1">
      <item>KARUTULA MURTER  j.d.o.o. za trgovinu i usluge, Hrvatskih vladara 22, 22243 Murter</item>
    </derivirana_varijabla>
  </DomainObject.Predmet.ProtuStrankaListFormatedWithAdress>
  <DomainObject.Predmet.ProtuStrankaListFormatedWithAdressOIB>
    <izvorni_sadrzaj>
      <item>KARUTULA MURTER  j.d.o.o. za trgovinu i usluge, OIB 69971045468, Hrvatskih vladara 22, 22243 Murter</item>
    </izvorni_sadrzaj>
    <derivirana_varijabla naziv="DomainObject.Predmet.ProtuStrankaListFormatedWithAdressOIB_1">
      <item>KARUTULA MURTER  j.d.o.o. za trgovinu i usluge, OIB 69971045468, Hrvatskih vladara 22, 22243 Murter</item>
    </derivirana_varijabla>
  </DomainObject.Predmet.ProtuStrankaListFormatedWithAdressOIB>
  <DomainObject.Predmet.ProtuStrankaListNazivFormated>
    <izvorni_sadrzaj>
      <item>KARUTULA MURTER  j.d.o.o. za trgovinu i usluge</item>
    </izvorni_sadrzaj>
    <derivirana_varijabla naziv="DomainObject.Predmet.ProtuStrankaListNazivFormated_1">
      <item>KARUTULA MURTER  j.d.o.o. za trgovinu i usluge</item>
    </derivirana_varijabla>
  </DomainObject.Predmet.ProtuStrankaListNazivFormated>
  <DomainObject.Predmet.ProtuStrankaListNazivFormatedOIB>
    <izvorni_sadrzaj>
      <item>KARUTULA MURTER  j.d.o.o. za trgovinu i usluge, OIB 69971045468</item>
    </izvorni_sadrzaj>
    <derivirana_varijabla naziv="DomainObject.Predmet.ProtuStrankaListNazivFormatedOIB_1">
      <item>KARUTULA MURTER  j.d.o.o. za trgovinu i usluge, OIB 69971045468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KARUTULA MURTER  j.d.o.o. za trgovinu i usluge</izvorni_sadrzaj>
    <derivirana_varijabla naziv="DomainObject.Predmet.ProtustrankaIDrugi_1">KARUTULA MURTER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KARUTULA MURTER  j.d.o.o. za trgovinu i usluge, OIB 69971045468, Hrvatskih vladara 22, 22243 Murter</izvorni_sadrzaj>
    <derivirana_varijabla naziv="DomainObject.Predmet.ProtustrankaIDrugiAdressOIB_1">KARUTULA MURTER  j.d.o.o. za trgovinu i usluge, OIB 69971045468,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KARUTULA MURTER  j.d.o.o. za trgovinu i usluge</item>
    </izvorni_sadrzaj>
    <derivirana_varijabla naziv="DomainObject.Predmet.SudioniciListNaziv_1">
      <item>FINA - Podružnica Šibenik</item>
      <item>KARUTULA MURTER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KARUTULA MURTER  j.d.o.o. za trgovinu i usluge, OIB 69971045468, Hrvatskih vladara 22,22243 Murter</item>
    </izvorni_sadrzaj>
    <derivirana_varijabla naziv="DomainObject.Predmet.SudioniciListAdressOIB_1">
      <item>FINA - Podružnica Šibenik, OIB 85821130368, Perivoj L. Marune 1,22000 Šibenik</item>
      <item>KARUTULA MURTER  j.d.o.o. za trgovinu i usluge, OIB 69971045468,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69971045468</item>
    </izvorni_sadrzaj>
    <derivirana_varijabla naziv="DomainObject.Predmet.SudioniciListNazivOIB_1">
      <item>, OIB 85821130368</item>
      <item>, OIB 69971045468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BBEB3-29E7-4BDD-8685-D342BA1D1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342</properties:Words>
  <properties:Characters>1719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2016-03-29T07:35:00Z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2016-03-31T06:22:00Z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