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42e8" w14:paraId="c2242e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3E1797">
        <w:rPr>
          <w:rFonts w:hAnsi="Times New Roman" w:ascii="Times New Roman"/>
          <w:szCs w:val="24"/>
        </w:rPr>
        <w:t>5740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BE5B01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3E1797" w:rsidRPr="00642C90">
        <w:rPr>
          <w:rFonts w:hAnsi="Times New Roman" w:ascii="Times New Roman"/>
          <w:szCs w:val="24"/>
        </w:rPr>
        <w:t>ITD-METAL društvo s ograničenom odgovornošću za proizvodnju, trgovinu i građevinarstvo</w:t>
      </w:r>
      <w:r w:rsidR="003E1797">
        <w:rPr>
          <w:rFonts w:hAnsi="Times New Roman" w:ascii="Times New Roman"/>
          <w:szCs w:val="24"/>
        </w:rPr>
        <w:t>,</w:t>
      </w:r>
      <w:r w:rsidR="003E1797" w:rsidRPr="000C1008">
        <w:rPr>
          <w:rFonts w:hAnsi="Times New Roman" w:ascii="Times New Roman"/>
          <w:szCs w:val="24"/>
        </w:rPr>
        <w:t xml:space="preserve"> </w:t>
      </w:r>
      <w:r w:rsidR="003E1797">
        <w:rPr>
          <w:rFonts w:hAnsi="Times New Roman" w:ascii="Times New Roman"/>
          <w:szCs w:val="24"/>
        </w:rPr>
        <w:t xml:space="preserve">Gračac (Općina Brckovljani), Zagrebačka 83, </w:t>
      </w:r>
      <w:r w:rsidR="003E1797" w:rsidRPr="004D3A78">
        <w:rPr>
          <w:rFonts w:hAnsi="Times New Roman" w:ascii="Times New Roman"/>
          <w:szCs w:val="24"/>
        </w:rPr>
        <w:t>OIB:</w:t>
      </w:r>
      <w:r w:rsidR="003E1797">
        <w:rPr>
          <w:rFonts w:hAnsi="Times New Roman" w:ascii="Times New Roman"/>
          <w:szCs w:val="24"/>
        </w:rPr>
        <w:t xml:space="preserve"> </w:t>
      </w:r>
      <w:r w:rsidR="003E1797" w:rsidRPr="000C1008">
        <w:rPr>
          <w:rFonts w:hAnsi="Times New Roman" w:ascii="Times New Roman"/>
          <w:szCs w:val="24"/>
        </w:rPr>
        <w:t>08463745625</w:t>
      </w:r>
      <w:r w:rsidR="007D3894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E1797" w:rsidRPr="00642C90">
        <w:rPr>
          <w:rFonts w:hAnsi="Times New Roman" w:ascii="Times New Roman"/>
          <w:szCs w:val="24"/>
        </w:rPr>
        <w:t>ITD-METAL društvo s ograničenom odgovornošću za proizvodnju, trgovinu i građevinarstvo</w:t>
      </w:r>
      <w:r w:rsidR="003E1797">
        <w:rPr>
          <w:rFonts w:hAnsi="Times New Roman" w:ascii="Times New Roman"/>
          <w:szCs w:val="24"/>
        </w:rPr>
        <w:t>,</w:t>
      </w:r>
      <w:r w:rsidR="003E1797" w:rsidRPr="000C1008">
        <w:rPr>
          <w:rFonts w:hAnsi="Times New Roman" w:ascii="Times New Roman"/>
          <w:szCs w:val="24"/>
        </w:rPr>
        <w:t xml:space="preserve"> </w:t>
      </w:r>
      <w:r w:rsidR="003E1797">
        <w:rPr>
          <w:rFonts w:hAnsi="Times New Roman" w:ascii="Times New Roman"/>
          <w:szCs w:val="24"/>
        </w:rPr>
        <w:t xml:space="preserve">Gračac (Općina Brckovljani), Zagrebačka 83, </w:t>
      </w:r>
      <w:r w:rsidR="003E1797" w:rsidRPr="004D3A78">
        <w:rPr>
          <w:rFonts w:hAnsi="Times New Roman" w:ascii="Times New Roman"/>
          <w:szCs w:val="24"/>
        </w:rPr>
        <w:t>OIB:</w:t>
      </w:r>
      <w:r w:rsidR="003E1797">
        <w:rPr>
          <w:rFonts w:hAnsi="Times New Roman" w:ascii="Times New Roman"/>
          <w:szCs w:val="24"/>
        </w:rPr>
        <w:t xml:space="preserve"> </w:t>
      </w:r>
      <w:r w:rsidR="003E1797" w:rsidRPr="000C1008">
        <w:rPr>
          <w:rFonts w:hAnsi="Times New Roman" w:ascii="Times New Roman"/>
          <w:szCs w:val="24"/>
        </w:rPr>
        <w:t>08463745625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3E1797">
        <w:rPr>
          <w:rFonts w:hAnsi="Times New Roman" w:ascii="Times New Roman"/>
        </w:rPr>
        <w:t>104.726,12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90759" w:rsidR="00190759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7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0759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F3BE5"/>
    <w:rsid w:val="00305C99"/>
    <w:rsid w:val="0031252B"/>
    <w:rsid w:val="00312FD0"/>
    <w:rsid w:val="00314FF2"/>
    <w:rsid w:val="00333322"/>
    <w:rsid w:val="0038153F"/>
    <w:rsid w:val="00396D7A"/>
    <w:rsid w:val="00396E80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7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7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7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7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7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7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7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7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St-5740/2015</izvorni_sadrzaj>
    <derivirana_varijabla naziv="DomainObject.Predmet.OznakaBroj_1">St-5740/2015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ITD-METAL d.o.o. zastupanog po punomoćniku Tihomir Đuras; Ivan Đuras</izvorni_sadrzaj>
    <derivirana_varijabla naziv="DomainObject.Predmet.ProtustrankaFormated_1">  ITD-METAL d.o.o. zastupanog po punomoćniku Tihomir Đuras; Ivan Đuras</derivirana_varijabla>
  </DomainObject.Predmet.ProtustrankaFormated>
  <DomainObject.Predmet.ProtustrankaFormatedOIB>
    <izvorni_sadrzaj>  ITD-METAL d.o.o., OIB 08463745625 zastupanog po punomoćniku Tihomir Đuras; Ivan Đuras</izvorni_sadrzaj>
    <derivirana_varijabla naziv="DomainObject.Predmet.ProtustrankaFormatedOIB_1">  ITD-METAL d.o.o., OIB 08463745625 zastupanog po punomoćniku Tihomir Đuras; Ivan Đuras</derivirana_varijabla>
  </DomainObject.Predmet.ProtustrankaFormatedOIB>
  <DomainObject.Predmet.ProtustrankaFormatedWithAdress>
    <izvorni_sadrzaj> ITD-METAL d.o.o., Zagrebačka 83, 10370 Gračec zastupanog po punomoćniku Tihomir Đuras; Ivan Đuras</izvorni_sadrzaj>
    <derivirana_varijabla naziv="DomainObject.Predmet.ProtustrankaFormatedWithAdress_1"> ITD-METAL d.o.o., Zagrebačka 83, 10370 Gračec zastupanog po punomoćniku Tihomir Đuras; Ivan Đuras</derivirana_varijabla>
  </DomainObject.Predmet.ProtustrankaFormatedWithAdress>
  <DomainObject.Predmet.ProtustrankaFormatedWithAdressOIB>
    <izvorni_sadrzaj> ITD-METAL d.o.o., OIB 08463745625, Zagrebačka 83, 10370 Gračec zastupanog po punomoćniku Tihomir Đuras; Ivan Đuras</izvorni_sadrzaj>
    <derivirana_varijabla naziv="DomainObject.Predmet.ProtustrankaFormatedWithAdressOIB_1"> ITD-METAL d.o.o., OIB 08463745625, Zagrebačka 83, 10370 Gračec zastupanog po punomoćniku Tihomir Đuras; Ivan Đuras</derivirana_varijabla>
  </DomainObject.Predmet.ProtustrankaFormatedWithAdressOIB>
  <DomainObject.Predmet.ProtustrankaWithAdress>
    <izvorni_sadrzaj>ITD-METAL d.o.o. Zagrebačka 83, 10370 Gračec</izvorni_sadrzaj>
    <derivirana_varijabla naziv="DomainObject.Predmet.ProtustrankaWithAdress_1">ITD-METAL d.o.o. Zagrebačka 83, 10370 Gračec</derivirana_varijabla>
  </DomainObject.Predmet.ProtustrankaWithAdress>
  <DomainObject.Predmet.ProtustrankaWithAdressOIB>
    <izvorni_sadrzaj>ITD-METAL d.o.o., OIB 08463745625, Zagrebačka 83, 10370 Gračec</izvorni_sadrzaj>
    <derivirana_varijabla naziv="DomainObject.Predmet.ProtustrankaWithAdressOIB_1">ITD-METAL d.o.o., OIB 08463745625, Zagrebačka 83, 10370 Gračec</derivirana_varijabla>
  </DomainObject.Predmet.ProtustrankaWithAdressOIB>
  <DomainObject.Predmet.ProtustrankaNazivFormated>
    <izvorni_sadrzaj>ITD-METAL d.o.o.</izvorni_sadrzaj>
    <derivirana_varijabla naziv="DomainObject.Predmet.ProtustrankaNazivFormated_1">ITD-METAL d.o.o.</derivirana_varijabla>
  </DomainObject.Predmet.ProtustrankaNazivFormated>
  <DomainObject.Predmet.ProtustrankaNazivFormatedOIB>
    <izvorni_sadrzaj>ITD-METAL d.o.o., OIB 08463745625</izvorni_sadrzaj>
    <derivirana_varijabla naziv="DomainObject.Predmet.ProtustrankaNazivFormatedOIB_1">ITD-METAL d.o.o., OIB 08463745625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ITD-METAL d.o.o. zastupanog po punomoćniku Tihomir Đuras; Ivan Đuras</item>
    </izvorni_sadrzaj>
    <derivirana_varijabla naziv="DomainObject.Predmet.ProtuStrankaListFormated_1">
      <item>ITD-METAL d.o.o. zastupanog po punomoćniku Tihomir Đuras; Ivan Đuras</item>
    </derivirana_varijabla>
  </DomainObject.Predmet.ProtuStrankaListFormated>
  <DomainObject.Predmet.ProtuStrankaListFormatedOIB>
    <izvorni_sadrzaj>
      <item>ITD-METAL d.o.o., OIB 08463745625 zastupanog po punomoćniku Tihomir Đuras; Ivan Đuras</item>
    </izvorni_sadrzaj>
    <derivirana_varijabla naziv="DomainObject.Predmet.ProtuStrankaListFormatedOIB_1">
      <item>ITD-METAL d.o.o., OIB 08463745625 zastupanog po punomoćniku Tihomir Đuras; Ivan Đuras</item>
    </derivirana_varijabla>
  </DomainObject.Predmet.ProtuStrankaListFormatedOIB>
  <DomainObject.Predmet.ProtuStrankaListFormatedWithAdress>
    <izvorni_sadrzaj>
      <item>ITD-METAL d.o.o., Zagrebačka 83, 10370 Gračec zastupanog po punomoćniku Tihomir Đuras; Ivan Đuras</item>
    </izvorni_sadrzaj>
    <derivirana_varijabla naziv="DomainObject.Predmet.ProtuStrankaListFormatedWithAdress_1">
      <item>ITD-METAL d.o.o., Zagrebačka 83, 10370 Gračec zastupanog po punomoćniku Tihomir Đuras; Ivan Đuras</item>
    </derivirana_varijabla>
  </DomainObject.Predmet.ProtuStrankaListFormatedWithAdress>
  <DomainObject.Predmet.ProtuStrankaListFormatedWithAdressOIB>
    <izvorni_sadrzaj>
      <item>ITD-METAL d.o.o., OIB 08463745625, Zagrebačka 83, 10370 Gračec zastupanog po punomoćniku Tihomir Đuras; Ivan Đuras</item>
    </izvorni_sadrzaj>
    <derivirana_varijabla naziv="DomainObject.Predmet.ProtuStrankaListFormatedWithAdressOIB_1">
      <item>ITD-METAL d.o.o., OIB 08463745625, Zagrebačka 83, 10370 Gračec zastupanog po punomoćniku Tihomir Đuras; Ivan Đuras</item>
    </derivirana_varijabla>
  </DomainObject.Predmet.ProtuStrankaListFormatedWithAdressOIB>
  <DomainObject.Predmet.ProtuStrankaListNazivFormated>
    <izvorni_sadrzaj>
      <item>ITD-METAL d.o.o.</item>
    </izvorni_sadrzaj>
    <derivirana_varijabla naziv="DomainObject.Predmet.ProtuStrankaListNazivFormated_1">
      <item>ITD-METAL d.o.o.</item>
    </derivirana_varijabla>
  </DomainObject.Predmet.ProtuStrankaListNazivFormated>
  <DomainObject.Predmet.ProtuStrankaListNazivFormatedOIB>
    <izvorni_sadrzaj>
      <item>ITD-METAL d.o.o., OIB 08463745625</item>
    </izvorni_sadrzaj>
    <derivirana_varijabla naziv="DomainObject.Predmet.ProtuStrankaListNazivFormatedOIB_1">
      <item>ITD-METAL d.o.o., OIB 08463745625</item>
    </derivirana_varijabla>
  </DomainObject.Predmet.ProtuStrankaListNazivFormatedOIB>
  <DomainObject.Predmet.OstaliListFormated>
    <izvorni_sadrzaj>
      <item>Tihomir Đuras punomoćnik sudionika u postupku ITD-METAL d.o.o.</item>
      <item>Ivan Đuras punomoćnik sudionika u postupku ITD-METAL d.o.o.</item>
    </izvorni_sadrzaj>
    <derivirana_varijabla naziv="DomainObject.Predmet.OstaliListFormated_1">
      <item>Tihomir Đuras punomoćnik sudionika u postupku ITD-METAL d.o.o.</item>
      <item>Ivan Đuras punomoćnik sudionika u postupku ITD-METAL d.o.o.</item>
    </derivirana_varijabla>
  </DomainObject.Predmet.OstaliListFormated>
  <DomainObject.Predmet.OstaliListFormatedOIB>
    <izvorni_sadrzaj>
      <item>Tihomir Đuras, OIB 03184688550 punomoćnik sudionika u postupku ITD-METAL d.o.o.</item>
      <item>Ivan Đuras, OIB 29572722386 punomoćnik sudionika u postupku ITD-METAL d.o.o.</item>
    </izvorni_sadrzaj>
    <derivirana_varijabla naziv="DomainObject.Predmet.OstaliListFormatedOIB_1">
      <item>Tihomir Đuras, OIB 03184688550 punomoćnik sudionika u postupku ITD-METAL d.o.o.</item>
      <item>Ivan Đuras, OIB 29572722386 punomoćnik sudionika u postupku ITD-METAL d.o.o.</item>
    </derivirana_varijabla>
  </DomainObject.Predmet.OstaliListFormatedOIB>
  <DomainObject.Predmet.OstaliListFormatedWithAdress>
    <izvorni_sadrzaj>
      <item>Tihomir Đuras, Zagrebačka 81, 10370 Gračec punomoćnik sudionika u postupku ITD-METAL d.o.o.</item>
      <item>Ivan Đuras, Zagrebačka Ulica 81, 10370 Gračec punomoćnik sudionika u postupku ITD-METAL d.o.o.</item>
    </izvorni_sadrzaj>
    <derivirana_varijabla naziv="DomainObject.Predmet.OstaliListFormatedWithAdress_1">
      <item>Tihomir Đuras, Zagrebačka 81, 10370 Gračec punomoćnik sudionika u postupku ITD-METAL d.o.o.</item>
      <item>Ivan Đuras, Zagrebačka Ulica 81, 10370 Gračec punomoćnik sudionika u postupku ITD-METAL d.o.o.</item>
    </derivirana_varijabla>
  </DomainObject.Predmet.OstaliListFormatedWithAdress>
  <DomainObject.Predmet.OstaliListFormatedWithAdressOIB>
    <izvorni_sadrzaj>
      <item>Tihomir Đuras, OIB 03184688550, Zagrebačka 81, 10370 Gračec punomoćnik sudionika u postupku ITD-METAL d.o.o.</item>
      <item>Ivan Đuras, OIB 29572722386, Zagrebačka Ulica 81, 10370 Gračec punomoćnik sudionika u postupku ITD-METAL d.o.o.</item>
    </izvorni_sadrzaj>
    <derivirana_varijabla naziv="DomainObject.Predmet.OstaliListFormatedWithAdressOIB_1">
      <item>Tihomir Đuras, OIB 03184688550, Zagrebačka 81, 10370 Gračec punomoćnik sudionika u postupku ITD-METAL d.o.o.</item>
      <item>Ivan Đuras, OIB 29572722386, Zagrebačka Ulica 81, 10370 Gračec punomoćnik sudionika u postupku ITD-METAL d.o.o.</item>
    </derivirana_varijabla>
  </DomainObject.Predmet.OstaliListFormatedWithAdressOIB>
  <DomainObject.Predmet.OstaliListNazivFormated>
    <izvorni_sadrzaj>
      <item>Tihomir Đuras</item>
      <item>Ivan Đuras</item>
    </izvorni_sadrzaj>
    <derivirana_varijabla naziv="DomainObject.Predmet.OstaliListNazivFormated_1">
      <item>Tihomir Đuras</item>
      <item>Ivan Đuras</item>
    </derivirana_varijabla>
  </DomainObject.Predmet.OstaliListNazivFormated>
  <DomainObject.Predmet.OstaliListNazivFormatedOIB>
    <izvorni_sadrzaj>
      <item>Tihomir Đuras, OIB 03184688550</item>
      <item>Ivan Đuras, OIB 29572722386</item>
    </izvorni_sadrzaj>
    <derivirana_varijabla naziv="DomainObject.Predmet.OstaliListNazivFormatedOIB_1">
      <item>Tihomir Đuras, OIB 03184688550</item>
      <item>Ivan Đuras, OIB 29572722386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ITD-METAL d.o.o.</izvorni_sadrzaj>
    <derivirana_varijabla naziv="DomainObject.Predmet.ProtustrankaIDrugi_1">ITD-METAL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ITD-METAL d.o.o., OIB 08463745625, Zagrebačka 83, 10370 Gračec</izvorni_sadrzaj>
    <derivirana_varijabla naziv="DomainObject.Predmet.ProtustrankaIDrugiAdressOIB_1">ITD-METAL d.o.o., OIB 08463745625, Zagrebačka 83,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ITD-METAL d.o.o.</item>
      <item>Tihomir Đuras</item>
      <item>Ivan Đuras</item>
    </izvorni_sadrzaj>
    <derivirana_varijabla naziv="DomainObject.Predmet.SudioniciListNaziv_1">
      <item>FINA Regionalni centar Zagreb</item>
      <item>ITD-METAL d.o.o.</item>
      <item>Tihomir Đuras</item>
      <item>Ivan Đuras</item>
    </derivirana_varijabla>
  </DomainObject.Predmet.SudioniciListNaziv>
  <DomainObject.Predmet.SudioniciListAdressOIB>
    <izvorni_sadrzaj>
      <item>FINA Regionalni centar Zagreb, OIB 85821130368, Trg svibanjskih žrtava 1995. 1,10000 Zagreb</item>
      <item>ITD-METAL d.o.o., OIB 08463745625, Zagrebačka 83,10370 Gračec</item>
      <item>Tihomir Đuras, OIB 03184688550, Zagrebačka 81,10370 Gračec</item>
      <item>Ivan Đuras, OIB 29572722386, Zagrebačka Ulica 81,10370 Gračec</item>
    </izvorni_sadrzaj>
    <derivirana_varijabla naziv="DomainObject.Predmet.SudioniciListAdressOIB_1">
      <item>FINA Regionalni centar Zagreb, OIB 85821130368, Trg svibanjskih žrtava 1995. 1,10000 Zagreb</item>
      <item>ITD-METAL d.o.o., OIB 08463745625, Zagrebačka 83,10370 Gračec</item>
      <item>Tihomir Đuras, OIB 03184688550, Zagrebačka 81,10370 Gračec</item>
      <item>Ivan Đuras, OIB 29572722386, Zagrebačka Ulica 81,10370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08463745625</item>
      <item>, OIB 03184688550</item>
      <item>, OIB 29572722386</item>
    </izvorni_sadrzaj>
    <derivirana_varijabla naziv="DomainObject.Predmet.SudioniciListNazivOIB_1">
      <item>, OIB 85821130368</item>
      <item>, OIB 08463745625</item>
      <item>, OIB 03184688550</item>
      <item>, OIB 29572722386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334</properties:Words>
  <properties:Characters>1779</properties:Characters>
  <properties:Lines>47</properties:Lines>
  <properties:Paragraphs>23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2016-03-02T07:51:00Z</cp:lastPrinted>
  <dcterms:modified xmlns:xsi="http://www.w3.org/2001/XMLSchema-instance" xsi:type="dcterms:W3CDTF">2016-03-02T07:57:00Z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