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48ab6" w14:paraId="5f48ab6" w:rsidRDefault="00DD1778" w:rsidP="00910611" w:rsidR="00DD177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D1778" w:rsidP="00910611" w:rsidR="00DD1778">
      <w:r>
        <w:rPr>
          <w:rFonts w:eastAsia="MS Mincho"/>
        </w:rPr>
        <w:t>REPUBLIKA HRVATSKA</w:t>
      </w:r>
    </w:p>
    <w:p w:rsidRDefault="00DD1778" w:rsidP="00910611" w:rsidR="00DD1778">
      <w:r>
        <w:rPr>
          <w:rFonts w:eastAsia="MS Mincho"/>
        </w:rPr>
        <w:t>TRGOVAČKI SUD U RIJECI</w:t>
      </w:r>
    </w:p>
    <w:p w:rsidRDefault="00DD1778" w:rsidR="00DD1778" w:rsidRPr="00910611">
      <w:pPr>
        <w:rPr>
          <w:rFonts w:eastAsia="MS Mincho"/>
        </w:rPr>
      </w:pPr>
      <w:r>
        <w:rPr>
          <w:rFonts w:eastAsia="MS Mincho"/>
        </w:rPr>
        <w:t xml:space="preserve">      Rijeka, Zadarska 1 i 3</w:t>
      </w:r>
    </w:p>
    <w:p w:rsidRDefault="0004014C" w:rsidP="00355325" w:rsidR="0004014C" w:rsidRPr="0005720C">
      <w:pPr>
        <w:rPr>
          <w:rFonts w:eastAsia="MS Mincho"/>
        </w:rPr>
      </w:pPr>
    </w:p>
    <w:p w:rsidRDefault="0004014C" w:rsidP="00355325" w:rsidR="0004014C"/>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6A5483" w:rsidP="000A4CD3" w:rsidR="006A5483">
      <w:pPr>
        <w:jc w:val="both"/>
      </w:pPr>
    </w:p>
    <w:p w:rsidRDefault="00355325" w:rsidP="000A4CD3" w:rsidR="00355325" w:rsidRPr="0005720C">
      <w:pPr>
        <w:jc w:val="both"/>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4142BD" w:rsidRPr="0005720C">
        <w:rPr>
          <w:bCs/>
        </w:rPr>
        <w:t>ZI LIGH</w:t>
      </w:r>
      <w:r w:rsidR="004142BD" w:rsidRPr="0005720C">
        <w:t>TING Društvo s ograničenom odgovornošću za trgovinu i zastupanje Rijeka, Šetalište Vladimira Nazora 15</w:t>
      </w:r>
      <w:r w:rsidR="004F76E5" w:rsidRPr="0005720C">
        <w:t xml:space="preserve">, </w:t>
      </w:r>
      <w:r w:rsidR="001C273A" w:rsidRPr="0005720C">
        <w:t>OIB</w:t>
      </w:r>
      <w:r w:rsidR="004F76E5" w:rsidRPr="0005720C">
        <w:t xml:space="preserve">: </w:t>
      </w:r>
      <w:r w:rsidR="004142BD" w:rsidRPr="0005720C">
        <w:t>68863476449</w:t>
      </w:r>
      <w:r w:rsidR="001C273A" w:rsidRPr="0005720C">
        <w:t xml:space="preserve">, MBS: </w:t>
      </w:r>
      <w:r w:rsidR="004142BD" w:rsidRPr="0005720C">
        <w:t>040075410</w:t>
      </w:r>
      <w:r w:rsidR="00327C9F" w:rsidRPr="0005720C">
        <w:t>,</w:t>
      </w:r>
      <w:r w:rsidRPr="0005720C">
        <w:t xml:space="preserve"> dana </w:t>
      </w:r>
      <w:r w:rsidR="00D46F83" w:rsidRPr="0005720C">
        <w:t>2</w:t>
      </w:r>
      <w:r w:rsidR="00B41275" w:rsidRPr="0005720C">
        <w:t>8</w:t>
      </w:r>
      <w:r w:rsidR="004F76E5" w:rsidRPr="0005720C">
        <w:t>. listopada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4142BD" w:rsidRPr="0005720C">
        <w:rPr>
          <w:bCs/>
        </w:rPr>
        <w:t>ZI LIGH</w:t>
      </w:r>
      <w:r w:rsidR="004142BD" w:rsidRPr="0005720C">
        <w:t>TING Društvo s ograničenom odgovornošću za trgovinu i zastupanje Rijeka, Šetalište Vladimira Nazora 15, OIB: 68863476449, MBS: 040075410</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05720C">
        <w:t>Naređuje se osobi ovlaštenoj za zastupanje dužnika</w:t>
      </w:r>
      <w:r w:rsidR="00BA649D" w:rsidRPr="0005720C">
        <w:t xml:space="preserve"> </w:t>
      </w:r>
      <w:r w:rsidR="0005720C" w:rsidRPr="0005720C">
        <w:t>Igor Zlatkov, OIB: 37920420100, Filozići, Filozići 9</w:t>
      </w:r>
      <w:r w:rsidRPr="0005720C">
        <w:t xml:space="preserve">, u roku od osam dana </w:t>
      </w:r>
      <w:r w:rsidR="0004014C" w:rsidRPr="0005720C">
        <w:t>preda</w:t>
      </w:r>
      <w:r w:rsidRPr="0005720C">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355325" w:rsidP="00355325" w:rsidR="00355325" w:rsidRPr="0005720C">
      <w:pPr>
        <w:jc w:val="both"/>
      </w:pPr>
    </w:p>
    <w:p w:rsidRDefault="003E48F2" w:rsidP="00355325" w:rsidR="00355325" w:rsidRPr="0005720C">
      <w:pPr>
        <w:jc w:val="center"/>
        <w:rPr>
          <w:bCs/>
        </w:rPr>
      </w:pPr>
      <w:r w:rsidRPr="0005720C">
        <w:rPr>
          <w:bCs/>
        </w:rPr>
        <w:t>7. veljače</w:t>
      </w:r>
      <w:r w:rsidR="00E94555" w:rsidRPr="0005720C">
        <w:rPr>
          <w:bCs/>
        </w:rPr>
        <w:t xml:space="preserve"> 2017</w:t>
      </w:r>
      <w:r w:rsidR="00355325" w:rsidRPr="0005720C">
        <w:rPr>
          <w:bCs/>
        </w:rPr>
        <w:t xml:space="preserve">. godine u </w:t>
      </w:r>
      <w:r w:rsidR="00B41275" w:rsidRPr="0005720C">
        <w:rPr>
          <w:bCs/>
        </w:rPr>
        <w:t>1</w:t>
      </w:r>
      <w:r w:rsidR="004142BD" w:rsidRPr="0005720C">
        <w:rPr>
          <w:bCs/>
        </w:rPr>
        <w:t>1</w:t>
      </w:r>
      <w:r w:rsidR="00355325" w:rsidRPr="0005720C">
        <w:rPr>
          <w:bCs/>
        </w:rPr>
        <w:t>:</w:t>
      </w:r>
      <w:r w:rsidR="004142BD" w:rsidRPr="0005720C">
        <w:rPr>
          <w:bCs/>
        </w:rPr>
        <w:t>0</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t>Zadarska ulica 1 i 3,</w:t>
      </w:r>
    </w:p>
    <w:p w:rsidRDefault="00355325" w:rsidP="00355325" w:rsidR="00355325" w:rsidRPr="0005720C">
      <w:pPr>
        <w:jc w:val="center"/>
      </w:pPr>
      <w:r w:rsidRPr="0005720C">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05720C" w:rsidRPr="0005720C">
        <w:t>17</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05720C" w:rsidRPr="0005720C">
        <w:rPr>
          <w:bCs/>
        </w:rPr>
        <w:t>ZI LIGH</w:t>
      </w:r>
      <w:r w:rsidR="0005720C" w:rsidRPr="0005720C">
        <w:t xml:space="preserve">TING Društvo s ograničenom odgovornošću za trgovinu i zastupanje Rijeka, Šetalište Vladimira Nazora 15, OIB: 68863476449, MBS: 040075410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05720C">
        <w:t>15. ožujka 2016</w:t>
      </w:r>
      <w:r w:rsidR="00421DCD" w:rsidRPr="0005720C">
        <w:t xml:space="preserve">. </w:t>
      </w:r>
      <w:r w:rsidRPr="0005720C">
        <w:t xml:space="preserve">godine u Očevidniku redoslijeda osnova za plaćanje ima evidentirane neizvršene osnove za plaćanje u neprekinutom razdoblju od </w:t>
      </w:r>
      <w:r w:rsidR="00B84B0B" w:rsidRPr="0005720C">
        <w:t>120</w:t>
      </w:r>
      <w:r w:rsidRPr="0005720C">
        <w:t xml:space="preserve"> dana u ukupnom iznosu od </w:t>
      </w:r>
      <w:r w:rsidR="0005720C">
        <w:t>17.144,65</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rsidRPr="0005720C">
      <w:pPr>
        <w:jc w:val="center"/>
      </w:pPr>
      <w:r w:rsidRPr="0005720C">
        <w:t xml:space="preserve">Rijeka, </w:t>
      </w:r>
      <w:r w:rsidR="00D46F83" w:rsidRPr="0005720C">
        <w:t>2</w:t>
      </w:r>
      <w:r w:rsidR="00B41275" w:rsidRPr="0005720C">
        <w:t>8</w:t>
      </w:r>
      <w:r w:rsidR="004F76E5" w:rsidRPr="0005720C">
        <w:t>. listopada</w:t>
      </w:r>
      <w:r w:rsidR="00355325" w:rsidRPr="0005720C">
        <w:t xml:space="preserve"> 2016. godine</w:t>
      </w:r>
    </w:p>
    <w:p w:rsidRDefault="006A5483" w:rsidP="000C6247" w:rsidR="006A5483">
      <w:pPr>
        <w:jc w:val="both"/>
      </w:pP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6A5483" w:rsidP="00355325" w:rsidR="006A5483">
      <w:pPr>
        <w:jc w:val="both"/>
      </w:pP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lastRenderedPageBreak/>
        <w:t xml:space="preserve">Protiv zaključka nije dopušten pravni lijek (čl.19. st.7. SZ-a). </w:t>
      </w:r>
    </w:p>
    <w:p w:rsidRDefault="0092767E" w:rsidP="00355325" w:rsidR="0092767E" w:rsidRPr="0005720C">
      <w:pPr>
        <w:jc w:val="both"/>
      </w:pPr>
    </w:p>
    <w:p w:rsidRDefault="00355325" w:rsidP="00355325" w:rsidR="00355325" w:rsidRPr="0005720C">
      <w:pPr>
        <w:jc w:val="both"/>
      </w:pPr>
      <w:r w:rsidRPr="0005720C">
        <w:t>DNA:</w:t>
      </w:r>
    </w:p>
    <w:p w:rsidRDefault="00DB080D" w:rsidP="00355325" w:rsidR="00355325" w:rsidRPr="0005720C">
      <w:pPr>
        <w:numPr>
          <w:ilvl w:val="0"/>
          <w:numId w:val="2"/>
        </w:numPr>
        <w:jc w:val="both"/>
      </w:pPr>
      <w:r w:rsidRPr="0005720C">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05720C">
        <w:t>Raiffeisenbank Austria d.d.</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D46F83" w:rsidRPr="0005720C">
        <w:t>2</w:t>
      </w:r>
      <w:r w:rsidR="00B41275" w:rsidRPr="0005720C">
        <w:t>8</w:t>
      </w:r>
      <w:r w:rsidR="004F76E5" w:rsidRPr="0005720C">
        <w:t>.10</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3BA" w:rsidP="004B4EE9" w:rsidR="006403BA">
      <w:r>
        <w:separator/>
      </w:r>
    </w:p>
  </w:endnote>
  <w:endnote w:id="0" w:type="continuationSeparator">
    <w:p w:rsidRDefault="006403BA" w:rsidP="004B4EE9" w:rsidR="006403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DD1778">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3BA" w:rsidP="004B4EE9" w:rsidR="006403BA">
      <w:r>
        <w:separator/>
      </w:r>
    </w:p>
  </w:footnote>
  <w:footnote w:id="0" w:type="continuationSeparator">
    <w:p w:rsidRDefault="006403BA" w:rsidP="004B4EE9" w:rsidR="006403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4142BD">
      <w:t>730</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A6"/>
    <w:rsid w:val="0004014C"/>
    <w:rsid w:val="0005720C"/>
    <w:rsid w:val="0006627A"/>
    <w:rsid w:val="00073921"/>
    <w:rsid w:val="00084C43"/>
    <w:rsid w:val="000A4CD3"/>
    <w:rsid w:val="000E6985"/>
    <w:rsid w:val="000F7085"/>
    <w:rsid w:val="00120F39"/>
    <w:rsid w:val="0014301F"/>
    <w:rsid w:val="00152B2D"/>
    <w:rsid w:val="001657CE"/>
    <w:rsid w:val="001C273A"/>
    <w:rsid w:val="00256C85"/>
    <w:rsid w:val="00267BBB"/>
    <w:rsid w:val="002A1421"/>
    <w:rsid w:val="00327C9F"/>
    <w:rsid w:val="003541B1"/>
    <w:rsid w:val="00355325"/>
    <w:rsid w:val="00364264"/>
    <w:rsid w:val="003E48F2"/>
    <w:rsid w:val="004142BD"/>
    <w:rsid w:val="00421DCD"/>
    <w:rsid w:val="0047042F"/>
    <w:rsid w:val="0047422E"/>
    <w:rsid w:val="00491FB9"/>
    <w:rsid w:val="004B4EE9"/>
    <w:rsid w:val="004F6C16"/>
    <w:rsid w:val="004F76E5"/>
    <w:rsid w:val="00520689"/>
    <w:rsid w:val="00611AC1"/>
    <w:rsid w:val="0061684F"/>
    <w:rsid w:val="006403BA"/>
    <w:rsid w:val="00664C18"/>
    <w:rsid w:val="00677AF1"/>
    <w:rsid w:val="006A5483"/>
    <w:rsid w:val="006A5598"/>
    <w:rsid w:val="006E0845"/>
    <w:rsid w:val="00747CEC"/>
    <w:rsid w:val="0076139A"/>
    <w:rsid w:val="007A30E2"/>
    <w:rsid w:val="007A3110"/>
    <w:rsid w:val="007B6D04"/>
    <w:rsid w:val="007C05C7"/>
    <w:rsid w:val="00836506"/>
    <w:rsid w:val="00881F24"/>
    <w:rsid w:val="008B226B"/>
    <w:rsid w:val="008E6D51"/>
    <w:rsid w:val="008F522D"/>
    <w:rsid w:val="00917456"/>
    <w:rsid w:val="0092160C"/>
    <w:rsid w:val="0092767E"/>
    <w:rsid w:val="00942A0F"/>
    <w:rsid w:val="009F4DDD"/>
    <w:rsid w:val="009F6893"/>
    <w:rsid w:val="00A3225F"/>
    <w:rsid w:val="00AA43BC"/>
    <w:rsid w:val="00AC15B2"/>
    <w:rsid w:val="00AF0A5D"/>
    <w:rsid w:val="00B177B6"/>
    <w:rsid w:val="00B41275"/>
    <w:rsid w:val="00B444CB"/>
    <w:rsid w:val="00B4679D"/>
    <w:rsid w:val="00B70C8C"/>
    <w:rsid w:val="00B84B0B"/>
    <w:rsid w:val="00B93FF3"/>
    <w:rsid w:val="00BA1EF1"/>
    <w:rsid w:val="00BA3EB5"/>
    <w:rsid w:val="00BA649D"/>
    <w:rsid w:val="00C10D72"/>
    <w:rsid w:val="00C17835"/>
    <w:rsid w:val="00C46625"/>
    <w:rsid w:val="00C877AF"/>
    <w:rsid w:val="00CF4B44"/>
    <w:rsid w:val="00D01306"/>
    <w:rsid w:val="00D46F83"/>
    <w:rsid w:val="00D57F71"/>
    <w:rsid w:val="00D67E91"/>
    <w:rsid w:val="00DB080D"/>
    <w:rsid w:val="00DD1778"/>
    <w:rsid w:val="00E0388C"/>
    <w:rsid w:val="00E518D1"/>
    <w:rsid w:val="00E54410"/>
    <w:rsid w:val="00E94555"/>
    <w:rsid w:val="00EC7FB0"/>
    <w:rsid w:val="00ED0D53"/>
    <w:rsid w:val="00F103A7"/>
    <w:rsid w:val="00F20B0F"/>
    <w:rsid w:val="00F6161C"/>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D1778"/>
    <w:rPr>
      <w:color w:val="808080"/>
      <w:bdr w:space="0" w:sz="0" w:color="auto" w:val="none"/>
      <w:shd w:fill="auto" w:color="auto" w:val="clear"/>
    </w:rPr>
  </w:style>
  <w:style w:customStyle="true" w:styleId="eSPISCCParagraphDefaultFont" w:type="character">
    <w:name w:val="eSPIS_CC_Paragraph Default Font"/>
    <w:basedOn w:val="Zadanifontodlomka"/>
    <w:rsid w:val="00DD177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177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D177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177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D1778"/>
    <w:rPr>
      <w:color w:val="808080"/>
      <w:bdr w:color="auto" w:space="0" w:sz="0" w:val="none"/>
      <w:shd w:color="auto" w:fill="auto" w:val="clear"/>
    </w:rPr>
  </w:style>
  <w:style w:customStyle="1" w:styleId="eSPISCCParagraphDefaultFont" w:type="character">
    <w:name w:val="eSPIS_CC_Paragraph Default Font"/>
    <w:basedOn w:val="Zadanifontodlomka"/>
    <w:rsid w:val="00DD177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D177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D177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177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St-730/2016</izvorni_sadrzaj>
    <derivirana_varijabla naziv="DomainObject.Predmet.OznakaBroj_1">St-730/2016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 LIGHTING d.o.o.</izvorni_sadrzaj>
    <derivirana_varijabla naziv="DomainObject.Predmet.ProtustrankaFormated_1">  ZI LIGHTING d.o.o.</derivirana_varijabla>
  </DomainObject.Predmet.ProtustrankaFormated>
  <DomainObject.Predmet.ProtustrankaFormatedOIB>
    <izvorni_sadrzaj>  ZI LIGHTING d.o.o., OIB 68863476449</izvorni_sadrzaj>
    <derivirana_varijabla naziv="DomainObject.Predmet.ProtustrankaFormatedOIB_1">  ZI LIGHTING d.o.o., OIB 68863476449</derivirana_varijabla>
  </DomainObject.Predmet.ProtustrankaFormatedOIB>
  <DomainObject.Predmet.ProtustrankaFormatedWithAdress>
    <izvorni_sadrzaj> ZI LIGHTING d.o.o., Šetalište Vladimira Nazora 15, 51000 Rijeka</izvorni_sadrzaj>
    <derivirana_varijabla naziv="DomainObject.Predmet.ProtustrankaFormatedWithAdress_1"> ZI LIGHTING d.o.o., Šetalište Vladimira Nazora 15, 51000 Rijeka</derivirana_varijabla>
  </DomainObject.Predmet.ProtustrankaFormatedWithAdress>
  <DomainObject.Predmet.ProtustrankaFormatedWithAdressOIB>
    <izvorni_sadrzaj> ZI LIGHTING d.o.o., OIB 68863476449, Šetalište Vladimira Nazora 15, 51000 Rijeka</izvorni_sadrzaj>
    <derivirana_varijabla naziv="DomainObject.Predmet.ProtustrankaFormatedWithAdressOIB_1"> ZI LIGHTING d.o.o., OIB 68863476449, Šetalište Vladimira Nazora 15, 51000 Rijeka</derivirana_varijabla>
  </DomainObject.Predmet.ProtustrankaFormatedWithAdressOIB>
  <DomainObject.Predmet.ProtustrankaWithAdress>
    <izvorni_sadrzaj>ZI LIGHTING d.o.o. Šetalište Vladimira Nazora 15, 51000 Rijeka</izvorni_sadrzaj>
    <derivirana_varijabla naziv="DomainObject.Predmet.ProtustrankaWithAdress_1">ZI LIGHTING d.o.o. Šetalište Vladimira Nazora 15, 51000 Rijeka</derivirana_varijabla>
  </DomainObject.Predmet.ProtustrankaWithAdress>
  <DomainObject.Predmet.ProtustrankaWithAdressOIB>
    <izvorni_sadrzaj>ZI LIGHTING d.o.o., OIB 68863476449, Šetalište Vladimira Nazora 15, 51000 Rijeka</izvorni_sadrzaj>
    <derivirana_varijabla naziv="DomainObject.Predmet.ProtustrankaWithAdressOIB_1">ZI LIGHTING d.o.o., OIB 68863476449, Šetalište Vladimira Nazora 15, 51000 Rijeka</derivirana_varijabla>
  </DomainObject.Predmet.ProtustrankaWithAdressOIB>
  <DomainObject.Predmet.ProtustrankaNazivFormated>
    <izvorni_sadrzaj>ZI LIGHTING d.o.o.</izvorni_sadrzaj>
    <derivirana_varijabla naziv="DomainObject.Predmet.ProtustrankaNazivFormated_1">ZI LIGHTING d.o.o.</derivirana_varijabla>
  </DomainObject.Predmet.ProtustrankaNazivFormated>
  <DomainObject.Predmet.ProtustrankaNazivFormatedOIB>
    <izvorni_sadrzaj>ZI LIGHTING d.o.o., OIB 68863476449</izvorni_sadrzaj>
    <derivirana_varijabla naziv="DomainObject.Predmet.ProtustrankaNazivFormatedOIB_1">ZI LIGHTING d.o.o., OIB 68863476449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ZI LIGHTING d.o.o.</item>
    </izvorni_sadrzaj>
    <derivirana_varijabla naziv="DomainObject.Predmet.ProtuStrankaListFormated_1">
      <item>ZI LIGHTING d.o.o.</item>
    </derivirana_varijabla>
  </DomainObject.Predmet.ProtuStrankaListFormated>
  <DomainObject.Predmet.ProtuStrankaListFormatedOIB>
    <izvorni_sadrzaj>
      <item>ZI LIGHTING d.o.o., OIB 68863476449</item>
    </izvorni_sadrzaj>
    <derivirana_varijabla naziv="DomainObject.Predmet.ProtuStrankaListFormatedOIB_1">
      <item>ZI LIGHTING d.o.o., OIB 68863476449</item>
    </derivirana_varijabla>
  </DomainObject.Predmet.ProtuStrankaListFormatedOIB>
  <DomainObject.Predmet.ProtuStrankaListFormatedWithAdress>
    <izvorni_sadrzaj>
      <item>ZI LIGHTING d.o.o., Šetalište Vladimira Nazora 15, 51000 Rijeka</item>
    </izvorni_sadrzaj>
    <derivirana_varijabla naziv="DomainObject.Predmet.ProtuStrankaListFormatedWithAdress_1">
      <item>ZI LIGHTING d.o.o., Šetalište Vladimira Nazora 15, 51000 Rijeka</item>
    </derivirana_varijabla>
  </DomainObject.Predmet.ProtuStrankaListFormatedWithAdress>
  <DomainObject.Predmet.ProtuStrankaListFormatedWithAdressOIB>
    <izvorni_sadrzaj>
      <item>ZI LIGHTING d.o.o., OIB 68863476449, Šetalište Vladimira Nazora 15, 51000 Rijeka</item>
    </izvorni_sadrzaj>
    <derivirana_varijabla naziv="DomainObject.Predmet.ProtuStrankaListFormatedWithAdressOIB_1">
      <item>ZI LIGHTING d.o.o., OIB 68863476449, Šetalište Vladimira Nazora 15, 51000 Rijeka</item>
    </derivirana_varijabla>
  </DomainObject.Predmet.ProtuStrankaListFormatedWithAdressOIB>
  <DomainObject.Predmet.ProtuStrankaListNazivFormated>
    <izvorni_sadrzaj>
      <item>ZI LIGHTING d.o.o.</item>
    </izvorni_sadrzaj>
    <derivirana_varijabla naziv="DomainObject.Predmet.ProtuStrankaListNazivFormated_1">
      <item>ZI LIGHTING d.o.o.</item>
    </derivirana_varijabla>
  </DomainObject.Predmet.ProtuStrankaListNazivFormated>
  <DomainObject.Predmet.ProtuStrankaListNazivFormatedOIB>
    <izvorni_sadrzaj>
      <item>ZI LIGHTING d.o.o., OIB 68863476449</item>
    </izvorni_sadrzaj>
    <derivirana_varijabla naziv="DomainObject.Predmet.ProtuStrankaListNazivFormatedOIB_1">
      <item>ZI LIGHTING d.o.o., OIB 68863476449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ZI LIGHTING d.o.o.</izvorni_sadrzaj>
    <derivirana_varijabla naziv="DomainObject.Predmet.ProtustrankaIDrugi_1">ZI LIGHTING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ZI LIGHTING d.o.o., OIB 68863476449, Šetalište Vladimira Nazora 15, 51000 Rijeka</izvorni_sadrzaj>
    <derivirana_varijabla naziv="DomainObject.Predmet.ProtustrankaIDrugiAdressOIB_1">ZI LIGHTING d.o.o., OIB 68863476449, Šetalište Vladimira Nazora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ZI LIGHTING d.o.o.</item>
    </izvorni_sadrzaj>
    <derivirana_varijabla naziv="DomainObject.Predmet.SudioniciListNaziv_1">
      <item>FINA  Rijeka</item>
      <item>ZI LIGHTING d.o.o.</item>
    </derivirana_varijabla>
  </DomainObject.Predmet.SudioniciListNaziv>
  <DomainObject.Predmet.SudioniciListAdressOIB>
    <izvorni_sadrzaj>
      <item>FINA  Rijeka, OIB 85821130368, Frana Kurelca 8,51000 Rijeka</item>
      <item>ZI LIGHTING d.o.o., OIB 68863476449, Šetalište Vladimira Nazora 15,51000 Rijeka</item>
    </izvorni_sadrzaj>
    <derivirana_varijabla naziv="DomainObject.Predmet.SudioniciListAdressOIB_1">
      <item>FINA  Rijeka, OIB 85821130368, Frana Kurelca 8,51000 Rijeka</item>
      <item>ZI LIGHTING d.o.o., OIB 68863476449, Šetalište Vladimira Nazora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68863476449</item>
    </izvorni_sadrzaj>
    <derivirana_varijabla naziv="DomainObject.Predmet.SudioniciListNazivOIB_1">
      <item>, OIB 85821130368</item>
      <item>, OIB 68863476449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774</properties:Words>
  <properties:Characters>4223</properties:Characters>
  <properties:Lines>112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2016-10-28T09:32:00Z</dcterms:created>
  <dc:creator>Vera Jelenović</dc:creator>
  <cp:lastModifiedBy>Danijela Fumić</cp:lastModifiedBy>
  <cp:lastPrinted>2016-10-28T09:31:00Z</cp:lastPrinted>
  <dcterms:modified xmlns:xsi="http://www.w3.org/2001/XMLSchema-instance" xsi:type="dcterms:W3CDTF">2016-10-28T09:32:00Z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