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0128" w14:paraId="8e10128" w:rsidRDefault="0079120F" w:rsidP="0079120F" w:rsidR="0079120F" w:rsidRPr="007B61F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79120F" w:rsidP="0079120F" w:rsidR="0079120F" w:rsidRPr="007B61F3">
      <w:pPr>
        <w:rPr>
          <w:rFonts w:cs="Arial" w:hAnsi="Arial" w:ascii="Arial"/>
        </w:rPr>
      </w:pPr>
    </w:p>
    <w:p w:rsidRDefault="0079120F" w:rsidP="0079120F" w:rsidR="0079120F" w:rsidRPr="007B61F3"/>
    <w:p w:rsidRDefault="0079120F" w:rsidP="0079120F" w:rsidR="0079120F" w:rsidRPr="007B61F3">
      <w:pPr>
        <w:jc w:val="both"/>
        <w:rPr>
          <w:b/>
          <w:bCs/>
        </w:rPr>
      </w:pPr>
      <w:r w:rsidRPr="007B61F3">
        <w:rPr>
          <w:b/>
          <w:bCs/>
        </w:rPr>
        <w:t>REPUBLIKA HRVATSKA</w:t>
      </w:r>
    </w:p>
    <w:p w:rsidRDefault="0079120F" w:rsidP="0079120F" w:rsidR="00CA590D" w:rsidRPr="007B61F3">
      <w:pPr>
        <w:jc w:val="both"/>
      </w:pPr>
      <w:r w:rsidRPr="007B61F3">
        <w:rPr>
          <w:b/>
          <w:bCs/>
        </w:rPr>
        <w:t>TRGOVAČKI SUD U ZADRU</w:t>
      </w:r>
      <w:r w:rsidRPr="007B61F3">
        <w:tab/>
      </w:r>
    </w:p>
    <w:p w:rsidRDefault="00CA590D" w:rsidP="0079120F" w:rsidR="0079120F" w:rsidRPr="007B61F3">
      <w:pPr>
        <w:jc w:val="both"/>
      </w:pPr>
      <w:r w:rsidRPr="007B61F3">
        <w:t>Dr. Franje Tuđmana 35</w:t>
      </w:r>
      <w:r w:rsidR="0079120F" w:rsidRPr="007B61F3">
        <w:tab/>
      </w:r>
      <w:r w:rsidR="0079120F" w:rsidRPr="007B61F3">
        <w:tab/>
      </w:r>
      <w:r w:rsidR="0079120F" w:rsidRPr="007B61F3">
        <w:tab/>
        <w:t xml:space="preserve">  </w:t>
      </w:r>
      <w:r w:rsidR="003229CD" w:rsidRPr="007B61F3">
        <w:t xml:space="preserve">     </w:t>
      </w:r>
      <w:r w:rsidR="008F7EFC" w:rsidRPr="007B61F3">
        <w:t xml:space="preserve">    </w:t>
      </w:r>
    </w:p>
    <w:p w:rsidRDefault="0079120F" w:rsidP="0079120F" w:rsidR="0079120F" w:rsidRPr="007B61F3">
      <w:pPr>
        <w:jc w:val="both"/>
      </w:pPr>
    </w:p>
    <w:p w:rsidRDefault="00FB0FAF" w:rsidP="00FB0FAF" w:rsidR="008F7EFC" w:rsidRPr="007B61F3">
      <w:pPr>
        <w:jc w:val="center"/>
        <w:rPr>
          <w:b/>
          <w:bCs/>
        </w:rPr>
      </w:pPr>
      <w:r w:rsidRPr="007B61F3">
        <w:rPr>
          <w:b/>
          <w:bCs/>
        </w:rPr>
        <w:t xml:space="preserve"> U  I M E   R E P U B L I K E  H R V A T S K E  </w:t>
      </w:r>
    </w:p>
    <w:p w:rsidRDefault="00FB0FAF" w:rsidP="0079120F" w:rsidR="00FB0FAF" w:rsidRPr="007B61F3">
      <w:pPr>
        <w:jc w:val="center"/>
        <w:rPr>
          <w:b/>
          <w:bCs/>
        </w:rPr>
      </w:pPr>
    </w:p>
    <w:p w:rsidRDefault="0079120F" w:rsidP="0079120F" w:rsidR="0079120F" w:rsidRPr="007B61F3">
      <w:pPr>
        <w:jc w:val="center"/>
        <w:rPr>
          <w:b/>
          <w:bCs/>
        </w:rPr>
      </w:pPr>
      <w:r w:rsidRPr="007B61F3">
        <w:rPr>
          <w:b/>
          <w:bCs/>
        </w:rPr>
        <w:t>R  J  E  Š  E  N  J  E</w:t>
      </w:r>
    </w:p>
    <w:p w:rsidRDefault="007B61F3" w:rsidP="0079120F" w:rsidR="007B61F3" w:rsidRPr="007B61F3">
      <w:pPr>
        <w:jc w:val="center"/>
        <w:rPr>
          <w:b/>
          <w:bCs/>
        </w:rPr>
      </w:pPr>
    </w:p>
    <w:p w:rsidRDefault="007B61F3" w:rsidP="007B61F3" w:rsidR="007B61F3" w:rsidRPr="007B61F3">
      <w:pPr>
        <w:ind w:firstLine="708"/>
        <w:jc w:val="both"/>
      </w:pPr>
      <w:r w:rsidRPr="007B61F3">
        <w:t>Trgovački sud u Zadru, OIB:39670464653, po sutkinji Ani Markač, u stečajnom postupku nad stečajnim dužnikom LJEKARNIČKA USTANOVA VIRTUS Zadar u steč</w:t>
      </w:r>
      <w:r>
        <w:t>aju, Zrinke Kunc 6, Zadar, OIB:</w:t>
      </w:r>
      <w:r w:rsidRPr="007B61F3">
        <w:t>42941375249, zastupanom po stečajnom uprav</w:t>
      </w:r>
      <w:r w:rsidR="00352A12">
        <w:t xml:space="preserve">itelju Željku Vrkiću iz Zadra, </w:t>
      </w:r>
      <w:r w:rsidR="00C03B34">
        <w:t xml:space="preserve">29. siječnja 2016. </w:t>
      </w:r>
    </w:p>
    <w:p w:rsidRDefault="0079120F" w:rsidP="0079120F" w:rsidR="0079120F" w:rsidRPr="007B61F3">
      <w:pPr>
        <w:jc w:val="both"/>
      </w:pPr>
    </w:p>
    <w:p w:rsidRDefault="0079120F" w:rsidP="0079120F" w:rsidR="0079120F" w:rsidRPr="007B61F3">
      <w:pPr>
        <w:jc w:val="center"/>
        <w:rPr>
          <w:b/>
          <w:bCs/>
        </w:rPr>
      </w:pPr>
      <w:r w:rsidRPr="007B61F3">
        <w:rPr>
          <w:b/>
          <w:bCs/>
        </w:rPr>
        <w:t>r i j e š i o  j e</w:t>
      </w:r>
    </w:p>
    <w:p w:rsidRDefault="0079120F" w:rsidP="0079120F" w:rsidR="0079120F" w:rsidRPr="007B61F3">
      <w:pPr>
        <w:jc w:val="both"/>
      </w:pPr>
    </w:p>
    <w:p w:rsidRDefault="009F7F50" w:rsidP="009F7F50" w:rsidR="00EE67BE">
      <w:pPr>
        <w:jc w:val="both"/>
      </w:pPr>
      <w:r>
        <w:t>I.</w:t>
      </w:r>
      <w:r>
        <w:tab/>
      </w:r>
      <w:r w:rsidR="0079120F" w:rsidRPr="007B61F3">
        <w:t>Zaključuje se stečajni postupak</w:t>
      </w:r>
      <w:r w:rsidR="00D74762" w:rsidRPr="007B61F3">
        <w:t xml:space="preserve"> nad </w:t>
      </w:r>
      <w:r w:rsidR="00F23F7A" w:rsidRPr="007B61F3">
        <w:t>stečajnim dužnikom</w:t>
      </w:r>
      <w:r w:rsidR="0079120F" w:rsidRPr="007B61F3">
        <w:t xml:space="preserve"> </w:t>
      </w:r>
      <w:r w:rsidR="007B61F3" w:rsidRPr="007B61F3">
        <w:t>LJEKARNIČKA USTANOVA VIRTUS Zadar u steč</w:t>
      </w:r>
      <w:r w:rsidR="007B61F3">
        <w:t>aju, Zrinke Kunc 6, Zadar, OIB:</w:t>
      </w:r>
      <w:r w:rsidR="007B61F3" w:rsidRPr="007B61F3">
        <w:t>42941375249</w:t>
      </w:r>
      <w:r w:rsidR="007B61F3">
        <w:t>.</w:t>
      </w:r>
    </w:p>
    <w:p w:rsidRDefault="007B61F3" w:rsidP="007B61F3" w:rsidR="007B61F3">
      <w:pPr>
        <w:jc w:val="both"/>
      </w:pPr>
    </w:p>
    <w:p w:rsidRDefault="007B61F3" w:rsidP="009F7F50" w:rsidR="00C0454E" w:rsidRPr="007B61F3">
      <w:pPr>
        <w:jc w:val="both"/>
      </w:pPr>
      <w:r>
        <w:t>II.</w:t>
      </w:r>
      <w:r>
        <w:tab/>
      </w:r>
      <w:r w:rsidR="009F7F50">
        <w:t xml:space="preserve">Željko Vrkić iz Zadra, Ante Starčevića 25/A, OIB:11055072755 imenuje se stečajnim </w:t>
      </w:r>
      <w:r w:rsidR="00C0454E" w:rsidRPr="007B61F3">
        <w:t>upravitelj</w:t>
      </w:r>
      <w:r w:rsidR="009F7F50">
        <w:t>em</w:t>
      </w:r>
      <w:r w:rsidR="00C0454E" w:rsidRPr="007B61F3">
        <w:t xml:space="preserve"> </w:t>
      </w:r>
      <w:r w:rsidR="009F7F50">
        <w:t xml:space="preserve">Stečajne mase </w:t>
      </w:r>
      <w:r w:rsidR="009F7F50" w:rsidRPr="007B61F3">
        <w:t>LJEKARNIČKA USTANOVA VIRTUS Zadar u steč</w:t>
      </w:r>
      <w:r w:rsidR="009F7F50">
        <w:t>aju, radi zastupanja S</w:t>
      </w:r>
      <w:r w:rsidR="00C0454E" w:rsidRPr="007B61F3">
        <w:t>tečajn</w:t>
      </w:r>
      <w:r w:rsidR="009F7F50">
        <w:t>e</w:t>
      </w:r>
      <w:r w:rsidR="00C0454E" w:rsidRPr="007B61F3">
        <w:t xml:space="preserve"> mas</w:t>
      </w:r>
      <w:r w:rsidR="009F7F50">
        <w:t>e</w:t>
      </w:r>
      <w:r w:rsidR="00C0454E" w:rsidRPr="007B61F3">
        <w:t xml:space="preserve"> sukladno Stečajnom zakonu.</w:t>
      </w:r>
    </w:p>
    <w:p w:rsidRDefault="00C0454E" w:rsidP="00C0454E" w:rsidR="00C0454E" w:rsidRPr="007B61F3">
      <w:pPr>
        <w:pStyle w:val="Odlomakpopisa"/>
      </w:pPr>
    </w:p>
    <w:p w:rsidRDefault="009F7F50" w:rsidP="009F7F50" w:rsidR="0079120F" w:rsidRPr="007B61F3">
      <w:pPr>
        <w:jc w:val="both"/>
      </w:pPr>
      <w:r>
        <w:t>III.</w:t>
      </w:r>
      <w:r>
        <w:tab/>
      </w:r>
      <w:r w:rsidR="0079120F" w:rsidRPr="007B61F3">
        <w:t xml:space="preserve">Ovo rješenje i osnova zaključenja stečajnog postupka </w:t>
      </w:r>
      <w:r w:rsidR="00FB0FAF" w:rsidRPr="007B61F3">
        <w:t xml:space="preserve">javno </w:t>
      </w:r>
      <w:r w:rsidR="003C4119" w:rsidRPr="007B61F3">
        <w:t xml:space="preserve">će se </w:t>
      </w:r>
      <w:r w:rsidR="00FB0FAF" w:rsidRPr="007B61F3">
        <w:t>objaviti</w:t>
      </w:r>
      <w:r w:rsidR="003C4119" w:rsidRPr="007B61F3">
        <w:t>.</w:t>
      </w:r>
    </w:p>
    <w:p w:rsidRDefault="00D74762" w:rsidP="00D74762" w:rsidR="00D74762" w:rsidRPr="007B61F3">
      <w:pPr>
        <w:jc w:val="both"/>
      </w:pPr>
    </w:p>
    <w:p w:rsidRDefault="009F7F50" w:rsidP="00352A12" w:rsidR="0079120F" w:rsidRPr="00352A12">
      <w:pPr>
        <w:jc w:val="both"/>
      </w:pPr>
      <w:r w:rsidRPr="00352A12">
        <w:t>IV.</w:t>
      </w:r>
      <w:r w:rsidRPr="00352A12">
        <w:tab/>
      </w:r>
      <w:r w:rsidR="0079120F" w:rsidRPr="00352A12">
        <w:t xml:space="preserve">Rješenje se </w:t>
      </w:r>
      <w:r w:rsidR="00D74762" w:rsidRPr="00352A12">
        <w:t xml:space="preserve">po pravomoćnosti </w:t>
      </w:r>
      <w:r w:rsidR="0079120F" w:rsidRPr="00352A12">
        <w:t>dostav</w:t>
      </w:r>
      <w:r w:rsidR="008C6B79" w:rsidRPr="00352A12">
        <w:t>iti</w:t>
      </w:r>
      <w:r w:rsidR="0079120F" w:rsidRPr="00352A12">
        <w:t xml:space="preserve"> sudskom registru ovog suda radi brisanja dužnika iz sudskog registra</w:t>
      </w:r>
      <w:r w:rsidR="00352A12" w:rsidRPr="00352A12">
        <w:t>.</w:t>
      </w:r>
    </w:p>
    <w:p w:rsidRDefault="008C6B79" w:rsidP="009F7F50" w:rsidR="008C6B79" w:rsidRPr="00352A12">
      <w:pPr>
        <w:jc w:val="both"/>
      </w:pPr>
    </w:p>
    <w:p w:rsidRDefault="008C6B79" w:rsidP="008C6B79" w:rsidR="008C6B79" w:rsidRPr="00BE0A58">
      <w:pPr>
        <w:jc w:val="both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>V</w:t>
      </w:r>
      <w:r>
        <w:rPr>
          <w:rFonts w:cstheme="majorBidi" w:hAnsiTheme="majorBidi" w:asciiTheme="majorBidi"/>
        </w:rPr>
        <w:t>.</w:t>
      </w:r>
      <w:r>
        <w:rPr>
          <w:rFonts w:cstheme="majorBidi" w:hAnsiTheme="majorBidi" w:asciiTheme="majorBidi"/>
        </w:rPr>
        <w:tab/>
      </w:r>
      <w:r w:rsidRPr="00BE0A58">
        <w:rPr>
          <w:rFonts w:cstheme="majorBidi" w:hAnsiTheme="majorBidi" w:asciiTheme="majorBidi"/>
        </w:rPr>
        <w:t>Stečajna masa stečajnog dužnika</w:t>
      </w:r>
      <w:r>
        <w:rPr>
          <w:rFonts w:cstheme="majorBidi" w:hAnsiTheme="majorBidi" w:asciiTheme="majorBidi"/>
        </w:rPr>
        <w:t xml:space="preserve"> </w:t>
      </w:r>
      <w:r w:rsidRPr="007B61F3">
        <w:t>LJEKARNIČKA USTANOVA VIRTUS Zadar u steč</w:t>
      </w:r>
      <w:r>
        <w:t>aju</w:t>
      </w:r>
      <w:r w:rsidRPr="00BE0A58">
        <w:rPr>
          <w:rFonts w:cstheme="majorBidi" w:hAnsiTheme="majorBidi" w:asciiTheme="majorBidi"/>
        </w:rPr>
        <w:t>, upisat će se u sudski registar.</w:t>
      </w:r>
    </w:p>
    <w:p w:rsidRDefault="008C6B79" w:rsidP="009F7F50" w:rsidR="008C6B79" w:rsidRPr="007B61F3">
      <w:pPr>
        <w:jc w:val="both"/>
      </w:pPr>
    </w:p>
    <w:p w:rsidRDefault="0079120F" w:rsidP="0079120F" w:rsidR="0079120F" w:rsidRPr="007B61F3">
      <w:pPr>
        <w:jc w:val="both"/>
      </w:pPr>
    </w:p>
    <w:p w:rsidRDefault="0079120F" w:rsidP="00B97328" w:rsidR="00B97328" w:rsidRPr="007B61F3">
      <w:pPr>
        <w:jc w:val="center"/>
      </w:pPr>
      <w:r w:rsidRPr="007B61F3">
        <w:t>Obrazloženje</w:t>
      </w:r>
    </w:p>
    <w:p w:rsidRDefault="00927EA9" w:rsidP="00927EA9" w:rsidR="00927EA9">
      <w:pPr>
        <w:jc w:val="both"/>
      </w:pPr>
    </w:p>
    <w:p w:rsidRDefault="003C4119" w:rsidP="00927EA9" w:rsidR="00C0454E" w:rsidRPr="007B61F3">
      <w:pPr>
        <w:ind w:firstLine="708"/>
        <w:jc w:val="both"/>
      </w:pPr>
      <w:r w:rsidRPr="007B61F3">
        <w:t>D</w:t>
      </w:r>
      <w:r w:rsidR="008F7EFC" w:rsidRPr="007B61F3">
        <w:t xml:space="preserve">ana </w:t>
      </w:r>
      <w:r w:rsidR="009F7F50">
        <w:t>14</w:t>
      </w:r>
      <w:r w:rsidR="00A34F37" w:rsidRPr="007B61F3">
        <w:t xml:space="preserve">. </w:t>
      </w:r>
      <w:r w:rsidR="00D80911">
        <w:t>prosinca</w:t>
      </w:r>
      <w:r w:rsidR="00A34F37" w:rsidRPr="007B61F3">
        <w:t xml:space="preserve"> 2015</w:t>
      </w:r>
      <w:r w:rsidR="0079120F" w:rsidRPr="007B61F3">
        <w:t xml:space="preserve">. godine </w:t>
      </w:r>
      <w:r w:rsidRPr="007B61F3">
        <w:t xml:space="preserve">održano </w:t>
      </w:r>
      <w:r w:rsidR="003816A4" w:rsidRPr="007B61F3">
        <w:t xml:space="preserve">je </w:t>
      </w:r>
      <w:r w:rsidRPr="007B61F3">
        <w:t>završno ročište vjerovnika</w:t>
      </w:r>
      <w:r w:rsidR="003816A4" w:rsidRPr="007B61F3">
        <w:t>.</w:t>
      </w:r>
      <w:r w:rsidRPr="007B61F3">
        <w:t xml:space="preserve"> Prethodno je </w:t>
      </w:r>
      <w:r w:rsidR="00927EA9">
        <w:t>stečajna sutkinja dala s</w:t>
      </w:r>
      <w:r w:rsidR="0079120F" w:rsidRPr="007B61F3">
        <w:t>uglasnost za završnu diobu i završni račun stečajn</w:t>
      </w:r>
      <w:r w:rsidR="00A34F37" w:rsidRPr="007B61F3">
        <w:t>om</w:t>
      </w:r>
      <w:r w:rsidR="0079120F" w:rsidRPr="007B61F3">
        <w:t xml:space="preserve"> upravitelj</w:t>
      </w:r>
      <w:r w:rsidR="00A34F37" w:rsidRPr="007B61F3">
        <w:t>u</w:t>
      </w:r>
      <w:r w:rsidR="0079120F" w:rsidRPr="007B61F3">
        <w:t xml:space="preserve">, </w:t>
      </w:r>
      <w:r w:rsidR="0079120F" w:rsidRPr="00F17EB4">
        <w:t>pošto je</w:t>
      </w:r>
      <w:r w:rsidRPr="00F17EB4">
        <w:t xml:space="preserve"> </w:t>
      </w:r>
      <w:r w:rsidR="0079120F" w:rsidRPr="00F17EB4">
        <w:t>steč</w:t>
      </w:r>
      <w:r w:rsidR="00D74762" w:rsidRPr="00F17EB4">
        <w:t>ajna masa u cijelosti unovčena,</w:t>
      </w:r>
      <w:r w:rsidR="00D74762" w:rsidRPr="00D80911">
        <w:rPr>
          <w:b/>
          <w:bCs/>
        </w:rPr>
        <w:t xml:space="preserve"> </w:t>
      </w:r>
      <w:r w:rsidR="00D74762" w:rsidRPr="007B61F3">
        <w:t>dok prigovora</w:t>
      </w:r>
      <w:r w:rsidR="00E945A2" w:rsidRPr="007B61F3">
        <w:t xml:space="preserve"> na diobni popis</w:t>
      </w:r>
      <w:r w:rsidR="00D74762" w:rsidRPr="007B61F3">
        <w:t xml:space="preserve"> nije bilo. </w:t>
      </w:r>
    </w:p>
    <w:p w:rsidRDefault="00927EA9" w:rsidP="00927EA9" w:rsidR="00927EA9">
      <w:pPr>
        <w:jc w:val="both"/>
      </w:pPr>
    </w:p>
    <w:p w:rsidRDefault="00927EA9" w:rsidP="00927EA9" w:rsidR="00927EA9">
      <w:pPr>
        <w:ind w:firstLine="708"/>
        <w:jc w:val="both"/>
      </w:pPr>
      <w:r>
        <w:t>Na skupštini vjerovnika nazočni vjerovnici su se suglasili s prijedlogom stečajnog upravitelja da se nakon zaključenja stečaja nastave voditi ovršni postupci pokrenuti u skladu s ranijom odlukom vjerovnika u ime i za račun stečajne mase.</w:t>
      </w:r>
    </w:p>
    <w:p w:rsidRDefault="00D80911" w:rsidP="0079120F" w:rsidR="00D80911">
      <w:pPr>
        <w:ind w:firstLine="708"/>
        <w:jc w:val="both"/>
      </w:pPr>
    </w:p>
    <w:p w:rsidRDefault="00B97328" w:rsidP="00927EA9" w:rsidR="00B97328" w:rsidRPr="007B61F3">
      <w:pPr>
        <w:ind w:firstLine="708"/>
        <w:jc w:val="both"/>
      </w:pPr>
      <w:r w:rsidRPr="007B61F3">
        <w:t>Na navedenom ročištu</w:t>
      </w:r>
      <w:r w:rsidR="00C0454E" w:rsidRPr="007B61F3">
        <w:t xml:space="preserve"> </w:t>
      </w:r>
      <w:r w:rsidR="00927EA9">
        <w:t xml:space="preserve">jednoglasno je prihvaćeno </w:t>
      </w:r>
      <w:r w:rsidR="00C0454E" w:rsidRPr="007B61F3">
        <w:t>izvješće stečajnog</w:t>
      </w:r>
      <w:r w:rsidRPr="007B61F3">
        <w:t xml:space="preserve"> upravitelj</w:t>
      </w:r>
      <w:r w:rsidR="00C0454E" w:rsidRPr="007B61F3">
        <w:t>a</w:t>
      </w:r>
      <w:r w:rsidRPr="007B61F3">
        <w:t xml:space="preserve"> </w:t>
      </w:r>
      <w:r w:rsidR="00927EA9">
        <w:t xml:space="preserve">te je dana </w:t>
      </w:r>
      <w:r w:rsidRPr="007B61F3">
        <w:t xml:space="preserve">suglasnost na završni račun. </w:t>
      </w:r>
    </w:p>
    <w:p w:rsidRDefault="00D80911" w:rsidP="00D80911" w:rsidR="00D80911">
      <w:pPr>
        <w:ind w:firstLine="708"/>
        <w:jc w:val="both"/>
      </w:pPr>
    </w:p>
    <w:p w:rsidRDefault="00B97328" w:rsidP="00CD40F7" w:rsidR="00D80911">
      <w:pPr>
        <w:ind w:firstLine="708"/>
        <w:jc w:val="both"/>
      </w:pPr>
      <w:r w:rsidRPr="007B61F3">
        <w:t>Nakon završnog ročišta stečajn</w:t>
      </w:r>
      <w:r w:rsidR="00DC6517" w:rsidRPr="007B61F3">
        <w:t>i upravitelj</w:t>
      </w:r>
      <w:r w:rsidRPr="007B61F3">
        <w:t xml:space="preserve"> je</w:t>
      </w:r>
      <w:r w:rsidR="00A833FB" w:rsidRPr="007B61F3">
        <w:t xml:space="preserve"> podneskom od </w:t>
      </w:r>
      <w:r w:rsidR="00352A12">
        <w:t>23. prosinca 2015. odnosno 12. siječnja 201</w:t>
      </w:r>
      <w:r w:rsidR="003E0373">
        <w:t>6</w:t>
      </w:r>
      <w:r w:rsidR="00A833FB" w:rsidRPr="007B61F3">
        <w:t>. godine</w:t>
      </w:r>
      <w:r w:rsidRPr="007B61F3">
        <w:t xml:space="preserve"> izvijesti</w:t>
      </w:r>
      <w:r w:rsidR="00DC6517" w:rsidRPr="007B61F3">
        <w:t>o</w:t>
      </w:r>
      <w:r w:rsidRPr="007B61F3">
        <w:t xml:space="preserve"> sud da je okončana završna dioba</w:t>
      </w:r>
      <w:r w:rsidR="00A833FB" w:rsidRPr="007B61F3">
        <w:t xml:space="preserve">, </w:t>
      </w:r>
      <w:r w:rsidR="00CD40F7">
        <w:t xml:space="preserve">kao i da su </w:t>
      </w:r>
      <w:r w:rsidR="00CD40F7">
        <w:lastRenderedPageBreak/>
        <w:t>podmireni troškovi stečajnog postupka</w:t>
      </w:r>
      <w:r w:rsidR="00F17EB4">
        <w:t xml:space="preserve"> i ostale obveze stečajne mase</w:t>
      </w:r>
      <w:r w:rsidR="00CD40F7">
        <w:t xml:space="preserve">, </w:t>
      </w:r>
      <w:r w:rsidR="00B54D1E">
        <w:t>te je pred</w:t>
      </w:r>
      <w:r w:rsidR="00D80911">
        <w:t xml:space="preserve">ložio sudu da isti donese odluku o zaključenju navedenog stečajnog postupka. </w:t>
      </w:r>
    </w:p>
    <w:p w:rsidRDefault="00CD40F7" w:rsidP="00B54D1E" w:rsidR="00CD40F7">
      <w:pPr>
        <w:ind w:firstLine="708"/>
        <w:jc w:val="both"/>
      </w:pPr>
    </w:p>
    <w:p w:rsidRDefault="0079120F" w:rsidP="00B54D1E" w:rsidR="008C6B79">
      <w:pPr>
        <w:ind w:firstLine="708"/>
        <w:jc w:val="both"/>
      </w:pPr>
      <w:r w:rsidRPr="007B61F3">
        <w:t xml:space="preserve">Obzirom da je okončana završna dioba, to su ispunjeni uvjeti iz čl. </w:t>
      </w:r>
      <w:smartTag w:element="metricconverter" w:uri="urn:schemas-microsoft-com:office:smarttags">
        <w:smartTagPr>
          <w:attr w:val="196. st" w:name="ProductID"/>
        </w:smartTagPr>
        <w:r w:rsidRPr="007B61F3">
          <w:t>196. st</w:t>
        </w:r>
      </w:smartTag>
      <w:r w:rsidRPr="007B61F3">
        <w:t xml:space="preserve">. 1. </w:t>
      </w:r>
      <w:r w:rsidR="00D74762" w:rsidRPr="007B61F3">
        <w:t>Stečajnog zakona</w:t>
      </w:r>
      <w:r w:rsidR="00B97328" w:rsidRPr="007B61F3">
        <w:t xml:space="preserve"> (Narodne novine broj 44/96, 29/99, 129/00, 123/03, 82/06, 116/10, 25/12 i 133/12)</w:t>
      </w:r>
      <w:r w:rsidR="00D74762" w:rsidRPr="007B61F3">
        <w:t xml:space="preserve">, </w:t>
      </w:r>
      <w:r w:rsidRPr="007B61F3">
        <w:t xml:space="preserve">pa je ovaj stečajni postupak valjalo zaključiti.  </w:t>
      </w:r>
    </w:p>
    <w:p w:rsidRDefault="00927EA9" w:rsidP="00B54D1E" w:rsidR="00927EA9">
      <w:pPr>
        <w:ind w:firstLine="708"/>
        <w:jc w:val="both"/>
      </w:pPr>
    </w:p>
    <w:p w:rsidRDefault="00B54D1E" w:rsidP="00F17EB4" w:rsidR="00F17EB4">
      <w:pPr>
        <w:pStyle w:val="Tijeloteksta"/>
        <w:ind w:firstLine="709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Nadalje, istim rješenjem je </w:t>
      </w:r>
      <w:r w:rsidR="008C6B79">
        <w:rPr>
          <w:rFonts w:cstheme="majorBidi" w:hAnsiTheme="majorBidi" w:asciiTheme="majorBidi"/>
        </w:rPr>
        <w:t xml:space="preserve">određen </w:t>
      </w:r>
      <w:r>
        <w:rPr>
          <w:rFonts w:cstheme="majorBidi" w:hAnsiTheme="majorBidi" w:asciiTheme="majorBidi"/>
        </w:rPr>
        <w:t xml:space="preserve">je </w:t>
      </w:r>
      <w:r w:rsidR="008C6B79">
        <w:rPr>
          <w:rFonts w:cstheme="majorBidi" w:hAnsiTheme="majorBidi" w:asciiTheme="majorBidi"/>
        </w:rPr>
        <w:t xml:space="preserve">i upis navedene stečajne mase u sudski registar, a sve </w:t>
      </w:r>
      <w:r w:rsidR="008C6B79" w:rsidRPr="00BE0A58">
        <w:rPr>
          <w:rFonts w:cstheme="majorBidi" w:hAnsiTheme="majorBidi" w:asciiTheme="majorBidi"/>
        </w:rPr>
        <w:t xml:space="preserve">temeljem čl. </w:t>
      </w:r>
      <w:r w:rsidR="00F17EB4">
        <w:rPr>
          <w:rFonts w:cstheme="majorBidi" w:hAnsiTheme="majorBidi" w:asciiTheme="majorBidi"/>
        </w:rPr>
        <w:t xml:space="preserve">438. Stečajnog zakona </w:t>
      </w:r>
      <w:r w:rsidR="008C6B79" w:rsidRPr="00BE0A58">
        <w:rPr>
          <w:rFonts w:cstheme="majorBidi" w:hAnsiTheme="majorBidi" w:asciiTheme="majorBidi"/>
        </w:rPr>
        <w:t xml:space="preserve">(Narodne novine </w:t>
      </w:r>
      <w:r w:rsidR="008C6B79">
        <w:rPr>
          <w:rFonts w:cstheme="majorBidi" w:hAnsiTheme="majorBidi" w:asciiTheme="majorBidi"/>
        </w:rPr>
        <w:t xml:space="preserve">broj 71/15). </w:t>
      </w:r>
    </w:p>
    <w:p w:rsidRDefault="008C6B79" w:rsidP="00F17EB4" w:rsidR="0079120F" w:rsidRPr="00B54D1E">
      <w:pPr>
        <w:pStyle w:val="Tijeloteksta"/>
        <w:ind w:firstLine="709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 xml:space="preserve"> </w:t>
      </w:r>
    </w:p>
    <w:p w:rsidRDefault="0079120F" w:rsidP="00CD40F7" w:rsidR="0079120F">
      <w:pPr>
        <w:jc w:val="center"/>
      </w:pPr>
      <w:r w:rsidRPr="007B61F3">
        <w:t>U Zadru</w:t>
      </w:r>
      <w:r w:rsidR="00D80911">
        <w:t xml:space="preserve"> </w:t>
      </w:r>
      <w:r w:rsidR="00CD40F7">
        <w:t xml:space="preserve">29. siječnja 2016. </w:t>
      </w:r>
      <w:r w:rsidR="00D80911">
        <w:t xml:space="preserve"> </w:t>
      </w:r>
    </w:p>
    <w:p w:rsidRDefault="0089431C" w:rsidP="00CD40F7" w:rsidR="0089431C" w:rsidRPr="007B61F3">
      <w:pPr>
        <w:jc w:val="center"/>
      </w:pPr>
    </w:p>
    <w:p w:rsidRDefault="001D2CE8" w:rsidP="00C607CC" w:rsidR="0079120F" w:rsidRPr="007B61F3">
      <w:pPr>
        <w:jc w:val="right"/>
      </w:pPr>
      <w:r w:rsidRPr="007B61F3">
        <w:t xml:space="preserve">  </w:t>
      </w:r>
      <w:r w:rsidR="00B901DF">
        <w:t xml:space="preserve">                                                     </w:t>
      </w:r>
      <w:r w:rsidR="0079120F" w:rsidRPr="007B61F3">
        <w:t>S</w:t>
      </w:r>
      <w:r w:rsidR="00D80911">
        <w:t>utkinja</w:t>
      </w:r>
    </w:p>
    <w:p w:rsidRDefault="00B901DF" w:rsidP="00C607CC" w:rsidR="000251C2" w:rsidRPr="007B61F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9120F" w:rsidRPr="007B61F3">
        <w:t>A</w:t>
      </w:r>
      <w:r w:rsidR="00D80911">
        <w:t>na Markač</w:t>
      </w:r>
    </w:p>
    <w:p w:rsidRDefault="00D15C19" w:rsidP="000251C2" w:rsidR="00D15C19" w:rsidRPr="007B61F3">
      <w:pPr>
        <w:ind w:firstLine="708" w:left="4248"/>
        <w:jc w:val="both"/>
      </w:pPr>
    </w:p>
    <w:p w:rsidRDefault="00A833FB" w:rsidP="000251C2" w:rsidR="00A833FB" w:rsidRPr="007B61F3">
      <w:pPr>
        <w:ind w:firstLine="708" w:left="4248"/>
        <w:jc w:val="both"/>
      </w:pPr>
    </w:p>
    <w:p w:rsidRDefault="00B901DF" w:rsidP="0079120F" w:rsidR="00B901DF">
      <w:pPr>
        <w:jc w:val="both"/>
      </w:pPr>
    </w:p>
    <w:p w:rsidRDefault="001D2CE8" w:rsidP="0079120F" w:rsidR="0079120F" w:rsidRPr="007B61F3">
      <w:pPr>
        <w:jc w:val="both"/>
      </w:pPr>
      <w:r w:rsidRPr="007B61F3">
        <w:t>U</w:t>
      </w:r>
      <w:r w:rsidR="0079120F" w:rsidRPr="007B61F3">
        <w:t>PUTA O PRAVNOM LIJEKU:</w:t>
      </w:r>
    </w:p>
    <w:p w:rsidRDefault="0079120F" w:rsidP="00D80911" w:rsidR="0079120F" w:rsidRPr="007B61F3">
      <w:pPr>
        <w:jc w:val="both"/>
      </w:pPr>
      <w:r w:rsidRPr="007B61F3">
        <w:t xml:space="preserve">Protiv ovog rješenja dopuštena je žalba koja se podnosi u </w:t>
      </w:r>
      <w:r w:rsidR="00D80911">
        <w:t>3 (</w:t>
      </w:r>
      <w:r w:rsidRPr="007B61F3">
        <w:t>tri</w:t>
      </w:r>
      <w:r w:rsidR="00D80911">
        <w:t xml:space="preserve">) istovjetna </w:t>
      </w:r>
      <w:r w:rsidRPr="007B61F3">
        <w:t xml:space="preserve">primjerka za Visoki trgovački sud </w:t>
      </w:r>
      <w:r w:rsidR="00D80911">
        <w:t xml:space="preserve">Republike Hrvatske </w:t>
      </w:r>
      <w:r w:rsidRPr="007B61F3">
        <w:t xml:space="preserve">putem ovog suda, u roku od </w:t>
      </w:r>
      <w:r w:rsidR="00D80911">
        <w:t>8 (</w:t>
      </w:r>
      <w:r w:rsidRPr="007B61F3">
        <w:t>osam</w:t>
      </w:r>
      <w:r w:rsidR="00D80911">
        <w:t>)</w:t>
      </w:r>
      <w:r w:rsidRPr="007B61F3">
        <w:t xml:space="preserve"> dana. </w:t>
      </w:r>
    </w:p>
    <w:p w:rsidRDefault="00F23F7A" w:rsidP="00D80911" w:rsidR="00F23F7A" w:rsidRPr="007B61F3">
      <w:pPr>
        <w:jc w:val="right"/>
      </w:pPr>
    </w:p>
    <w:p w:rsidRDefault="0003127D" w:rsidP="0003127D" w:rsidR="0003127D" w:rsidRPr="007B61F3">
      <w:r w:rsidRPr="007B61F3">
        <w:t xml:space="preserve">Dostaviti: </w:t>
      </w:r>
    </w:p>
    <w:p w:rsidRDefault="0003127D" w:rsidP="0003127D" w:rsidR="0003127D" w:rsidRPr="007B61F3">
      <w:pPr>
        <w:numPr>
          <w:ilvl w:val="0"/>
          <w:numId w:val="2"/>
        </w:numPr>
      </w:pPr>
      <w:r w:rsidRPr="007B61F3">
        <w:t>stečajno</w:t>
      </w:r>
      <w:r w:rsidR="00A34F37" w:rsidRPr="007B61F3">
        <w:t>m</w:t>
      </w:r>
      <w:r w:rsidR="00F23F7A" w:rsidRPr="007B61F3">
        <w:t xml:space="preserve"> upravitelj</w:t>
      </w:r>
      <w:r w:rsidR="00A34F37" w:rsidRPr="007B61F3">
        <w:t>u</w:t>
      </w:r>
    </w:p>
    <w:p w:rsidRDefault="0003127D" w:rsidP="0003127D" w:rsidR="0003127D" w:rsidRPr="007B61F3">
      <w:pPr>
        <w:numPr>
          <w:ilvl w:val="0"/>
          <w:numId w:val="2"/>
        </w:numPr>
      </w:pPr>
      <w:r w:rsidRPr="007B61F3">
        <w:t xml:space="preserve">registru suda po pravomoćnosti </w:t>
      </w:r>
    </w:p>
    <w:p w:rsidRDefault="00A34F37" w:rsidP="0003127D" w:rsidR="0003127D" w:rsidRPr="007B61F3">
      <w:pPr>
        <w:numPr>
          <w:ilvl w:val="0"/>
          <w:numId w:val="2"/>
        </w:numPr>
      </w:pPr>
      <w:r w:rsidRPr="007B61F3">
        <w:t>e-</w:t>
      </w:r>
      <w:r w:rsidR="0003127D" w:rsidRPr="007B61F3">
        <w:t xml:space="preserve">oglasna ploča </w:t>
      </w:r>
    </w:p>
    <w:p w:rsidRDefault="0003127D" w:rsidP="0003127D" w:rsidR="0003127D" w:rsidRPr="007B61F3">
      <w:pPr>
        <w:numPr>
          <w:ilvl w:val="0"/>
          <w:numId w:val="2"/>
        </w:numPr>
      </w:pPr>
      <w:r w:rsidRPr="007B61F3">
        <w:t>u spis</w:t>
      </w:r>
    </w:p>
    <w:p w:rsidRDefault="0003127D" w:rsidP="0003127D" w:rsidR="0003127D" w:rsidRPr="007B61F3"/>
    <w:p w:rsidRDefault="0003127D" w:rsidP="0079120F" w:rsidR="0003127D" w:rsidRPr="007B61F3"/>
    <w:sectPr w:rsidSect="00F23F7A" w:rsidR="0003127D" w:rsidRPr="007B61F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89431C" w:rsidR="00F23F7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774B5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="00D80911">
      <w:t>Posl.br. 2</w:t>
    </w:r>
    <w:r w:rsidRPr="00FB0FAF">
      <w:t xml:space="preserve"> St-</w:t>
    </w:r>
    <w:r w:rsidR="0089431C">
      <w:t>598/13-97</w:t>
    </w:r>
  </w:p>
  <w:p w:rsidRDefault="00F23F7A" w:rsidR="00F23F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1F3" w:rsidP="007B61F3" w:rsidR="007B61F3" w:rsidRPr="003229CD">
    <w:pPr>
      <w:jc w:val="right"/>
      <w:rPr>
        <w:rFonts w:cs="Arial" w:hAnsi="Arial" w:ascii="Arial"/>
      </w:rPr>
    </w:pPr>
    <w:r w:rsidRPr="00FB0FAF">
      <w:t xml:space="preserve">Posl.br. </w:t>
    </w:r>
    <w:r>
      <w:t>2</w:t>
    </w:r>
    <w:r w:rsidRPr="00FB0FAF">
      <w:t xml:space="preserve"> St-</w:t>
    </w:r>
    <w:r w:rsidR="00352A12">
      <w:t>598/13-97</w:t>
    </w:r>
  </w:p>
  <w:p w:rsidRDefault="007B61F3" w:rsidP="007B61F3" w:rsidR="007B61F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251C2"/>
    <w:rsid w:val="0003127D"/>
    <w:rsid w:val="00114C59"/>
    <w:rsid w:val="001D2CE8"/>
    <w:rsid w:val="003229CD"/>
    <w:rsid w:val="00352A12"/>
    <w:rsid w:val="003816A4"/>
    <w:rsid w:val="003C4119"/>
    <w:rsid w:val="003E0373"/>
    <w:rsid w:val="003E15D3"/>
    <w:rsid w:val="003E2D77"/>
    <w:rsid w:val="004A298D"/>
    <w:rsid w:val="005774B5"/>
    <w:rsid w:val="00691D21"/>
    <w:rsid w:val="00740EC7"/>
    <w:rsid w:val="0079120F"/>
    <w:rsid w:val="007B61F3"/>
    <w:rsid w:val="00825089"/>
    <w:rsid w:val="0089431C"/>
    <w:rsid w:val="008A6059"/>
    <w:rsid w:val="008C6B79"/>
    <w:rsid w:val="008F2B58"/>
    <w:rsid w:val="008F7EFC"/>
    <w:rsid w:val="00927EA9"/>
    <w:rsid w:val="009B4F71"/>
    <w:rsid w:val="009E3171"/>
    <w:rsid w:val="009F7F50"/>
    <w:rsid w:val="00A34F37"/>
    <w:rsid w:val="00A833FB"/>
    <w:rsid w:val="00B54D1E"/>
    <w:rsid w:val="00B901DF"/>
    <w:rsid w:val="00B97328"/>
    <w:rsid w:val="00C03B34"/>
    <w:rsid w:val="00C0454E"/>
    <w:rsid w:val="00C1717C"/>
    <w:rsid w:val="00C34AEE"/>
    <w:rsid w:val="00C607CC"/>
    <w:rsid w:val="00CA590D"/>
    <w:rsid w:val="00CD40F7"/>
    <w:rsid w:val="00CF69B4"/>
    <w:rsid w:val="00D012E3"/>
    <w:rsid w:val="00D15C19"/>
    <w:rsid w:val="00D54507"/>
    <w:rsid w:val="00D74762"/>
    <w:rsid w:val="00D80911"/>
    <w:rsid w:val="00DC6517"/>
    <w:rsid w:val="00E260EC"/>
    <w:rsid w:val="00E945A2"/>
    <w:rsid w:val="00EA35E8"/>
    <w:rsid w:val="00EE67BE"/>
    <w:rsid w:val="00F17EB4"/>
    <w:rsid w:val="00F23F7A"/>
    <w:rsid w:val="00F61E20"/>
    <w:rsid w:val="00FB0196"/>
    <w:rsid w:val="00FB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styleId="Tijeloteksta" w:type="paragraph">
    <w:name w:val="Body Text"/>
    <w:basedOn w:val="Normal"/>
    <w:link w:val="TijelotekstaChar"/>
    <w:rsid w:val="008C6B79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C6B79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4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4B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4B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4B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styleId="Tijeloteksta" w:type="paragraph">
    <w:name w:val="Body Text"/>
    <w:basedOn w:val="Normal"/>
    <w:link w:val="TijelotekstaChar"/>
    <w:rsid w:val="008C6B79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C6B79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4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4B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4B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4B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2013.</izvorni_sadrzaj>
    <derivirana_varijabla naziv="DomainObject.Predmet.DatumOsnivanja_1">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St-598/2013</izvorni_sadrzaj>
    <derivirana_varijabla naziv="DomainObject.Predmet.OznakaBroj_1">St-598/2013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LJEKARNIČKA USTANOVA VIRTUS iz Zadra</izvorni_sadrzaj>
    <derivirana_varijabla naziv="DomainObject.Predmet.ProtustrankaFormated_1">  LJEKARNIČKA USTANOVA VIRTUS iz Zadra</derivirana_varijabla>
  </DomainObject.Predmet.ProtustrankaFormated>
  <DomainObject.Predmet.ProtustrankaFormatedOIB>
    <izvorni_sadrzaj>  LJEKARNIČKA USTANOVA VIRTUS iz Zadra, OIB 42941375249</izvorni_sadrzaj>
    <derivirana_varijabla naziv="DomainObject.Predmet.ProtustrankaFormatedOIB_1">  LJEKARNIČKA USTANOVA VIRTUS iz Zadra, OIB 42941375249</derivirana_varijabla>
  </DomainObject.Predmet.ProtustrankaFormatedOIB>
  <DomainObject.Predmet.ProtustrankaFormatedWithAdress>
    <izvorni_sadrzaj> LJEKARNIČKA USTANOVA VIRTUS iz Zadra, Zinke Kunc 6, 23000 Zadar</izvorni_sadrzaj>
    <derivirana_varijabla naziv="DomainObject.Predmet.ProtustrankaFormatedWithAdress_1"> LJEKARNIČKA USTANOVA VIRTUS iz Zadra, Zinke Kunc 6, 23000 Zadar</derivirana_varijabla>
  </DomainObject.Predmet.ProtustrankaFormatedWithAdress>
  <DomainObject.Predmet.ProtustrankaFormatedWithAdressOIB>
    <izvorni_sadrzaj> LJEKARNIČKA USTANOVA VIRTUS iz Zadra, OIB 42941375249, Zinke Kunc 6, 23000 Zadar</izvorni_sadrzaj>
    <derivirana_varijabla naziv="DomainObject.Predmet.ProtustrankaFormatedWithAdressOIB_1"> LJEKARNIČKA USTANOVA VIRTUS iz Zadra, OIB 42941375249, Zinke Kunc 6, 23000 Zadar</derivirana_varijabla>
  </DomainObject.Predmet.ProtustrankaFormatedWithAdressOIB>
  <DomainObject.Predmet.ProtustrankaWithAdress>
    <izvorni_sadrzaj>LJEKARNIČKA USTANOVA VIRTUS iz Zadra Zinke Kunc 6, 23000 Zadar</izvorni_sadrzaj>
    <derivirana_varijabla naziv="DomainObject.Predmet.ProtustrankaWithAdress_1">LJEKARNIČKA USTANOVA VIRTUS iz Zadra Zinke Kunc 6, 23000 Zadar</derivirana_varijabla>
  </DomainObject.Predmet.ProtustrankaWithAdress>
  <DomainObject.Predmet.ProtustrankaWithAdressOIB>
    <izvorni_sadrzaj>LJEKARNIČKA USTANOVA VIRTUS iz Zadra, OIB 42941375249, Zinke Kunc 6, 23000 Zadar</izvorni_sadrzaj>
    <derivirana_varijabla naziv="DomainObject.Predmet.ProtustrankaWithAdressOIB_1">LJEKARNIČKA USTANOVA VIRTUS iz Zadra, OIB 42941375249, Zinke Kunc 6, 23000 Zadar</derivirana_varijabla>
  </DomainObject.Predmet.ProtustrankaWithAdressOIB>
  <DomainObject.Predmet.ProtustrankaNazivFormated>
    <izvorni_sadrzaj>LJEKARNIČKA USTANOVA VIRTUS iz Zadra</izvorni_sadrzaj>
    <derivirana_varijabla naziv="DomainObject.Predmet.ProtustrankaNazivFormated_1">LJEKARNIČKA USTANOVA VIRTUS iz Zadra</derivirana_varijabla>
  </DomainObject.Predmet.ProtustrankaNazivFormated>
  <DomainObject.Predmet.ProtustrankaNazivFormatedOIB>
    <izvorni_sadrzaj>LJEKARNIČKA USTANOVA VIRTUS iz Zadra, OIB 42941375249</izvorni_sadrzaj>
    <derivirana_varijabla naziv="DomainObject.Predmet.ProtustrankaNazivFormatedOIB_1">LJEKARNIČKA USTANOVA VIRTUS iz Zadra, OIB 42941375249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VIŠNJA RAMLJAK; IRIS ŠULJIĆ; SPOMENKA PULFER; JASNA BAZIJANAC - BRAJDIĆ; DAJANA BLAGDANIĆ; NINA JURLINA; MARINA VIDOV; TINA BAKOTA</izvorni_sadrzaj>
    <derivirana_varijabla naziv="DomainObject.Predmet.StrankaFormated_1">  VIŠNJA RAMLJAK; IRIS ŠULJIĆ; SPOMENKA PULFER; JASNA BAZIJANAC - BRAJDIĆ; DAJANA BLAGDANIĆ; NINA JURLINA; MARINA VIDOV; TINA BAKOTA</derivirana_varijabla>
  </DomainObject.Predmet.StrankaFormated>
  <DomainObject.Predmet.StrankaFormatedOIB>
    <izvorni_sadrzaj>  VIŠNJA RAMLJAK, OIB 18955900259; IRIS ŠULJIĆ, OIB 95435199817; SPOMENKA PULFER, OIB 19513513940; JASNA BAZIJANAC - BRAJDIĆ, OIB 15130055335; DAJANA BLAGDANIĆ, OIB 53851107811; NINA JURLINA, OIB 74751052091; MARINA VIDOV, OIB 21876856610; TINA BAKOTA, OIB 58992111823</izvorni_sadrzaj>
    <derivirana_varijabla naziv="DomainObject.Predmet.StrankaFormatedOIB_1">  VIŠNJA RAMLJAK, OIB 18955900259; IRIS ŠULJIĆ, OIB 95435199817; SPOMENKA PULFER, OIB 19513513940; JASNA BAZIJANAC - BRAJDIĆ, OIB 15130055335; DAJANA BLAGDANIĆ, OIB 53851107811; NINA JURLINA, OIB 74751052091; MARINA VIDOV, OIB 21876856610; TINA BAKOTA, OIB 58992111823</derivirana_varijabla>
  </DomainObject.Predmet.StrankaFormatedOIB>
  <DomainObject.Predmet.StrankaFormatedWithAdress>
    <izvorni_sadrzaj> VIŠNJA RAMLJAK, Maslenica, P. Zoranića 47, Jasenice; IRIS ŠULJIĆ, V. Maštrovića 39, 23000 Zadar; SPOMENKA PULFER, Dimitrija Demetra 4, 23000 Zadar; JASNA BAZIJANAC - BRAJDIĆ, Kontakova 6, 10000 Zagreb; DAJANA BLAGDANIĆ, Banj 8, Ždrelac; NINA JURLINA, Obala kneza Trpimira 4, 23000 Zadar; MARINA VIDOV, Vrgadinska 3, 23272 Kali; TINA BAKOTA, Čeprljanda 24, Preko</izvorni_sadrzaj>
    <derivirana_varijabla naziv="DomainObject.Predmet.StrankaFormatedWithAdress_1"> VIŠNJA RAMLJAK, Maslenica, P. Zoranića 47, Jasenice; IRIS ŠULJIĆ, V. Maštrovića 39, 23000 Zadar; SPOMENKA PULFER, Dimitrija Demetra 4, 23000 Zadar; JASNA BAZIJANAC - BRAJDIĆ, Kontakova 6, 10000 Zagreb; DAJANA BLAGDANIĆ, Banj 8, Ždrelac; NINA JURLINA, Obala kneza Trpimira 4, 23000 Zadar; MARINA VIDOV, Vrgadinska 3, 23272 Kali; TINA BAKOTA, Čeprljanda 24, Preko</derivirana_varijabla>
  </DomainObject.Predmet.StrankaFormatedWithAdress>
  <DomainObject.Predmet.StrankaFormatedWithAdressOIB>
    <izvorni_sadrzaj> VIŠNJA RAMLJAK, OIB 18955900259, Maslenica, P. Zoranića 47, Jasenice; IRIS ŠULJIĆ, OIB 95435199817, V. Maštrovića 39, 23000 Zadar; SPOMENKA PULFER, OIB 19513513940, Dimitrija Demetra 4, 23000 Zadar; JASNA BAZIJANAC - BRAJDIĆ, OIB 15130055335, Kontakova 6, 10000 Zagreb; DAJANA BLAGDANIĆ, OIB 53851107811, Banj 8, Ždrelac; NINA JURLINA, OIB 74751052091, Obala kneza Trpimira 4, 23000 Zadar; MARINA VIDOV, OIB 21876856610, Vrgadinska 3, 23272 Kali; TINA BAKOTA, OIB 58992111823, Čeprljanda 24, Preko</izvorni_sadrzaj>
    <derivirana_varijabla naziv="DomainObject.Predmet.StrankaFormatedWithAdressOIB_1"> VIŠNJA RAMLJAK, OIB 18955900259, Maslenica, P. Zoranića 47, Jasenice; IRIS ŠULJIĆ, OIB 95435199817, V. Maštrovića 39, 23000 Zadar; SPOMENKA PULFER, OIB 19513513940, Dimitrija Demetra 4, 23000 Zadar; JASNA BAZIJANAC - BRAJDIĆ, OIB 15130055335, Kontakova 6, 10000 Zagreb; DAJANA BLAGDANIĆ, OIB 53851107811, Banj 8, Ždrelac; NINA JURLINA, OIB 74751052091, Obala kneza Trpimira 4, 23000 Zadar; MARINA VIDOV, OIB 21876856610, Vrgadinska 3, 23272 Kali; TINA BAKOTA, OIB 58992111823, Čeprljanda 24, Preko</derivirana_varijabla>
  </DomainObject.Predmet.StrankaFormatedWithAdressOIB>
  <DomainObject.Predmet.StrankaWithAdress>
    <izvorni_sadrzaj>VIŠNJA RAMLJAK Maslenica, P. Zoranića 47,Jasenice,IRIS ŠULJIĆ V. Maštrovića 39,23000 Zadar,SPOMENKA PULFER Dimitrija Demetra 4,23000 Zadar,JASNA BAZIJANAC - BRAJDIĆ Kontakova 6,10000 Zagreb,DAJANA BLAGDANIĆ Banj 8,Ždrelac,NINA JURLINA Obala kneza Trpimira 4,23000 Zadar,MARINA VIDOV Vrgadinska 3,23272 Kali,TINA BAKOTA Čeprljanda 24,Preko</izvorni_sadrzaj>
    <derivirana_varijabla naziv="DomainObject.Predmet.StrankaWithAdress_1">VIŠNJA RAMLJAK Maslenica, P. Zoranića 47,Jasenice,IRIS ŠULJIĆ V. Maštrovića 39,23000 Zadar,SPOMENKA PULFER Dimitrija Demetra 4,23000 Zadar,JASNA BAZIJANAC - BRAJDIĆ Kontakova 6,10000 Zagreb,DAJANA BLAGDANIĆ Banj 8,Ždrelac,NINA JURLINA Obala kneza Trpimira 4,23000 Zadar,MARINA VIDOV Vrgadinska 3,23272 Kali,TINA BAKOTA Čeprljanda 24,Preko</derivirana_varijabla>
  </DomainObject.Predmet.StrankaWithAdress>
  <DomainObject.Predmet.StrankaWithAdressOIB>
    <izvorni_sadrzaj>VIŠNJA RAMLJAK, OIB 18955900259, Maslenica, P. Zoranića 47,Jasenice,IRIS ŠULJIĆ, OIB 95435199817, V. Maštrovića 39,23000 Zadar,SPOMENKA PULFER, OIB 19513513940, Dimitrija Demetra 4,23000 Zadar,JASNA BAZIJANAC - BRAJDIĆ, OIB 15130055335, Kontakova 6,10000 Zagreb,DAJANA BLAGDANIĆ, OIB 53851107811, Banj 8,Ždrelac,NINA JURLINA, OIB 74751052091, Obala kneza Trpimira 4,23000 Zadar,MARINA VIDOV, OIB 21876856610, Vrgadinska 3,23272 Kali,TINA BAKOTA, OIB 58992111823, Čeprljanda 24,Preko</izvorni_sadrzaj>
    <derivirana_varijabla naziv="DomainObject.Predmet.StrankaWithAdressOIB_1">VIŠNJA RAMLJAK, OIB 18955900259, Maslenica, P. Zoranića 47,Jasenice,IRIS ŠULJIĆ, OIB 95435199817, V. Maštrovića 39,23000 Zadar,SPOMENKA PULFER, OIB 19513513940, Dimitrija Demetra 4,23000 Zadar,JASNA BAZIJANAC - BRAJDIĆ, OIB 15130055335, Kontakova 6,10000 Zagreb,DAJANA BLAGDANIĆ, OIB 53851107811, Banj 8,Ždrelac,NINA JURLINA, OIB 74751052091, Obala kneza Trpimira 4,23000 Zadar,MARINA VIDOV, OIB 21876856610, Vrgadinska 3,23272 Kali,TINA BAKOTA, OIB 58992111823, Čeprljanda 24,Preko</derivirana_varijabla>
  </DomainObject.Predmet.StrankaWithAdressOIB>
  <DomainObject.Predmet.StrankaNazivFormated>
    <izvorni_sadrzaj>VIŠNJA RAMLJAK,IRIS ŠULJIĆ,SPOMENKA PULFER,JASNA BAZIJANAC - BRAJDIĆ,DAJANA BLAGDANIĆ,NINA JURLINA,MARINA VIDOV,TINA BAKOTA</izvorni_sadrzaj>
    <derivirana_varijabla naziv="DomainObject.Predmet.StrankaNazivFormated_1">VIŠNJA RAMLJAK,IRIS ŠULJIĆ,SPOMENKA PULFER,JASNA BAZIJANAC - BRAJDIĆ,DAJANA BLAGDANIĆ,NINA JURLINA,MARINA VIDOV,TINA BAKOTA</derivirana_varijabla>
  </DomainObject.Predmet.StrankaNazivFormated>
  <DomainObject.Predmet.StrankaNazivFormatedOIB>
    <izvorni_sadrzaj>VIŠNJA RAMLJAK, OIB 18955900259,IRIS ŠULJIĆ, OIB 95435199817,SPOMENKA PULFER, OIB 19513513940,JASNA BAZIJANAC - BRAJDIĆ, OIB 15130055335,DAJANA BLAGDANIĆ, OIB 53851107811,NINA JURLINA, OIB 74751052091,MARINA VIDOV, OIB 21876856610,TINA BAKOTA, OIB 58992111823</izvorni_sadrzaj>
    <derivirana_varijabla naziv="DomainObject.Predmet.StrankaNazivFormatedOIB_1">VIŠNJA RAMLJAK, OIB 18955900259,IRIS ŠULJIĆ, OIB 95435199817,SPOMENKA PULFER, OIB 19513513940,JASNA BAZIJANAC - BRAJDIĆ, OIB 15130055335,DAJANA BLAGDANIĆ, OIB 53851107811,NINA JURLINA, OIB 74751052091,MARINA VIDOV, OIB 21876856610,TINA BAKOTA, OIB 58992111823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izvorni_sadrzaj>
    <derivirana_varijabla naziv="DomainObject.Predmet.StrankaListFormated_1"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derivirana_varijabla>
  </DomainObject.Predmet.StrankaListFormated>
  <DomainObject.Predmet.StrankaListFormatedOIB>
    <izvorni_sadrzaj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izvorni_sadrzaj>
    <derivirana_varijabla naziv="DomainObject.Predmet.StrankaListFormatedOIB_1"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derivirana_varijabla>
  </DomainObject.Predmet.StrankaListFormatedOIB>
  <DomainObject.Predmet.StrankaListFormatedWithAdress>
    <izvorni_sadrzaj>
      <item>VIŠNJA RAMLJAK, Maslenica, P. Zoranića 47, Jasenice</item>
      <item>IRIS ŠULJIĆ, V. Maštrovića 39, 23000 Zadar</item>
      <item>SPOMENKA PULFER, Dimitrija Demetra 4, 23000 Zadar</item>
      <item>JASNA BAZIJANAC - BRAJDIĆ, Kontakova 6, 10000 Zagreb</item>
      <item>DAJANA BLAGDANIĆ, Banj 8, Ždrelac</item>
      <item>NINA JURLINA, Obala kneza Trpimira 4, 23000 Zadar</item>
      <item>MARINA VIDOV, Vrgadinska 3, 23272 Kali</item>
      <item>TINA BAKOTA, Čeprljanda 24, Preko</item>
    </izvorni_sadrzaj>
    <derivirana_varijabla naziv="DomainObject.Predmet.StrankaListFormatedWithAdress_1">
      <item>VIŠNJA RAMLJAK, Maslenica, P. Zoranića 47, Jasenice</item>
      <item>IRIS ŠULJIĆ, V. Maštrovića 39, 23000 Zadar</item>
      <item>SPOMENKA PULFER, Dimitrija Demetra 4, 23000 Zadar</item>
      <item>JASNA BAZIJANAC - BRAJDIĆ, Kontakova 6, 10000 Zagreb</item>
      <item>DAJANA BLAGDANIĆ, Banj 8, Ždrelac</item>
      <item>NINA JURLINA, Obala kneza Trpimira 4, 23000 Zadar</item>
      <item>MARINA VIDOV, Vrgadinska 3, 23272 Kali</item>
      <item>TINA BAKOTA, Čeprljanda 24, Preko</item>
    </derivirana_varijabla>
  </DomainObject.Predmet.StrankaListFormatedWithAdress>
  <DomainObject.Predmet.StrankaListFormatedWithAdressOIB>
    <izvorni_sadrzaj>
      <item>VIŠNJA RAMLJAK, OIB 18955900259, Maslenica, P. Zoranića 47, Jasenice</item>
      <item>IRIS ŠULJIĆ, OIB 95435199817, V. Maštrovića 39, 23000 Zadar</item>
      <item>SPOMENKA PULFER, OIB 19513513940, Dimitrija Demetra 4, 23000 Zadar</item>
      <item>JASNA BAZIJANAC - BRAJDIĆ, OIB 15130055335, Kontakova 6, 10000 Zagreb</item>
      <item>DAJANA BLAGDANIĆ, OIB 53851107811, Banj 8, Ždrelac</item>
      <item>NINA JURLINA, OIB 74751052091, Obala kneza Trpimira 4, 23000 Zadar</item>
      <item>MARINA VIDOV, OIB 21876856610, Vrgadinska 3, 23272 Kali</item>
      <item>TINA BAKOTA, OIB 58992111823, Čeprljanda 24, Preko</item>
    </izvorni_sadrzaj>
    <derivirana_varijabla naziv="DomainObject.Predmet.StrankaListFormatedWithAdressOIB_1">
      <item>VIŠNJA RAMLJAK, OIB 18955900259, Maslenica, P. Zoranića 47, Jasenice</item>
      <item>IRIS ŠULJIĆ, OIB 95435199817, V. Maštrovića 39, 23000 Zadar</item>
      <item>SPOMENKA PULFER, OIB 19513513940, Dimitrija Demetra 4, 23000 Zadar</item>
      <item>JASNA BAZIJANAC - BRAJDIĆ, OIB 15130055335, Kontakova 6, 10000 Zagreb</item>
      <item>DAJANA BLAGDANIĆ, OIB 53851107811, Banj 8, Ždrelac</item>
      <item>NINA JURLINA, OIB 74751052091, Obala kneza Trpimira 4, 23000 Zadar</item>
      <item>MARINA VIDOV, OIB 21876856610, Vrgadinska 3, 23272 Kali</item>
      <item>TINA BAKOTA, OIB 58992111823, Čeprljanda 24, Preko</item>
    </derivirana_varijabla>
  </DomainObject.Predmet.StrankaListFormatedWithAdressOIB>
  <DomainObject.Predmet.StrankaListNazivFormated>
    <izvorni_sadrzaj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izvorni_sadrzaj>
    <derivirana_varijabla naziv="DomainObject.Predmet.StrankaListNazivFormated_1"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derivirana_varijabla>
  </DomainObject.Predmet.StrankaListNazivFormated>
  <DomainObject.Predmet.StrankaListNazivFormatedOIB>
    <izvorni_sadrzaj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izvorni_sadrzaj>
    <derivirana_varijabla naziv="DomainObject.Predmet.StrankaListNazivFormatedOIB_1"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derivirana_varijabla>
  </DomainObject.Predmet.StrankaListNazivFormatedOIB>
  <DomainObject.Predmet.ProtuStrankaListFormated>
    <izvorni_sadrzaj>
      <item>LJEKARNIČKA USTANOVA VIRTUS iz Zadra</item>
    </izvorni_sadrzaj>
    <derivirana_varijabla naziv="DomainObject.Predmet.ProtuStrankaListFormated_1">
      <item>LJEKARNIČKA USTANOVA VIRTUS iz Zadra</item>
    </derivirana_varijabla>
  </DomainObject.Predmet.ProtuStrankaListFormated>
  <DomainObject.Predmet.ProtuStrankaListFormatedOIB>
    <izvorni_sadrzaj>
      <item>LJEKARNIČKA USTANOVA VIRTUS iz Zadra, OIB 42941375249</item>
    </izvorni_sadrzaj>
    <derivirana_varijabla naziv="DomainObject.Predmet.ProtuStrankaListFormatedOIB_1">
      <item>LJEKARNIČKA USTANOVA VIRTUS iz Zadra, OIB 42941375249</item>
    </derivirana_varijabla>
  </DomainObject.Predmet.ProtuStrankaListFormatedOIB>
  <DomainObject.Predmet.ProtuStrankaListFormatedWithAdress>
    <izvorni_sadrzaj>
      <item>LJEKARNIČKA USTANOVA VIRTUS iz Zadra, Zinke Kunc 6, 23000 Zadar</item>
    </izvorni_sadrzaj>
    <derivirana_varijabla naziv="DomainObject.Predmet.ProtuStrankaListFormatedWithAdress_1">
      <item>LJEKARNIČKA USTANOVA VIRTUS iz Zadra, Zinke Kunc 6, 23000 Zadar</item>
    </derivirana_varijabla>
  </DomainObject.Predmet.ProtuStrankaListFormatedWithAdress>
  <DomainObject.Predmet.ProtuStrankaListFormatedWithAdressOIB>
    <izvorni_sadrzaj>
      <item>LJEKARNIČKA USTANOVA VIRTUS iz Zadra, OIB 42941375249, Zinke Kunc 6, 23000 Zadar</item>
    </izvorni_sadrzaj>
    <derivirana_varijabla naziv="DomainObject.Predmet.ProtuStrankaListFormatedWithAdressOIB_1">
      <item>LJEKARNIČKA USTANOVA VIRTUS iz Zadra, OIB 42941375249, Zinke Kunc 6, 23000 Zadar</item>
    </derivirana_varijabla>
  </DomainObject.Predmet.ProtuStrankaListFormatedWithAdressOIB>
  <DomainObject.Predmet.ProtuStrankaListNazivFormated>
    <izvorni_sadrzaj>
      <item>LJEKARNIČKA USTANOVA VIRTUS iz Zadra</item>
    </izvorni_sadrzaj>
    <derivirana_varijabla naziv="DomainObject.Predmet.ProtuStrankaListNazivFormated_1">
      <item>LJEKARNIČKA USTANOVA VIRTUS iz Zadra</item>
    </derivirana_varijabla>
  </DomainObject.Predmet.ProtuStrankaListNazivFormated>
  <DomainObject.Predmet.ProtuStrankaListNazivFormatedOIB>
    <izvorni_sadrzaj>
      <item>LJEKARNIČKA USTANOVA VIRTUS iz Zadra, OIB 42941375249</item>
    </izvorni_sadrzaj>
    <derivirana_varijabla naziv="DomainObject.Predmet.ProtuStrankaListNazivFormatedOIB_1">
      <item>LJEKARNIČKA USTANOVA VIRTUS iz Zadra, OIB 42941375249</item>
    </derivirana_varijabla>
  </DomainObject.Predmet.ProtuStrankaListNazivFormatedOIB>
  <DomainObject.Predmet.OstaliListFormated>
    <izvorni_sadrzaj>
      <item>Odvjetničko društvo FRANKO KOTLAR, ANA VIDOV &amp; partneri, društvo s ograničenom odgovornošću</item>
      <item>Željko Vrkić</item>
    </izvorni_sadrzaj>
    <derivirana_varijabla naziv="DomainObject.Predmet.OstaliListFormated_1">
      <item>Odvjetničko društvo FRANKO KOTLAR, ANA VIDOV &amp; partneri, društvo s ograničenom odgovornošću</item>
      <item>Željko Vrkić</item>
    </derivirana_varijabla>
  </DomainObject.Predmet.OstaliListFormated>
  <DomainObject.Predmet.OstaliListFormatedOIB>
    <izvorni_sadrzaj>
      <item>Odvjetničko društvo FRANKO KOTLAR, ANA VIDOV &amp; partneri, društvo s ograničenom odgovornošću, OIB 79236535774</item>
      <item>Željko Vrkić, OIB 11055072755</item>
    </izvorni_sadrzaj>
    <derivirana_varijabla naziv="DomainObject.Predmet.OstaliListFormatedOIB_1">
      <item>Odvjetničko društvo FRANKO KOTLAR, ANA VIDOV &amp; partneri, društvo s ograničenom odgovornošću, OIB 79236535774</item>
      <item>Željko Vrkić, OIB 11055072755</item>
    </derivirana_varijabla>
  </DomainObject.Predmet.OstaliListFormatedOIB>
  <DomainObject.Predmet.OstaliListFormatedWithAdress>
    <izvorni_sadrzaj>
      <item>Odvjetničko društvo FRANKO KOTLAR, ANA VIDOV &amp; partneri, društvo s ograničenom odgovornošću, Zrinsko Frankopanska 38, Zadar</item>
      <item>Željko Vrkić</item>
    </izvorni_sadrzaj>
    <derivirana_varijabla naziv="DomainObject.Predmet.OstaliListFormatedWithAdress_1">
      <item>Odvjetničko društvo FRANKO KOTLAR, ANA VIDOV &amp; partneri, društvo s ograničenom odgovornošću, Zrinsko Frankopanska 38, Zadar</item>
      <item>Željko Vrkić</item>
    </derivirana_varijabla>
  </DomainObject.Predmet.OstaliListFormatedWithAdress>
  <DomainObject.Predmet.OstaliListFormatedWithAdressOIB>
    <izvorni_sadrzaj>
      <item>Odvjetničko društvo FRANKO KOTLAR, ANA VIDOV &amp; partneri, društvo s ograničenom odgovornošću, OIB 79236535774, Zrinsko Frankopanska 38, Zadar</item>
      <item>Željko Vrkić, OIB 11055072755</item>
    </izvorni_sadrzaj>
    <derivirana_varijabla naziv="DomainObject.Predmet.OstaliListFormatedWithAdressOIB_1">
      <item>Odvjetničko društvo FRANKO KOTLAR, ANA VIDOV &amp; partneri, društvo s ograničenom odgovornošću, OIB 79236535774, Zrinsko Frankopanska 38, Zadar</item>
      <item>Željko Vrkić, OIB 11055072755</item>
    </derivirana_varijabla>
  </DomainObject.Predmet.OstaliListFormatedWithAdressOIB>
  <DomainObject.Predmet.OstaliListNazivFormated>
    <izvorni_sadrzaj>
      <item>Odvjetničko društvo FRANKO KOTLAR, ANA VIDOV &amp; partneri, društvo s ograničenom odgovornošću</item>
      <item>Željko Vrkić</item>
    </izvorni_sadrzaj>
    <derivirana_varijabla naziv="DomainObject.Predmet.OstaliListNazivFormated_1">
      <item>Odvjetničko društvo FRANKO KOTLAR, ANA VIDOV &amp; partneri, društvo s ograničenom odgovornošću</item>
      <item>Željko Vrkić</item>
    </derivirana_varijabla>
  </DomainObject.Predmet.OstaliListNazivFormated>
  <DomainObject.Predmet.OstaliListNazivFormatedOIB>
    <izvorni_sadrzaj>
      <item>Odvjetničko društvo FRANKO KOTLAR, ANA VIDOV &amp; partneri, društvo s ograničenom odgovornošću, OIB 79236535774</item>
      <item>Željko Vrkić, OIB 11055072755</item>
    </izvorni_sadrzaj>
    <derivirana_varijabla naziv="DomainObject.Predmet.OstaliListNazivFormatedOIB_1">
      <item>Odvjetničko društvo FRANKO KOTLAR, ANA VIDOV &amp; partneri, društvo s ograničenom odgovornošću, OIB 79236535774</item>
      <item>Željko Vrkić, OIB 11055072755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TINA BAKOTA i dr.</izvorni_sadrzaj>
    <derivirana_varijabla naziv="DomainObject.Predmet.StrankaIDrugi_1">TINA BAKOTA i dr.</derivirana_varijabla>
  </DomainObject.Predmet.StrankaIDrugi>
  <DomainObject.Predmet.ProtustrankaIDrugi>
    <izvorni_sadrzaj>LJEKARNIČKA USTANOVA VIRTUS iz Zadra</izvorni_sadrzaj>
    <derivirana_varijabla naziv="DomainObject.Predmet.ProtustrankaIDrugi_1">LJEKARNIČKA USTANOVA VIRTUS iz Zadra</derivirana_varijabla>
  </DomainObject.Predmet.ProtustrankaIDrugi>
  <DomainObject.Predmet.StrankaIDrugiAdressOIB>
    <izvorni_sadrzaj>TINA BAKOTA, OIB 58992111823, Čeprljanda 24, Preko i dr.</izvorni_sadrzaj>
    <derivirana_varijabla naziv="DomainObject.Predmet.StrankaIDrugiAdressOIB_1">TINA BAKOTA, OIB 58992111823, Čeprljanda 24, Preko i dr.</derivirana_varijabla>
  </DomainObject.Predmet.StrankaIDrugiAdressOIB>
  <DomainObject.Predmet.ProtustrankaIDrugiAdressOIB>
    <izvorni_sadrzaj>LJEKARNIČKA USTANOVA VIRTUS iz Zadra, OIB 42941375249, Zinke Kunc 6, 23000 Zadar</izvorni_sadrzaj>
    <derivirana_varijabla naziv="DomainObject.Predmet.ProtustrankaIDrugiAdressOIB_1">LJEKARNIČKA USTANOVA VIRTUS iz Zadra, OIB 42941375249, Zinke Kunc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VIŠNJA RAMLJAK</item>
      <item>IRIS ŠULJIĆ</item>
      <item>SPOMENKA PULFER</item>
      <item>JASNA BAZIJANAC - BRAJDIĆ</item>
      <item>LJEKARNIČKA USTANOVA VIRTUS iz Zadra</item>
      <item>DAJANA BLAGDANIĆ</item>
      <item>NINA JURLINA</item>
      <item>MARINA VIDOV</item>
      <item>TINA BAKOTA</item>
      <item>Odvjetničko društvo FRANKO KOTLAR, ANA VIDOV &amp; partneri, društvo s ograničenom odgovornošću</item>
      <item>Željko Vrkić</item>
    </izvorni_sadrzaj>
    <derivirana_varijabla naziv="DomainObject.Predmet.SudioniciListNaziv_1">
      <item>VIŠNJA RAMLJAK</item>
      <item>IRIS ŠULJIĆ</item>
      <item>SPOMENKA PULFER</item>
      <item>JASNA BAZIJANAC - BRAJDIĆ</item>
      <item>LJEKARNIČKA USTANOVA VIRTUS iz Zadra</item>
      <item>DAJANA BLAGDANIĆ</item>
      <item>NINA JURLINA</item>
      <item>MARINA VIDOV</item>
      <item>TINA BAKOTA</item>
      <item>Odvjetničko društvo FRANKO KOTLAR, ANA VIDOV &amp; partneri, društvo s ograničenom odgovornošću</item>
      <item>Željko Vrkić</item>
    </derivirana_varijabla>
  </DomainObject.Predmet.SudioniciListNaziv>
  <DomainObject.Predmet.SudioniciListAdressOIB>
    <izvorni_sadrzaj>
      <item>VIŠNJA RAMLJAK, OIB 18955900259, Maslenica, P. Zoranića 47,Jasenice</item>
      <item>IRIS ŠULJIĆ, OIB 95435199817, V. Maštrovića 39,23000 Zadar</item>
      <item>SPOMENKA PULFER, OIB 19513513940, Dimitrija Demetra 4,23000 Zadar</item>
      <item>JASNA BAZIJANAC - BRAJDIĆ, OIB 15130055335, Kontakova 6,10000 Zagreb</item>
      <item>LJEKARNIČKA USTANOVA VIRTUS iz Zadra, OIB 42941375249, Zinke Kunc 6,23000 Zadar</item>
      <item>DAJANA BLAGDANIĆ, OIB 53851107811, Banj 8,Ždrelac</item>
      <item>NINA JURLINA, OIB 74751052091, Obala kneza Trpimira 4,23000 Zadar</item>
      <item>MARINA VIDOV, OIB 21876856610, Vrgadinska 3,23272 Kali</item>
      <item>TINA BAKOTA, OIB 58992111823, Čeprljanda 24,Preko</item>
      <item>Odvjetničko društvo FRANKO KOTLAR, ANA VIDOV &amp; partneri, društvo s ograničenom odgovornošću, OIB 79236535774, Zrinsko Frankopanska 38,Zadar</item>
      <item>Željko Vrkić, OIB 11055072755</item>
    </izvorni_sadrzaj>
    <derivirana_varijabla naziv="DomainObject.Predmet.SudioniciListAdressOIB_1">
      <item>VIŠNJA RAMLJAK, OIB 18955900259, Maslenica, P. Zoranića 47,Jasenice</item>
      <item>IRIS ŠULJIĆ, OIB 95435199817, V. Maštrovića 39,23000 Zadar</item>
      <item>SPOMENKA PULFER, OIB 19513513940, Dimitrija Demetra 4,23000 Zadar</item>
      <item>JASNA BAZIJANAC - BRAJDIĆ, OIB 15130055335, Kontakova 6,10000 Zagreb</item>
      <item>LJEKARNIČKA USTANOVA VIRTUS iz Zadra, OIB 42941375249, Zinke Kunc 6,23000 Zadar</item>
      <item>DAJANA BLAGDANIĆ, OIB 53851107811, Banj 8,Ždrelac</item>
      <item>NINA JURLINA, OIB 74751052091, Obala kneza Trpimira 4,23000 Zadar</item>
      <item>MARINA VIDOV, OIB 21876856610, Vrgadinska 3,23272 Kali</item>
      <item>TINA BAKOTA, OIB 58992111823, Čeprljanda 24,Preko</item>
      <item>Odvjetničko društvo FRANKO KOTLAR, ANA VIDOV &amp; partneri, društvo s ograničenom odgovornošću, OIB 79236535774, Zrinsko Frankopanska 38,Zadar</item>
      <item>Željko Vrkić, OIB 11055072755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18955900259</item>
      <item>, OIB 95435199817</item>
      <item>, OIB 19513513940</item>
      <item>, OIB 15130055335</item>
      <item>, OIB 42941375249</item>
      <item>, OIB 53851107811</item>
      <item>, OIB 74751052091</item>
      <item>, OIB 21876856610</item>
      <item>, OIB 58992111823</item>
      <item>, OIB 79236535774</item>
      <item>, OIB 11055072755</item>
    </izvorni_sadrzaj>
    <derivirana_varijabla naziv="DomainObject.Predmet.SudioniciListNazivOIB_1">
      <item>, OIB 18955900259</item>
      <item>, OIB 95435199817</item>
      <item>, OIB 19513513940</item>
      <item>, OIB 15130055335</item>
      <item>, OIB 42941375249</item>
      <item>, OIB 53851107811</item>
      <item>, OIB 74751052091</item>
      <item>, OIB 21876856610</item>
      <item>, OIB 58992111823</item>
      <item>, OIB 79236535774</item>
      <item>, OIB 11055072755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B5DAD-2F2D-44CC-9A06-41958CAB6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433</properties:Words>
  <properties:Characters>2317</properties:Characters>
  <properties:Lines>76</properties:Lines>
  <properties:Paragraphs>29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2015-12-29T11:08:00Z</dcterms:created>
  <dc:creator>Korisnik</dc:creator>
  <cp:lastModifiedBy>Merlina Klišmanić</cp:lastModifiedBy>
  <cp:lastPrinted>2016-01-29T13:29:00Z</cp:lastPrinted>
  <dcterms:modified xmlns:xsi="http://www.w3.org/2001/XMLSchema-instance" xsi:type="dcterms:W3CDTF">2016-01-29T13:54:00Z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