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97ee" w14:paraId="90497ee" w:rsidRDefault="00AE649C" w:rsidP="00DB360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DB3600" w:rsidR="00DB3600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360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Content>
                    <w:p w:rsidRDefault="00DB3600" w:rsidP="00DB3600" w:rsidR="00DB3600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Poslovni broj : 4 St-107/16-47</w:t>
      </w: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DB3600" w:rsidP="00DB3600" w:rsidR="00DB3600">
      <w:pPr>
        <w:spacing w:after="0"/>
        <w:jc w:val="center"/>
        <w:rPr>
          <w:rFonts w:cs="Times New Roman"/>
        </w:rPr>
      </w:pPr>
    </w:p>
    <w:p w:rsidRDefault="00DB3600" w:rsidP="00DB3600" w:rsidR="00DB360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DB3600" w:rsidP="00DB3600" w:rsidR="00DB3600">
      <w:pPr>
        <w:spacing w:after="0"/>
        <w:jc w:val="center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odredbi čl. 29. st. 4. Stečajnog zakona (Narodne novine br. 44/96., 29/99., 129/00., 123/03., 197/03., 187/04., 82/06., 116/10., 125/12. i 133/12. i 45/13., dalje : SZ-a) ovime se obavještavaju stečajni vjerovnici stečajnog dužnika ŠARČEVIĆ d.o.o. u stečaju, Žigrovec, Vl. Nazora 16, OIB: 26782775609, zastupanog po stečajnom upravitelju Jeleni Stankus-Tkalec, određena naknada troškova.</w:t>
      </w:r>
    </w:p>
    <w:p w:rsidRDefault="00DB3600" w:rsidP="00DB3600" w:rsidR="00DB3600">
      <w:pPr>
        <w:spacing w:after="0"/>
        <w:jc w:val="both"/>
        <w:rPr>
          <w:rFonts w:cs="Times New Roman"/>
        </w:rPr>
      </w:pPr>
    </w:p>
    <w:p w:rsidRDefault="00DB3600" w:rsidP="00DB3600" w:rsidR="00DB360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DB3600" w:rsidP="00DB3600" w:rsidR="00DB3600">
      <w:pPr>
        <w:spacing w:after="0"/>
        <w:jc w:val="both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prosinca 2016.</w:t>
      </w: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DB3600" w:rsidP="00DB3600" w:rsidR="00DB3600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Nemec</w:t>
      </w: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</w:p>
    <w:p w:rsidRDefault="00DB3600" w:rsidP="00DB3600" w:rsidR="00DB3600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B3600" w:rsidP="00DB3600" w:rsidR="00DB3600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t>oglasna ploča suda</w:t>
      </w:r>
    </w:p>
    <w:p w:rsidRDefault="00DB3600" w:rsidP="00DB3600" w:rsidR="00DB3600">
      <w:pPr>
        <w:pStyle w:val="NormaleSPIS"/>
        <w:spacing w:after="0"/>
        <w:rPr>
          <w:noProof/>
        </w:rPr>
      </w:pPr>
    </w:p>
    <w:p w:rsidRDefault="00DB3600" w:rsidP="00DB3600" w:rsidR="00DB3600">
      <w:pPr>
        <w:pStyle w:val="ZapisniarPotpis"/>
        <w:spacing w:after="0" w:before="0"/>
      </w:pPr>
    </w:p>
    <w:p w:rsidRDefault="00DB3600" w:rsidP="00DB3600" w:rsidR="00DB3600">
      <w:pPr>
        <w:spacing w:after="0"/>
        <w:rPr>
          <w:b/>
        </w:rPr>
      </w:pPr>
    </w:p>
    <w:p w:rsidRDefault="00CB0EA4" w:rsidP="00DB3600" w:rsidR="00CB0EA4">
      <w:pPr>
        <w:pStyle w:val="Naslovdokumenta"/>
        <w:spacing w:after="0"/>
      </w:pPr>
    </w:p>
    <w:p w:rsidRDefault="0071688E" w:rsidP="00DB3600" w:rsidR="0071688E">
      <w:pPr>
        <w:pStyle w:val="Poetniodjeljak"/>
        <w:spacing w:after="0"/>
      </w:pPr>
    </w:p>
    <w:p w:rsidRDefault="00A21F0D" w:rsidP="00DB3600" w:rsidR="00A21F0D">
      <w:pPr>
        <w:pStyle w:val="NormaleSPIS"/>
        <w:spacing w:after="0"/>
        <w:rPr>
          <w:noProof/>
        </w:rPr>
      </w:pPr>
    </w:p>
    <w:p w:rsidRDefault="00DA0242" w:rsidP="00DB360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600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14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-obavijest iz čl. 29.</izvorni_sadrzaj>
    <derivirana_varijabla naziv="DomainObject.Primjedba_1">-obavijest iz čl. 29.</derivirana_varijabla>
  </DomainObject.Primjedba>
  <DomainObject.Oznaka>
    <izvorni_sadrzaj>St-107/2015-47</izvorni_sadrzaj>
    <derivirana_varijabla naziv="DomainObject.Oznaka_1">St-107/2015-47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ŠARČEVIĆ društvo s ograničenom odgovornošću za trgovinu i prijevoz u stečaju zastupanog po punomoćniku David Šarčević</izvorni_sadrzaj>
    <derivirana_varijabla naziv="DomainObject.Predmet.ProtustrankaFormated_1">  ŠARČEVIĆ društvo s ograničenom odgovornošću za trgovinu i prijevoz u stečaju zastupanog po punomoćniku David Šarčević</derivirana_varijabla>
  </DomainObject.Predmet.ProtustrankaFormated>
  <DomainObject.Predmet.ProtustrankaFormatedOIB>
    <izvorni_sadrzaj>  ŠARČEVIĆ društvo s ograničenom odgovornošću za trgovinu i prijevoz u stečaju, OIB 26782775609 zastupanog po punomoćniku David Šarčević</izvorni_sadrzaj>
    <derivirana_varijabla naziv="DomainObject.Predmet.ProtustrankaFormatedOIB_1">  ŠARČEVIĆ društvo s ograničenom odgovornošću za trgovinu i prijevoz u stečaju, OIB 26782775609 zastupanog po punomoćniku David Šarčević</derivirana_varijabla>
  </DomainObject.Predmet.ProtustrankaFormatedOIB>
  <DomainObject.Predmet.ProtustrankaFormatedWithAdress>
    <izvorni_sadrzaj> ŠARČEVIĆ društvo s ograničenom odgovornošću za trgovinu i prijevoz u stečaju, Vladimira Nazora 16, 42204 Žigrovec zastupanog po punomoćniku David Šarčević</izvorni_sadrzaj>
    <derivirana_varijabla naziv="DomainObject.Predmet.ProtustrankaFormatedWithAdress_1"> ŠARČEVIĆ društvo s ograničenom odgovornošću za trgovinu i prijevoz u stečaju, Vladimira Nazora 16, 42204 Žigrovec zastupanog po punomoćniku David Šarčević</derivirana_varijabla>
  </DomainObject.Predmet.ProtustrankaFormatedWithAdress>
  <DomainObject.Predmet.ProtustrankaFormatedWithAdressOIB>
    <izvorni_sadrzaj> ŠARČEVIĆ društvo s ograničenom odgovornošću za trgovinu i prijevoz u stečaju, OIB 26782775609, Vladimira Nazora 16, 42204 Žigrovec zastupanog po punomoćniku David Šarčević</izvorni_sadrzaj>
    <derivirana_varijabla naziv="DomainObject.Predmet.ProtustrankaFormatedWithAdressOIB_1"> ŠARČEVIĆ društvo s ograničenom odgovornošću za trgovinu i prijevoz u stečaju, OIB 26782775609, Vladimira Nazora 16, 42204 Žigrovec zastupanog po punomoćniku David Šarčević</derivirana_varijabla>
  </DomainObject.Predmet.ProtustrankaFormatedWithAdressOIB>
  <DomainObject.Predmet.ProtustrankaWithAdress>
    <izvorni_sadrzaj>ŠARČEVIĆ društvo s ograničenom odgovornošću za trgovinu i prijevoz u stečaju Vladimira Nazora 16, 42204 Žigrovec</izvorni_sadrzaj>
    <derivirana_varijabla naziv="DomainObject.Predmet.ProtustrankaWithAdress_1">ŠARČEVIĆ društvo s ograničenom odgovornošću za trgovinu i prijevoz u stečaju Vladimira Nazora 16, 42204 Žigrovec</derivirana_varijabla>
  </DomainObject.Predmet.ProtustrankaWithAdress>
  <DomainObject.Predmet.ProtustrankaWithAdressOIB>
    <izvorni_sadrzaj>ŠARČEVIĆ društvo s ograničenom odgovornošću za trgovinu i prijevoz u stečaju, OIB 26782775609, Vladimira Nazora 16, 42204 Žigrovec</izvorni_sadrzaj>
    <derivirana_varijabla naziv="DomainObject.Predmet.ProtustrankaWithAdressOIB_1">ŠARČEVIĆ društvo s ograničenom odgovornošću za trgovinu i prijevoz u stečaju, OIB 26782775609, Vladimira Nazora 16, 42204 Žigrovec</derivirana_varijabla>
  </DomainObject.Predmet.ProtustrankaWithAdressOIB>
  <DomainObject.Predmet.ProtustrankaNazivFormated>
    <izvorni_sadrzaj>ŠARČEVIĆ društvo s ograničenom odgovornošću za trgovinu i prijevoz u stečaju</izvorni_sadrzaj>
    <derivirana_varijabla naziv="DomainObject.Predmet.ProtustrankaNazivFormated_1">ŠARČEVIĆ društvo s ograničenom odgovornošću za trgovinu i prijevoz u stečaju</derivirana_varijabla>
  </DomainObject.Predmet.ProtustrankaNazivFormated>
  <DomainObject.Predmet.ProtustrankaNazivFormatedOIB>
    <izvorni_sadrzaj>ŠARČEVIĆ društvo s ograničenom odgovornošću za trgovinu i prijevoz u stečaju, OIB 26782775609</izvorni_sadrzaj>
    <derivirana_varijabla naziv="DomainObject.Predmet.ProtustrankaNazivFormatedOIB_1">ŠARČEVIĆ društvo s ograničenom odgovornošću za trgovinu i prijevoz u stečaju, OIB 26782775609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76498.37</izvorni_sadrzaj>
    <derivirana_varijabla naziv="DomainObject.Predmet.TrenutnaVrijednost_1">76498.37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ŠARČEVIĆ društvo s ograničenom odgovornošću za trgovinu i prijevoz u stečaju zastupanog po punomoćniku David Šarčević</item>
    </izvorni_sadrzaj>
    <derivirana_varijabla naziv="DomainObject.Predmet.ProtuStrankaListFormated_1">
      <item>ŠARČEVIĆ društvo s ograničenom odgovornošću za trgovinu i prijevoz u stečaju zastupanog po punomoćniku David Šarčević</item>
    </derivirana_varijabla>
  </DomainObject.Predmet.ProtuStrankaListFormated>
  <DomainObject.Predmet.ProtuStrankaListFormatedOIB>
    <izvorni_sadrzaj>
      <item>ŠARČEVIĆ društvo s ograničenom odgovornošću za trgovinu i prijevoz u stečaju, OIB 26782775609 zastupanog po punomoćniku David Šarčević</item>
    </izvorni_sadrzaj>
    <derivirana_varijabla naziv="DomainObject.Predmet.ProtuStrankaListFormatedOIB_1">
      <item>ŠARČEVIĆ društvo s ograničenom odgovornošću za trgovinu i prijevoz u stečaju, OIB 26782775609 zastupanog po punomoćniku David Šarčević</item>
    </derivirana_varijabla>
  </DomainObject.Predmet.ProtuStrankaListFormatedOIB>
  <DomainObject.Predmet.ProtuStrankaListFormatedWithAdress>
    <izvorni_sadrzaj>
      <item>ŠARČEVIĆ društvo s ograničenom odgovornošću za trgovinu i prijevoz u stečaju, Vladimira Nazora 16, 42204 Žigrovec zastupanog po punomoćniku David Šarčević</item>
    </izvorni_sadrzaj>
    <derivirana_varijabla naziv="DomainObject.Predmet.ProtuStrankaListFormatedWithAdress_1">
      <item>ŠARČEVIĆ društvo s ograničenom odgovornošću za trgovinu i prijevoz u stečaju, Vladimira Nazora 16, 42204 Žigrovec zastupanog po punomoćniku David Šarčević</item>
    </derivirana_varijabla>
  </DomainObject.Predmet.ProtuStrankaListFormatedWithAdress>
  <DomainObject.Predmet.ProtuStrankaListFormatedWithAdressOIB>
    <izvorni_sadrzaj>
      <item>ŠARČEVIĆ društvo s ograničenom odgovornošću za trgovinu i prijevoz u stečaju, OIB 26782775609, Vladimira Nazora 16, 42204 Žigrovec zastupanog po punomoćniku David Šarčević</item>
    </izvorni_sadrzaj>
    <derivirana_varijabla naziv="DomainObject.Predmet.ProtuStrankaListFormatedWithAdressOIB_1">
      <item>ŠARČEVIĆ društvo s ograničenom odgovornošću za trgovinu i prijevoz u stečaju, OIB 26782775609, Vladimira Nazora 16, 42204 Žigrovec zastupanog po punomoćniku David Šarčević</item>
    </derivirana_varijabla>
  </DomainObject.Predmet.ProtuStrankaListFormatedWithAdressOIB>
  <DomainObject.Predmet.ProtuStrankaListNazivFormated>
    <izvorni_sadrzaj>
      <item>ŠARČEVIĆ društvo s ograničenom odgovornošću za trgovinu i prijevoz u stečaju</item>
    </izvorni_sadrzaj>
    <derivirana_varijabla naziv="DomainObject.Predmet.ProtuStrankaListNazivFormated_1">
      <item>ŠARČEVIĆ društvo s ograničenom odgovornošću za trgovinu i prijevoz u stečaju</item>
    </derivirana_varijabla>
  </DomainObject.Predmet.ProtuStrankaListNazivFormated>
  <DomainObject.Predmet.ProtuStrankaListNazivFormatedOIB>
    <izvorni_sadrzaj>
      <item>ŠARČEVIĆ društvo s ograničenom odgovornošću za trgovinu i prijevoz u stečaju, OIB 26782775609</item>
    </izvorni_sadrzaj>
    <derivirana_varijabla naziv="DomainObject.Predmet.ProtuStrankaListNazivFormatedOIB_1">
      <item>ŠARČEVIĆ društvo s ograničenom odgovornošću za trgovinu i prijevoz u stečaju, OIB 26782775609</item>
    </derivirana_varijabla>
  </DomainObject.Predmet.ProtuStrankaListNazivFormatedOIB>
  <DomainObject.Predmet.OstaliListFormated>
    <izvorni_sadrzaj>
      <item>Sudski registar</item>
      <item>David Šarčević punomoćnik sudionika u postupku ŠARČEVIĆ društvo s ograničenom odgovornošću za trgovinu i prijevoz u stečaju</item>
      <item>ŽDO Varaždin, Građansko upravni odjel</item>
      <item>Jelena Stankus-tkalec</item>
      <item>Oglasna ploča suda</item>
      <item>OD Owens i Houška</item>
    </izvorni_sadrzaj>
    <derivirana_varijabla naziv="DomainObject.Predmet.OstaliListFormated_1">
      <item>Sudski registar</item>
      <item>David Šarčević punomoćnik sudionika u postupku ŠARČEVIĆ društvo s ograničenom odgovornošću za trgovinu i prijevoz u stečaju</item>
      <item>ŽDO Varaždin, Građansko upravni odjel</item>
      <item>Jelena Stankus-tkalec</item>
      <item>Oglasna ploča suda</item>
      <item>OD Owens i Houška</item>
    </derivirana_varijabla>
  </DomainObject.Predmet.OstaliListFormated>
  <DomainObject.Predmet.OstaliListFormatedOIB>
    <izvorni_sadrzaj>
      <item>Sudski registar</item>
      <item>David Šarčević, OIB 66508095723 punomoćnik sudionika u postupku ŠARČEVIĆ društvo s ograničenom odgovornošću za trgovinu i prijevoz u stečaju</item>
      <item>ŽDO Varaždin, Građansko upravni odjel</item>
      <item>Jelena Stankus-tkalec, OIB 91858660271</item>
      <item>Oglasna ploča suda</item>
      <item>OD Owens i Houška</item>
    </izvorni_sadrzaj>
    <derivirana_varijabla naziv="DomainObject.Predmet.OstaliListFormatedOIB_1">
      <item>Sudski registar</item>
      <item>David Šarčević, OIB 66508095723 punomoćnik sudionika u postupku ŠARČEVIĆ društvo s ograničenom odgovornošću za trgovinu i prijevoz u stečaju</item>
      <item>ŽDO Varaždin, Građansko upravni odjel</item>
      <item>Jelena Stankus-tkalec, OIB 91858660271</item>
      <item>Oglasna ploča suda</item>
      <item>OD Owens i Houška</item>
    </derivirana_varijabla>
  </DomainObject.Predmet.OstaliListFormatedOIB>
  <DomainObject.Predmet.OstaliListFormatedWithAdress>
    <izvorni_sadrzaj>
      <item>Sudski registar</item>
      <item>David Šarčević, Glavić 66, 42204 Varaždin Breg punomoćnik sudionika u postupku ŠARČEVIĆ društvo s ograničenom odgovornošću za trgovinu i prijevoz u stečaju</item>
      <item>ŽDO Varaždin, Građansko upravni odjel</item>
      <item>Jelena Stankus-tkalec, Braće Radića 20, 42000 Jalkovec</item>
      <item>Oglasna ploča suda</item>
      <item>OD Owens i Houška, Praška 10, 10000 Zagreb</item>
    </izvorni_sadrzaj>
    <derivirana_varijabla naziv="DomainObject.Predmet.OstaliListFormatedWithAdress_1">
      <item>Sudski registar</item>
      <item>David Šarčević, Glavić 66, 42204 Varaždin Breg punomoćnik sudionika u postupku ŠARČEVIĆ društvo s ograničenom odgovornošću za trgovinu i prijevoz u stečaju</item>
      <item>ŽDO Varaždin, Građansko upravni odjel</item>
      <item>Jelena Stankus-tkalec, Braće Radića 20, 42000 Jalkovec</item>
      <item>Oglasna ploča suda</item>
      <item>OD Owens i Houška, Praška 10, 10000 Zagreb</item>
    </derivirana_varijabla>
  </DomainObject.Predmet.OstaliListFormatedWithAdress>
  <DomainObject.Predmet.OstaliListFormatedWithAdressOIB>
    <izvorni_sadrzaj>
      <item>Sudski registar</item>
      <item>David Šarčević, OIB 66508095723, Glavić 66, 42204 Varaždin Breg punomoćnik sudionika u postupku ŠARČEVIĆ društvo s ograničenom odgovornošću za trgovinu i prijevoz u stečaju</item>
      <item>ŽDO Varaždin, Građansko upravni odjel</item>
      <item>Jelena Stankus-tkalec, OIB 91858660271, Braće Radića 20, 42000 Jalkovec</item>
      <item>Oglasna ploča suda</item>
      <item>OD Owens i Houška, Praška 10, 10000 Zagreb</item>
    </izvorni_sadrzaj>
    <derivirana_varijabla naziv="DomainObject.Predmet.OstaliListFormatedWithAdressOIB_1">
      <item>Sudski registar</item>
      <item>David Šarčević, OIB 66508095723, Glavić 66, 42204 Varaždin Breg punomoćnik sudionika u postupku ŠARČEVIĆ društvo s ograničenom odgovornošću za trgovinu i prijevoz u stečaju</item>
      <item>ŽDO Varaždin, Građansko upravni odjel</item>
      <item>Jelena Stankus-tkalec, OIB 91858660271, Braće Radića 20, 42000 Jalkovec</item>
      <item>Oglasna ploča suda</item>
      <item>OD Owens i Houška, Praška 10, 10000 Zagreb</item>
    </derivirana_varijabla>
  </DomainObject.Predmet.OstaliListFormatedWithAdressOIB>
  <DomainObject.Predmet.OstaliListNazivFormated>
    <izvorni_sadrzaj>
      <item>Sudski registar</item>
      <item>David Šarčević</item>
      <item>ŽDO Varaždin, Građansko upravni odjel</item>
      <item>Jelena Stankus-tkalec</item>
      <item>Oglasna ploča suda</item>
      <item>OD Owens i Houška</item>
    </izvorni_sadrzaj>
    <derivirana_varijabla naziv="DomainObject.Predmet.OstaliListNazivFormated_1">
      <item>Sudski registar</item>
      <item>David Šarčević</item>
      <item>ŽDO Varaždin, Građansko upravni odjel</item>
      <item>Jelena Stankus-tkalec</item>
      <item>Oglasna ploča suda</item>
      <item>OD Owens i Houška</item>
    </derivirana_varijabla>
  </DomainObject.Predmet.OstaliListNazivFormated>
  <DomainObject.Predmet.OstaliListNazivFormatedOIB>
    <izvorni_sadrzaj>
      <item>Sudski registar</item>
      <item>David Šarčević, OIB 66508095723</item>
      <item>ŽDO Varaždin, Građansko upravni odjel</item>
      <item>Jelena Stankus-tkalec, OIB 91858660271</item>
      <item>Oglasna ploča suda</item>
      <item>OD Owens i Houška</item>
    </izvorni_sadrzaj>
    <derivirana_varijabla naziv="DomainObject.Predmet.OstaliListNazivFormatedOIB_1">
      <item>Sudski registar</item>
      <item>David Šarčević, OIB 66508095723</item>
      <item>ŽDO Varaždin, Građansko upravni odjel</item>
      <item>Jelena Stankus-tkalec, OIB 91858660271</item>
      <item>Oglasna ploča suda</item>
      <item>OD Owens i Houška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St-107/2015-47</izvorni_sadrzaj>
    <derivirana_varijabla naziv="DomainObject.PoslovniBrojDokumenta_1">St-107/2015-47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ŠARČEVIĆ društvo s ograničenom odgovornošću za trgovinu i prijevoz u stečaju</izvorni_sadrzaj>
    <derivirana_varijabla naziv="DomainObject.Predmet.ProtustrankaIDrugi_1">ŠARČEVIĆ društvo s ograničenom odgovornošću za trgovinu i prijevoz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ŠARČEVIĆ društvo s ograničenom odgovornošću za trgovinu i prijevoz u stečaju, OIB 26782775609, Vladimira Nazora 16, 42204 Žigrovec</izvorni_sadrzaj>
    <derivirana_varijabla naziv="DomainObject.Predmet.ProtustrankaIDrugiAdressOIB_1">ŠARČEVIĆ društvo s ograničenom odgovornošću za trgovinu i prijevoz u stečaju, OIB 26782775609, Vladimira Nazora 16,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ŠARČEVIĆ društvo s ograničenom odgovornošću za trgovinu i prijevoz u stečaju</item>
      <item>Sudski registar</item>
      <item>David Šarčević</item>
      <item>ŽDO Varaždin, Građansko upravni odjel</item>
      <item>Jelena Stankus-tkalec</item>
      <item>Oglasna ploča suda</item>
      <item>OD Owens i Houška</item>
    </izvorni_sadrzaj>
    <derivirana_varijabla naziv="DomainObject.Predmet.SudioniciListNaziv_1">
      <item>Financijska agencija</item>
      <item>ŠARČEVIĆ društvo s ograničenom odgovornošću za trgovinu i prijevoz u stečaju</item>
      <item>Sudski registar</item>
      <item>David Šarčević</item>
      <item>ŽDO Varaždin, Građansko upravni odjel</item>
      <item>Jelena Stankus-tkalec</item>
      <item>Oglasna ploča suda</item>
      <item>OD Owens i Houška</item>
    </derivirana_varijabla>
  </DomainObject.Predmet.SudioniciListNaziv>
  <DomainObject.Predmet.SudioniciListAdressOIB>
    <izvorni_sadrzaj>
      <item>Financijska agencija, OIB 85821130368</item>
      <item>ŠARČEVIĆ društvo s ograničenom odgovornošću za trgovinu i prijevoz u stečaju,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  <item>OD Owens i Houška, Praška 10,10000 Zagreb</item>
    </izvorni_sadrzaj>
    <derivirana_varijabla naziv="DomainObject.Predmet.SudioniciListAdressOIB_1">
      <item>Financijska agencija, OIB 85821130368</item>
      <item>ŠARČEVIĆ društvo s ograničenom odgovornošću za trgovinu i prijevoz u stečaju,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  <item>OD Owens i Houška,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0EA95-6989-41B2-9F63-E2CACECE2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120</properties:Words>
  <properties:Characters>683</properties:Characters>
  <properties:Lines>49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2016-12-22T09:09:00Z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St-107/2015-47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