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4801" w14:paraId="aa54801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850676">
        <w:rPr>
          <w:rFonts w:cs="Times New Roman" w:hAnsi="Times New Roman" w:ascii="Times New Roman"/>
          <w:b/>
          <w:sz w:val="24"/>
          <w:szCs w:val="24"/>
        </w:rPr>
        <w:t>58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50676">
        <w:rPr>
          <w:rFonts w:cs="Times New Roman" w:hAnsi="Times New Roman" w:ascii="Times New Roman"/>
          <w:sz w:val="24"/>
          <w:szCs w:val="24"/>
        </w:rPr>
        <w:t>MARETA INFO, d.o.o. iz Šibenika, Miminac 7, MBS:060113967, OIB:26611721478,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50676">
        <w:rPr>
          <w:rFonts w:cs="Times New Roman" w:hAnsi="Times New Roman" w:ascii="Times New Roman"/>
          <w:sz w:val="24"/>
          <w:szCs w:val="24"/>
        </w:rPr>
        <w:t>MARETA INFO, d.o.o. iz Šibenika, Miminac 7, MBS:060113967, OIB:26611721478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850676">
        <w:rPr>
          <w:rFonts w:cs="Times New Roman" w:hAnsi="Times New Roman" w:ascii="Times New Roman"/>
          <w:sz w:val="24"/>
          <w:szCs w:val="24"/>
        </w:rPr>
        <w:t>8.111,37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50676">
        <w:rPr>
          <w:rFonts w:cs="Times New Roman" w:hAnsi="Times New Roman" w:ascii="Times New Roman"/>
          <w:sz w:val="24"/>
          <w:szCs w:val="24"/>
        </w:rPr>
        <w:t>Ivica Panjkota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850676">
        <w:rPr>
          <w:rFonts w:cs="Times New Roman" w:hAnsi="Times New Roman" w:ascii="Times New Roman"/>
          <w:sz w:val="24"/>
          <w:szCs w:val="24"/>
        </w:rPr>
        <w:t>roj 221-58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339E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Ivica Panjkota, Miminac 7, Šibenik </w:t>
      </w:r>
    </w:p>
    <w:p w:rsidRDefault="00CA6ED1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572366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ED3" w:rsidP="0064642A" w:rsidR="00863ED3">
      <w:pPr>
        <w:spacing w:lineRule="auto" w:line="240" w:after="0"/>
      </w:pPr>
      <w:r>
        <w:separator/>
      </w:r>
    </w:p>
  </w:endnote>
  <w:endnote w:id="0" w:type="continuationSeparator">
    <w:p w:rsidRDefault="00863ED3" w:rsidP="0064642A" w:rsidR="00863E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ED3" w:rsidP="0064642A" w:rsidR="00863ED3">
      <w:pPr>
        <w:spacing w:lineRule="auto" w:line="240" w:after="0"/>
      </w:pPr>
      <w:r>
        <w:separator/>
      </w:r>
    </w:p>
  </w:footnote>
  <w:footnote w:id="0" w:type="continuationSeparator">
    <w:p w:rsidRDefault="00863ED3" w:rsidP="0064642A" w:rsidR="00863E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850676">
      <w:t>58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339E2"/>
    <w:rsid w:val="001E6910"/>
    <w:rsid w:val="00213889"/>
    <w:rsid w:val="00332C05"/>
    <w:rsid w:val="00381125"/>
    <w:rsid w:val="004968F5"/>
    <w:rsid w:val="00572366"/>
    <w:rsid w:val="0064642A"/>
    <w:rsid w:val="00661212"/>
    <w:rsid w:val="0071035B"/>
    <w:rsid w:val="00711DB8"/>
    <w:rsid w:val="007F555B"/>
    <w:rsid w:val="00850676"/>
    <w:rsid w:val="00863ED3"/>
    <w:rsid w:val="00AB65C4"/>
    <w:rsid w:val="00B82C19"/>
    <w:rsid w:val="00CA6ED1"/>
    <w:rsid w:val="00D56DD5"/>
    <w:rsid w:val="00D86135"/>
    <w:rsid w:val="00DD47F0"/>
    <w:rsid w:val="00E73053"/>
    <w:rsid w:val="00F5038D"/>
    <w:rsid w:val="00FA53E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572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3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36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3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3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572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3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36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3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3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INFO, d.o.o. za trgovinu, ugostiteljstvo i turizam</izvorni_sadrzaj>
    <derivirana_varijabla naziv="DomainObject.Predmet.ProtustrankaFormated_1">  MARETA INFO, d.o.o. za trgovinu, ugostiteljstvo i turizam</derivirana_varijabla>
  </DomainObject.Predmet.ProtustrankaFormated>
  <DomainObject.Predmet.ProtustrankaFormatedOIB>
    <izvorni_sadrzaj>  MARETA INFO, d.o.o. za trgovinu, ugostiteljstvo i turizam, OIB 26611721478</izvorni_sadrzaj>
    <derivirana_varijabla naziv="DomainObject.Predmet.ProtustrankaFormatedOIB_1">  MARETA INFO, d.o.o. za trgovinu, ugostiteljstvo i turizam, OIB 26611721478</derivirana_varijabla>
  </DomainObject.Predmet.ProtustrankaFormatedOIB>
  <DomainObject.Predmet.ProtustrankaFormatedWithAdress>
    <izvorni_sadrzaj> MARETA INFO, d.o.o. za trgovinu, ugostiteljstvo i turizam, Miminac 7, 22000 Šibenik</izvorni_sadrzaj>
    <derivirana_varijabla naziv="DomainObject.Predmet.ProtustrankaFormatedWithAdress_1"> MARETA INFO, d.o.o. za trgovinu, ugostiteljstvo i turizam, Miminac 7, 22000 Šibenik</derivirana_varijabla>
  </DomainObject.Predmet.ProtustrankaFormatedWithAdress>
  <DomainObject.Predmet.ProtustrankaFormatedWithAdressOIB>
    <izvorni_sadrzaj> MARETA INFO, d.o.o. za trgovinu, ugostiteljstvo i turizam, OIB 26611721478, Miminac 7, 22000 Šibenik</izvorni_sadrzaj>
    <derivirana_varijabla naziv="DomainObject.Predmet.ProtustrankaFormatedWithAdressOIB_1"> MARETA INFO, d.o.o. za trgovinu, ugostiteljstvo i turizam, OIB 26611721478, Miminac 7, 22000 Šibenik</derivirana_varijabla>
  </DomainObject.Predmet.ProtustrankaFormatedWithAdressOIB>
  <DomainObject.Predmet.ProtustrankaWithAdress>
    <izvorni_sadrzaj>MARETA INFO, d.o.o. za trgovinu, ugostiteljstvo i turizam Miminac 7, 22000 Šibenik</izvorni_sadrzaj>
    <derivirana_varijabla naziv="DomainObject.Predmet.ProtustrankaWithAdress_1">MARETA INFO, d.o.o. za trgovinu, ugostiteljstvo i turizam Miminac 7, 22000 Šibenik</derivirana_varijabla>
  </DomainObject.Predmet.ProtustrankaWithAdress>
  <DomainObject.Predmet.ProtustrankaWithAdressOIB>
    <izvorni_sadrzaj>MARETA INFO, d.o.o. za trgovinu, ugostiteljstvo i turizam, OIB 26611721478, Miminac 7, 22000 Šibenik</izvorni_sadrzaj>
    <derivirana_varijabla naziv="DomainObject.Predmet.ProtustrankaWithAdressOIB_1">MARETA INFO, d.o.o. za trgovinu, ugostiteljstvo i turizam, OIB 26611721478, Miminac 7, 22000 Šibenik</derivirana_varijabla>
  </DomainObject.Predmet.ProtustrankaWithAdressOIB>
  <DomainObject.Predmet.ProtustrankaNazivFormated>
    <izvorni_sadrzaj>MARETA INFO, d.o.o. za trgovinu, ugostiteljstvo i turizam</izvorni_sadrzaj>
    <derivirana_varijabla naziv="DomainObject.Predmet.ProtustrankaNazivFormated_1">MARETA INFO, d.o.o. za trgovinu, ugostiteljstvo i turizam</derivirana_varijabla>
  </DomainObject.Predmet.ProtustrankaNazivFormated>
  <DomainObject.Predmet.ProtustrankaNazivFormatedOIB>
    <izvorni_sadrzaj>MARETA INFO, d.o.o. za trgovinu, ugostiteljstvo i turizam, OIB 26611721478</izvorni_sadrzaj>
    <derivirana_varijabla naziv="DomainObject.Predmet.ProtustrankaNazivFormatedOIB_1">MARETA INFO, d.o.o. za trgovinu, ugostiteljstvo i turizam, OIB 26611721478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MARETA INFO, d.o.o. za trgovinu, ugostiteljstvo i turizam</item>
    </izvorni_sadrzaj>
    <derivirana_varijabla naziv="DomainObject.Predmet.ProtuStrankaListFormated_1">
      <item>MARETA INFO, d.o.o. za trgovinu, ugostiteljstvo i turizam</item>
    </derivirana_varijabla>
  </DomainObject.Predmet.ProtuStrankaListFormated>
  <DomainObject.Predmet.ProtuStrankaListFormatedOIB>
    <izvorni_sadrzaj>
      <item>MARETA INFO, d.o.o. za trgovinu, ugostiteljstvo i turizam, OIB 26611721478</item>
    </izvorni_sadrzaj>
    <derivirana_varijabla naziv="DomainObject.Predmet.ProtuStrankaListFormatedOIB_1">
      <item>MARETA INFO, d.o.o. za trgovinu, ugostiteljstvo i turizam, OIB 26611721478</item>
    </derivirana_varijabla>
  </DomainObject.Predmet.ProtuStrankaListFormatedOIB>
  <DomainObject.Predmet.ProtuStrankaListFormatedWithAdress>
    <izvorni_sadrzaj>
      <item>MARETA INFO, d.o.o. za trgovinu, ugostiteljstvo i turizam, Miminac 7, 22000 Šibenik</item>
    </izvorni_sadrzaj>
    <derivirana_varijabla naziv="DomainObject.Predmet.ProtuStrankaListFormatedWithAdress_1">
      <item>MARETA INFO, d.o.o. za trgovinu, ugostiteljstvo i turizam, Miminac 7, 22000 Šibenik</item>
    </derivirana_varijabla>
  </DomainObject.Predmet.ProtuStrankaListFormatedWithAdress>
  <DomainObject.Predmet.ProtuStrankaListFormatedWithAdressOIB>
    <izvorni_sadrzaj>
      <item>MARETA INFO, d.o.o. za trgovinu, ugostiteljstvo i turizam, OIB 26611721478, Miminac 7, 22000 Šibenik</item>
    </izvorni_sadrzaj>
    <derivirana_varijabla naziv="DomainObject.Predmet.ProtuStrankaListFormatedWithAdressOIB_1">
      <item>MARETA INFO, d.o.o. za trgovinu, ugostiteljstvo i turizam, OIB 26611721478, Miminac 7, 22000 Šibenik</item>
    </derivirana_varijabla>
  </DomainObject.Predmet.ProtuStrankaListFormatedWithAdressOIB>
  <DomainObject.Predmet.ProtuStrankaListNazivFormated>
    <izvorni_sadrzaj>
      <item>MARETA INFO, d.o.o. za trgovinu, ugostiteljstvo i turizam</item>
    </izvorni_sadrzaj>
    <derivirana_varijabla naziv="DomainObject.Predmet.ProtuStrankaListNazivFormated_1">
      <item>MARETA INFO, d.o.o. za trgovinu, ugostiteljstvo i turizam</item>
    </derivirana_varijabla>
  </DomainObject.Predmet.ProtuStrankaListNazivFormated>
  <DomainObject.Predmet.ProtuStrankaListNazivFormatedOIB>
    <izvorni_sadrzaj>
      <item>MARETA INFO, d.o.o. za trgovinu, ugostiteljstvo i turizam, OIB 26611721478</item>
    </izvorni_sadrzaj>
    <derivirana_varijabla naziv="DomainObject.Predmet.ProtuStrankaListNazivFormatedOIB_1">
      <item>MARETA INFO, d.o.o. za trgovinu, ugostiteljstvo i turizam, OIB 26611721478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MARETA INFO, d.o.o. za trgovinu, ugostiteljstvo i turizam</izvorni_sadrzaj>
    <derivirana_varijabla naziv="DomainObject.Predmet.ProtustrankaIDrugi_1">MARETA INFO, d.o.o.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MARETA INFO, d.o.o. za trgovinu, ugostiteljstvo i turizam, OIB 26611721478, Miminac 7, 22000 Šibenik</izvorni_sadrzaj>
    <derivirana_varijabla naziv="DomainObject.Predmet.ProtustrankaIDrugiAdressOIB_1">MARETA INFO, d.o.o. za trgovinu, ugostiteljstvo i turizam, OIB 26611721478, Miminac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MARETA INFO, d.o.o. za trgovinu, ugostiteljstvo i turizam</item>
    </izvorni_sadrzaj>
    <derivirana_varijabla naziv="DomainObject.Predmet.SudioniciListNaziv_1">
      <item>FINA - Podružnica Šibenik</item>
      <item>MARETA INFO, d.o.o.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MARETA INFO, d.o.o. za trgovinu, ugostiteljstvo i turizam, OIB 26611721478, Miminac 7,22000 Šibenik</item>
    </izvorni_sadrzaj>
    <derivirana_varijabla naziv="DomainObject.Predmet.SudioniciListAdressOIB_1">
      <item>FINA - Podružnica Šibenik, OIB 85821130368, Perivoj L. Marune 1,22000 Šibenik</item>
      <item>MARETA INFO, d.o.o. za trgovinu, ugostiteljstvo i turizam, OIB 26611721478, Miminac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26611721478</item>
    </izvorni_sadrzaj>
    <derivirana_varijabla naziv="DomainObject.Predmet.SudioniciListNazivOIB_1">
      <item>, OIB 85821130368</item>
      <item>, OIB 26611721478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2195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2016-01-15T11:34:00Z</dcterms:created>
  <dc:creator>Joško Livaković</dc:creator>
  <cp:lastModifiedBy>Marina Gulin</cp:lastModifiedBy>
  <dcterms:modified xmlns:xsi="http://www.w3.org/2001/XMLSchema-instance" xsi:type="dcterms:W3CDTF">2016-01-15T11:41:00Z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