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63819" w14:paraId="5e63819" w:rsidRDefault="0087104C" w:rsidP="0087104C" w:rsidR="0087104C">
      <w:pPr>
        <w:ind w:firstLine="708"/>
        <w15:collapsed w:val="false"/>
      </w:pPr>
      <w:bookmarkStart w:name="_GoBack" w:id="0"/>
      <w:bookmarkEnd w:id="0"/>
      <w:r>
        <w:rPr>
          <w:noProof/>
          <w:lang w:eastAsia="hr-HR"/>
        </w:rPr>
        <w:drawing>
          <wp:inline distR="0" distL="0" distB="0" distT="0">
            <wp:extent cy="650240" cx="524510"/>
            <wp:effectExtent b="0" r="889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4510"/>
                    </a:xfrm>
                    <a:prstGeom prst="rect">
                      <a:avLst/>
                    </a:prstGeom>
                    <a:noFill/>
                    <a:ln>
                      <a:noFill/>
                    </a:ln>
                  </pic:spPr>
                </pic:pic>
              </a:graphicData>
            </a:graphic>
          </wp:inline>
        </w:drawing>
      </w:r>
    </w:p>
    <w:p w:rsidRDefault="0087104C" w:rsidP="0087104C" w:rsidR="0087104C">
      <w:r>
        <w:rPr>
          <w:rFonts w:eastAsia="MS Mincho"/>
          <w:szCs w:val="24"/>
        </w:rPr>
        <w:t xml:space="preserve">  REPUBLIKA HRVATSKA</w:t>
      </w:r>
    </w:p>
    <w:p w:rsidRDefault="0087104C" w:rsidP="0087104C" w:rsidR="0087104C">
      <w:r>
        <w:rPr>
          <w:rFonts w:eastAsia="MS Mincho"/>
          <w:szCs w:val="24"/>
        </w:rPr>
        <w:t>TRGOVAČKI SUD U RIJECI</w:t>
      </w:r>
    </w:p>
    <w:p w:rsidRDefault="0087104C" w:rsidP="0087104C" w:rsidR="0087104C">
      <w:pPr>
        <w:rPr>
          <w:rFonts w:eastAsia="MS Mincho"/>
          <w:szCs w:val="24"/>
        </w:rPr>
      </w:pPr>
      <w:r>
        <w:rPr>
          <w:rFonts w:eastAsia="MS Mincho"/>
          <w:szCs w:val="24"/>
        </w:rPr>
        <w:t xml:space="preserve">      R</w:t>
      </w:r>
      <w:r w:rsidR="00D93C51">
        <w:rPr>
          <w:rFonts w:eastAsia="MS Mincho"/>
          <w:szCs w:val="24"/>
        </w:rPr>
        <w:t>i</w:t>
      </w:r>
      <w:r>
        <w:rPr>
          <w:rFonts w:eastAsia="MS Mincho"/>
          <w:szCs w:val="24"/>
        </w:rPr>
        <w:t>jeka, Zadarska 1 i 3</w:t>
      </w:r>
    </w:p>
    <w:p w:rsidRDefault="0087104C" w:rsidP="0087104C" w:rsidR="0087104C">
      <w:pPr>
        <w:jc w:val="center"/>
      </w:pPr>
    </w:p>
    <w:p w:rsidRDefault="0087104C" w:rsidP="0087104C" w:rsidR="0087104C">
      <w:pPr>
        <w:jc w:val="center"/>
      </w:pPr>
      <w:r>
        <w:t>U   I M E   R E P U B L I K E   H R V A T S K E</w:t>
      </w:r>
    </w:p>
    <w:p w:rsidRDefault="0087104C" w:rsidP="0087104C" w:rsidR="0087104C">
      <w:pPr>
        <w:jc w:val="center"/>
      </w:pPr>
      <w:r>
        <w:t>R J E Š E N J E</w:t>
      </w:r>
    </w:p>
    <w:p w:rsidRDefault="0087104C" w:rsidP="0087104C" w:rsidR="0087104C">
      <w:pPr>
        <w:jc w:val="center"/>
      </w:pPr>
    </w:p>
    <w:p w:rsidRDefault="00E76D1B" w:rsidP="00D93C51" w:rsidR="00D93C51" w:rsidRPr="00A33A86">
      <w:pPr>
        <w:jc w:val="both"/>
      </w:pPr>
      <w:r w:rsidRPr="00C524CC">
        <w:tab/>
      </w:r>
      <w:r w:rsidR="00D93C51" w:rsidRPr="00A33A86">
        <w:t xml:space="preserve">Trgovački sud u Rijeci, po sucu ovog suda Veri Jelenović, postupajući po zahtjevu za provedbu skraćenog stečajnog postupka Financijske agencije, Zagreb, Ulica grada Vukovara 70, OIB: 85821130368, Regionalni centar Rijeka, Podružnica Rijeka, F. Kurelca 8, Rijeka, nad dužnikom </w:t>
      </w:r>
      <w:r w:rsidR="00D93C51" w:rsidRPr="00A33A86">
        <w:rPr>
          <w:bCs/>
        </w:rPr>
        <w:t>PROMODOM</w:t>
      </w:r>
      <w:r w:rsidR="00D93C51" w:rsidRPr="00A33A86">
        <w:t xml:space="preserve"> društvo s ograničenom odgovornošću za posredovanje u prometu nekretninama, građevinski inženjering, trgovinu, usluge i putničke agencije Rijeka, Verdieva 17, MBS: </w:t>
      </w:r>
      <w:r w:rsidR="00D93C51" w:rsidRPr="00A33A86">
        <w:rPr>
          <w:lang w:eastAsia="hr-HR"/>
        </w:rPr>
        <w:t>040206421</w:t>
      </w:r>
      <w:r w:rsidR="00D93C51" w:rsidRPr="00A33A86">
        <w:t xml:space="preserve">, OIB: </w:t>
      </w:r>
      <w:r w:rsidR="00D93C51" w:rsidRPr="00A33A86">
        <w:rPr>
          <w:lang w:eastAsia="hr-HR"/>
        </w:rPr>
        <w:t>42255438294</w:t>
      </w:r>
      <w:r w:rsidR="00D93C51" w:rsidRPr="00A33A86">
        <w:t>, dana 9. ožujka 2018.</w:t>
      </w:r>
    </w:p>
    <w:p w:rsidRDefault="00236F9F" w:rsidP="00B17F8C" w:rsidR="00B17F8C" w:rsidRPr="003950AA">
      <w:pPr>
        <w:jc w:val="both"/>
      </w:pPr>
      <w:r>
        <w:t xml:space="preserve"> </w:t>
      </w:r>
    </w:p>
    <w:p w:rsidRDefault="0087104C" w:rsidP="0087104C" w:rsidR="0087104C">
      <w:pPr>
        <w:jc w:val="center"/>
      </w:pPr>
      <w:r>
        <w:t>r i j e š i o  j e</w:t>
      </w:r>
    </w:p>
    <w:p w:rsidRDefault="0087104C" w:rsidP="0087104C" w:rsidR="0087104C">
      <w:pPr>
        <w:jc w:val="both"/>
      </w:pPr>
    </w:p>
    <w:p w:rsidRDefault="0087104C" w:rsidP="0087104C" w:rsidR="0087104C">
      <w:pPr>
        <w:jc w:val="both"/>
      </w:pPr>
      <w:r>
        <w:tab/>
        <w:t xml:space="preserve">Odbacuje se </w:t>
      </w:r>
      <w:r w:rsidR="00AA47EC">
        <w:t xml:space="preserve">zahtjev </w:t>
      </w:r>
      <w:r w:rsidR="008314CD" w:rsidRPr="00A36B57">
        <w:t>Financijsk</w:t>
      </w:r>
      <w:r w:rsidR="008314CD">
        <w:t>e</w:t>
      </w:r>
      <w:r w:rsidR="008314CD" w:rsidRPr="00A36B57">
        <w:t xml:space="preserve"> agencij</w:t>
      </w:r>
      <w:r w:rsidR="008314CD">
        <w:t>e</w:t>
      </w:r>
      <w:r w:rsidR="008314CD" w:rsidRPr="00A36B57">
        <w:t>, Zagreb, Ulica grada Vukovara 70, OIB: 85821130368, Regionalni centar Rijeka, Podružnica Rijeka, F. Kurelca 8, Rijeka</w:t>
      </w:r>
      <w:r w:rsidR="008314CD">
        <w:t xml:space="preserve">  </w:t>
      </w:r>
      <w:r>
        <w:t xml:space="preserve">od </w:t>
      </w:r>
      <w:r w:rsidR="00D93C51">
        <w:t>11</w:t>
      </w:r>
      <w:r w:rsidR="001E0D14">
        <w:t xml:space="preserve">. </w:t>
      </w:r>
      <w:r w:rsidR="00E76D1B">
        <w:t>prosinca</w:t>
      </w:r>
      <w:r w:rsidR="00631ECC">
        <w:t xml:space="preserve"> </w:t>
      </w:r>
      <w:r>
        <w:t>201</w:t>
      </w:r>
      <w:r w:rsidR="00631ECC">
        <w:t>5</w:t>
      </w:r>
      <w:r>
        <w:t xml:space="preserve">. za </w:t>
      </w:r>
      <w:r w:rsidR="008314CD">
        <w:t>provedbu</w:t>
      </w:r>
      <w:r w:rsidR="00AA47EC">
        <w:t xml:space="preserve"> skraćenog</w:t>
      </w:r>
      <w:r>
        <w:t xml:space="preserve"> stečajnog postupka nad  dužnikom </w:t>
      </w:r>
      <w:r w:rsidR="00D93C51" w:rsidRPr="00A33A86">
        <w:rPr>
          <w:bCs/>
        </w:rPr>
        <w:t>PROMODOM</w:t>
      </w:r>
      <w:r w:rsidR="00D93C51" w:rsidRPr="00A33A86">
        <w:t xml:space="preserve"> društvo s ograničenom odgovornošću za posredovanje u prometu nekretninama, građevinski inženjering, trgovinu, usluge i putničke agencije Rijeka, Verdieva 17, MBS: </w:t>
      </w:r>
      <w:r w:rsidR="00D93C51" w:rsidRPr="00A33A86">
        <w:rPr>
          <w:lang w:eastAsia="hr-HR"/>
        </w:rPr>
        <w:t>040206421</w:t>
      </w:r>
      <w:r w:rsidR="00D93C51" w:rsidRPr="00A33A86">
        <w:t xml:space="preserve">, OIB: </w:t>
      </w:r>
      <w:r w:rsidR="00D93C51" w:rsidRPr="00A33A86">
        <w:rPr>
          <w:lang w:eastAsia="hr-HR"/>
        </w:rPr>
        <w:t>42255438294</w:t>
      </w:r>
      <w:r>
        <w:t xml:space="preserve">. </w:t>
      </w:r>
    </w:p>
    <w:p w:rsidRDefault="0087104C" w:rsidP="0087104C" w:rsidR="0087104C">
      <w:pPr>
        <w:jc w:val="center"/>
      </w:pPr>
      <w:r>
        <w:t>Obrazloženje</w:t>
      </w:r>
    </w:p>
    <w:p w:rsidRDefault="00147B77" w:rsidP="0087104C" w:rsidR="00147B77">
      <w:pPr>
        <w:jc w:val="center"/>
      </w:pPr>
    </w:p>
    <w:p w:rsidRDefault="0087104C" w:rsidP="0087104C" w:rsidR="0087104C">
      <w:pPr>
        <w:jc w:val="both"/>
      </w:pPr>
      <w:r>
        <w:tab/>
        <w:t xml:space="preserve">Dana </w:t>
      </w:r>
      <w:r w:rsidR="00D93C51">
        <w:t>11</w:t>
      </w:r>
      <w:r w:rsidR="00E76D1B">
        <w:t>. prosinca</w:t>
      </w:r>
      <w:r w:rsidR="00631ECC">
        <w:t xml:space="preserve"> </w:t>
      </w:r>
      <w:r w:rsidR="008314CD">
        <w:t>2015</w:t>
      </w:r>
      <w:r>
        <w:t xml:space="preserve">. zaprimljen je pred ovim sudom </w:t>
      </w:r>
      <w:r w:rsidR="00AA47EC">
        <w:t>zahtjev</w:t>
      </w:r>
      <w:r>
        <w:t xml:space="preserve"> </w:t>
      </w:r>
      <w:r w:rsidR="008314CD" w:rsidRPr="00A36B57">
        <w:t>Financijsk</w:t>
      </w:r>
      <w:r w:rsidR="008314CD">
        <w:t>e</w:t>
      </w:r>
      <w:r w:rsidR="008314CD" w:rsidRPr="00A36B57">
        <w:t xml:space="preserve"> agencij</w:t>
      </w:r>
      <w:r w:rsidR="008314CD">
        <w:t>e</w:t>
      </w:r>
      <w:r w:rsidR="008314CD" w:rsidRPr="00A36B57">
        <w:t>, Zagreb, Ulica grada Vukovara 70, OIB: 85821130368, Regionalni centar Rijeka, Podružnica Rijeka, F. Kurelca 8, Rijeka</w:t>
      </w:r>
      <w:r w:rsidR="008314CD">
        <w:t xml:space="preserve">   </w:t>
      </w:r>
      <w:r>
        <w:t xml:space="preserve">za </w:t>
      </w:r>
      <w:r w:rsidR="008314CD">
        <w:t>provedbu</w:t>
      </w:r>
      <w:r w:rsidR="00AA47EC">
        <w:t xml:space="preserve"> skraćenog</w:t>
      </w:r>
      <w:r>
        <w:t xml:space="preserve"> stečajnog postupka nad dužnikom </w:t>
      </w:r>
      <w:r w:rsidR="00D93C51" w:rsidRPr="00A33A86">
        <w:rPr>
          <w:bCs/>
        </w:rPr>
        <w:t>PROMODOM</w:t>
      </w:r>
      <w:r w:rsidR="00D93C51" w:rsidRPr="00A33A86">
        <w:t xml:space="preserve"> društvo s ograničenom odgovornošću za posredovanje u prometu nekretninama, građevinski inženjering, trgovinu, usluge i putničke agencije Rijeka, Verdieva 17, MBS: </w:t>
      </w:r>
      <w:r w:rsidR="00D93C51" w:rsidRPr="00A33A86">
        <w:rPr>
          <w:lang w:eastAsia="hr-HR"/>
        </w:rPr>
        <w:t>040206421</w:t>
      </w:r>
      <w:r w:rsidR="00D93C51" w:rsidRPr="00A33A86">
        <w:t xml:space="preserve">, OIB: </w:t>
      </w:r>
      <w:r w:rsidR="00D93C51" w:rsidRPr="00A33A86">
        <w:rPr>
          <w:lang w:eastAsia="hr-HR"/>
        </w:rPr>
        <w:t>42255438294</w:t>
      </w:r>
      <w:r>
        <w:t>.</w:t>
      </w:r>
      <w:r w:rsidR="00E76D1B">
        <w:t xml:space="preserve"> </w:t>
      </w:r>
      <w:r w:rsidR="00B17F8C">
        <w:t xml:space="preserve"> </w:t>
      </w:r>
      <w:r w:rsidR="00C64981">
        <w:t xml:space="preserve"> </w:t>
      </w:r>
    </w:p>
    <w:p w:rsidRDefault="0087104C" w:rsidP="0087104C" w:rsidR="0087104C">
      <w:pPr>
        <w:jc w:val="both"/>
      </w:pPr>
      <w:r>
        <w:rPr>
          <w:color w:val="000000"/>
        </w:rPr>
        <w:tab/>
        <w:t>D</w:t>
      </w:r>
      <w:r>
        <w:t xml:space="preserve">ana </w:t>
      </w:r>
      <w:r w:rsidR="00270C8A">
        <w:t xml:space="preserve">5. </w:t>
      </w:r>
      <w:r w:rsidR="00D93C51">
        <w:t>svibnja</w:t>
      </w:r>
      <w:r w:rsidR="00270C8A">
        <w:t xml:space="preserve"> </w:t>
      </w:r>
      <w:r w:rsidR="00E76D1B">
        <w:t>201</w:t>
      </w:r>
      <w:r w:rsidR="00270C8A">
        <w:t>6</w:t>
      </w:r>
      <w:r>
        <w:t xml:space="preserve">. ovaj je sud donio rješenje posl. br. </w:t>
      </w:r>
      <w:r w:rsidR="00270C8A">
        <w:t>15</w:t>
      </w:r>
      <w:r>
        <w:t xml:space="preserve"> St-</w:t>
      </w:r>
      <w:r w:rsidR="00270C8A">
        <w:t>2</w:t>
      </w:r>
      <w:r w:rsidR="00D93C51">
        <w:t>59</w:t>
      </w:r>
      <w:r w:rsidR="00B17F8C">
        <w:t>/</w:t>
      </w:r>
      <w:r w:rsidR="00E76D1B">
        <w:t>1</w:t>
      </w:r>
      <w:r w:rsidR="00B67D1D">
        <w:t>5</w:t>
      </w:r>
      <w:r w:rsidR="00B17F8C">
        <w:t>-</w:t>
      </w:r>
      <w:r w:rsidR="00D93C51">
        <w:t>15</w:t>
      </w:r>
      <w:r w:rsidR="00631ECC">
        <w:t xml:space="preserve"> </w:t>
      </w:r>
      <w:r>
        <w:t xml:space="preserve">o otvaranju </w:t>
      </w:r>
      <w:r w:rsidR="00631ECC">
        <w:t xml:space="preserve">i zaključenju </w:t>
      </w:r>
      <w:r>
        <w:t xml:space="preserve">stečajnog postupka nad ovim dužnikom. Navedeno je rješenje postalo pravomoćno dana </w:t>
      </w:r>
      <w:r w:rsidR="00D93C51">
        <w:t>30. svibnja</w:t>
      </w:r>
      <w:r w:rsidR="00B67D1D">
        <w:t xml:space="preserve"> 201</w:t>
      </w:r>
      <w:r w:rsidR="00270C8A">
        <w:t>6</w:t>
      </w:r>
      <w:r>
        <w:t>.</w:t>
      </w:r>
    </w:p>
    <w:p w:rsidRDefault="0087104C" w:rsidP="0087104C" w:rsidR="0087104C">
      <w:pPr>
        <w:jc w:val="both"/>
      </w:pPr>
      <w:r>
        <w:tab/>
        <w:t xml:space="preserve">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 Kako je nad dužnikom </w:t>
      </w:r>
      <w:r w:rsidR="00D93C51" w:rsidRPr="00A33A86">
        <w:rPr>
          <w:bCs/>
        </w:rPr>
        <w:t>PROMODOM</w:t>
      </w:r>
      <w:r w:rsidR="00D93C51" w:rsidRPr="00A33A86">
        <w:t xml:space="preserve"> društvo s ograničenom odgovornošću za posredovanje u prometu nekretninama, građevinski inženjering, trgovinu, usluge i putničke agencije Rijeka, Verdieva 17, MBS: </w:t>
      </w:r>
      <w:r w:rsidR="00D93C51" w:rsidRPr="00A33A86">
        <w:rPr>
          <w:lang w:eastAsia="hr-HR"/>
        </w:rPr>
        <w:t>040206421</w:t>
      </w:r>
      <w:r w:rsidR="00D93C51" w:rsidRPr="00A33A86">
        <w:t xml:space="preserve">, OIB: </w:t>
      </w:r>
      <w:r w:rsidR="00D93C51" w:rsidRPr="00A33A86">
        <w:rPr>
          <w:lang w:eastAsia="hr-HR"/>
        </w:rPr>
        <w:t>42255438294</w:t>
      </w:r>
      <w:r w:rsidR="00D93C51">
        <w:rPr>
          <w:lang w:eastAsia="hr-HR"/>
        </w:rPr>
        <w:t xml:space="preserve"> </w:t>
      </w:r>
      <w:r>
        <w:t>već pravomoćnim rješenjem ovog suda posl. br.</w:t>
      </w:r>
      <w:r w:rsidR="001E0D14">
        <w:t xml:space="preserve"> </w:t>
      </w:r>
      <w:r w:rsidR="00D93C51">
        <w:t xml:space="preserve">15 St-259/15-15 </w:t>
      </w:r>
      <w:r w:rsidR="00B67D1D">
        <w:t xml:space="preserve"> </w:t>
      </w:r>
      <w:r>
        <w:t xml:space="preserve">od </w:t>
      </w:r>
      <w:r w:rsidR="00D93C51">
        <w:t>5. svibnja 2016</w:t>
      </w:r>
      <w:r w:rsidR="001E0D14">
        <w:t xml:space="preserve">. </w:t>
      </w:r>
      <w:r>
        <w:t xml:space="preserve">već otvoren </w:t>
      </w:r>
      <w:r w:rsidR="00631ECC">
        <w:t xml:space="preserve">(i zaključen) </w:t>
      </w:r>
      <w:r>
        <w:t xml:space="preserve">stečajni postupak, valjalo je odlučiti kao u izreci ovog rješenja i odbaciti </w:t>
      </w:r>
      <w:r w:rsidR="00AA47EC">
        <w:t>navedeni zahtjev</w:t>
      </w:r>
      <w:r>
        <w:t>.</w:t>
      </w:r>
    </w:p>
    <w:p w:rsidRDefault="0087104C" w:rsidP="0087104C" w:rsidR="0087104C">
      <w:pPr>
        <w:jc w:val="both"/>
      </w:pPr>
    </w:p>
    <w:p w:rsidRDefault="0087104C" w:rsidP="0087104C" w:rsidR="0087104C">
      <w:pPr>
        <w:jc w:val="center"/>
      </w:pPr>
      <w:r>
        <w:t xml:space="preserve">Rijeka, </w:t>
      </w:r>
      <w:r w:rsidR="001E0D14">
        <w:t>9</w:t>
      </w:r>
      <w:r>
        <w:t>. ožujka 2018.</w:t>
      </w:r>
    </w:p>
    <w:p w:rsidRDefault="0087104C" w:rsidP="0087104C" w:rsidR="0087104C">
      <w:pPr>
        <w:jc w:val="both"/>
      </w:pPr>
      <w:r>
        <w:tab/>
      </w:r>
      <w:r>
        <w:tab/>
      </w:r>
      <w:r>
        <w:tab/>
      </w:r>
      <w:r>
        <w:tab/>
      </w:r>
      <w:r>
        <w:tab/>
      </w:r>
      <w:r>
        <w:tab/>
      </w:r>
      <w:r>
        <w:tab/>
        <w:t xml:space="preserve">                Sudac</w:t>
      </w:r>
    </w:p>
    <w:p w:rsidRDefault="0087104C" w:rsidP="0087104C" w:rsidR="0087104C">
      <w:pPr>
        <w:jc w:val="both"/>
      </w:pPr>
      <w:r>
        <w:tab/>
      </w:r>
      <w:r>
        <w:tab/>
      </w:r>
      <w:r>
        <w:tab/>
      </w:r>
      <w:r>
        <w:tab/>
      </w:r>
      <w:r>
        <w:tab/>
      </w:r>
      <w:r>
        <w:tab/>
      </w:r>
      <w:r>
        <w:tab/>
        <w:t xml:space="preserve">          Vera Jelenović</w:t>
      </w:r>
    </w:p>
    <w:p w:rsidRDefault="0087104C" w:rsidP="0087104C" w:rsidR="0087104C">
      <w:pPr>
        <w:jc w:val="right"/>
      </w:pPr>
    </w:p>
    <w:p w:rsidRDefault="0087104C" w:rsidP="0087104C" w:rsidR="0087104C">
      <w:pPr>
        <w:jc w:val="right"/>
      </w:pPr>
    </w:p>
    <w:p w:rsidRDefault="0087104C" w:rsidP="0087104C" w:rsidR="0087104C"/>
    <w:p w:rsidRDefault="0087104C" w:rsidP="0087104C" w:rsidR="0087104C">
      <w:r>
        <w:t>UPUTA O PRAVNOM LIJEKU:</w:t>
      </w:r>
    </w:p>
    <w:p w:rsidRDefault="0087104C" w:rsidP="0087104C" w:rsidR="0087104C">
      <w:pPr>
        <w:jc w:val="both"/>
      </w:pPr>
      <w:r>
        <w:tab/>
        <w:t>Protiv  ovog  rješenja nezadovoljna stranka može podnijeti žalbu u roku od 8 dana od dana primitka istog. Žalba se podnosi putem ovog  suda u dva  istovjetna primjerka, a o žalbi odlučuje Visoki trgovački sud  Republike  Hrvatske.</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49B1" w:rsidP="0087104C" w:rsidR="00F649B1">
      <w:r>
        <w:separator/>
      </w:r>
    </w:p>
  </w:endnote>
  <w:endnote w:id="0" w:type="continuationSeparator">
    <w:p w:rsidRDefault="00F649B1" w:rsidP="0087104C" w:rsidR="00F649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3149805"/>
      <w:docPartObj>
        <w:docPartGallery w:val="Page Numbers (Bottom of Page)"/>
        <w:docPartUnique/>
      </w:docPartObj>
    </w:sdtPr>
    <w:sdtEndPr/>
    <w:sdtContent>
      <w:p w:rsidRDefault="00C36ADA" w:rsidR="00C36ADA">
        <w:pPr>
          <w:pStyle w:val="Podnoje"/>
          <w:jc w:val="center"/>
        </w:pPr>
        <w:r>
          <w:fldChar w:fldCharType="begin"/>
        </w:r>
        <w:r>
          <w:instrText>PAGE   \* MERGEFORMAT</w:instrText>
        </w:r>
        <w:r>
          <w:fldChar w:fldCharType="separate"/>
        </w:r>
        <w:r w:rsidR="00C02611">
          <w:rPr>
            <w:noProof/>
          </w:rPr>
          <w:t>1</w:t>
        </w:r>
        <w:r>
          <w:fldChar w:fldCharType="end"/>
        </w:r>
      </w:p>
    </w:sdtContent>
  </w:sdt>
  <w:p w:rsidRDefault="00C36ADA" w:rsidR="00C36A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49B1" w:rsidP="0087104C" w:rsidR="00F649B1">
      <w:r>
        <w:separator/>
      </w:r>
    </w:p>
  </w:footnote>
  <w:footnote w:id="0" w:type="continuationSeparator">
    <w:p w:rsidRDefault="00F649B1" w:rsidP="0087104C" w:rsidR="00F649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04C" w:rsidP="0087104C" w:rsidR="0087104C">
    <w:pPr>
      <w:jc w:val="right"/>
    </w:pPr>
    <w:r w:rsidRPr="00910929">
      <w:t xml:space="preserve">       </w:t>
    </w:r>
    <w:r w:rsidRPr="00910929">
      <w:tab/>
    </w:r>
    <w:r w:rsidRPr="00910929">
      <w:tab/>
    </w:r>
    <w:r w:rsidRPr="00910929">
      <w:tab/>
    </w:r>
    <w:r w:rsidRPr="00910929">
      <w:tab/>
    </w:r>
    <w:r w:rsidRPr="00910929">
      <w:tab/>
    </w:r>
    <w:r w:rsidRPr="00910929">
      <w:tab/>
    </w:r>
    <w:r w:rsidRPr="00910929">
      <w:tab/>
      <w:t>Posl. br. 14 St-</w:t>
    </w:r>
    <w:r>
      <w:t>1</w:t>
    </w:r>
    <w:r w:rsidR="00A63133">
      <w:t>6</w:t>
    </w:r>
    <w:r w:rsidR="004D67FE">
      <w:t>9</w:t>
    </w:r>
    <w:r>
      <w:t>/2018</w:t>
    </w:r>
    <w:r w:rsidR="00C36ADA">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104C"/>
    <w:rsid w:val="00084C43"/>
    <w:rsid w:val="000A1C69"/>
    <w:rsid w:val="000E225C"/>
    <w:rsid w:val="00100D41"/>
    <w:rsid w:val="00147B77"/>
    <w:rsid w:val="001B5924"/>
    <w:rsid w:val="001E0D14"/>
    <w:rsid w:val="00236F9F"/>
    <w:rsid w:val="00267BBB"/>
    <w:rsid w:val="00270C8A"/>
    <w:rsid w:val="002967CC"/>
    <w:rsid w:val="003541B1"/>
    <w:rsid w:val="004D67FE"/>
    <w:rsid w:val="004F6C16"/>
    <w:rsid w:val="00520689"/>
    <w:rsid w:val="00547113"/>
    <w:rsid w:val="00631ECC"/>
    <w:rsid w:val="006C580E"/>
    <w:rsid w:val="0076139A"/>
    <w:rsid w:val="00784812"/>
    <w:rsid w:val="007B6D04"/>
    <w:rsid w:val="007C209E"/>
    <w:rsid w:val="007E4E4C"/>
    <w:rsid w:val="008314CD"/>
    <w:rsid w:val="00836506"/>
    <w:rsid w:val="0087104C"/>
    <w:rsid w:val="00917343"/>
    <w:rsid w:val="00942A0F"/>
    <w:rsid w:val="00A63133"/>
    <w:rsid w:val="00AA43BC"/>
    <w:rsid w:val="00AA47EC"/>
    <w:rsid w:val="00AF0A5D"/>
    <w:rsid w:val="00B17F8C"/>
    <w:rsid w:val="00B67D1D"/>
    <w:rsid w:val="00B71FCC"/>
    <w:rsid w:val="00B93FF3"/>
    <w:rsid w:val="00BA3EB5"/>
    <w:rsid w:val="00C02611"/>
    <w:rsid w:val="00C17835"/>
    <w:rsid w:val="00C36ADA"/>
    <w:rsid w:val="00C64981"/>
    <w:rsid w:val="00D67E91"/>
    <w:rsid w:val="00D93C51"/>
    <w:rsid w:val="00E518D1"/>
    <w:rsid w:val="00E76D1B"/>
    <w:rsid w:val="00ED0D53"/>
    <w:rsid w:val="00F14085"/>
    <w:rsid w:val="00F55D6B"/>
    <w:rsid w:val="00F649B1"/>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104C"/>
    <w:pPr>
      <w:spacing w:lineRule="auto" w:line="24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7104C"/>
    <w:rPr>
      <w:rFonts w:cs="Tahoma" w:hAnsi="Tahoma" w:asci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true" w:styleId="ZaglavljeChar" w:type="character">
    <w:name w:val="Zaglavlje Char"/>
    <w:basedOn w:val="Zadanifontodlomka"/>
    <w:link w:val="Zaglavlje"/>
    <w:uiPriority w:val="99"/>
    <w:rsid w:val="0087104C"/>
    <w:rPr>
      <w:rFonts w:hAnsi="Times New Roman" w:asci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true" w:styleId="PodnojeChar" w:type="character">
    <w:name w:val="Podnožje Char"/>
    <w:basedOn w:val="Zadanifontodlomka"/>
    <w:link w:val="Podnoje"/>
    <w:uiPriority w:val="99"/>
    <w:rsid w:val="0087104C"/>
    <w:rPr>
      <w:rFonts w:hAnsi="Times New Roman" w:ascii="Times New Roman"/>
      <w:sz w:val="24"/>
    </w:rPr>
  </w:style>
  <w:style w:styleId="Tekstrezerviranogmjesta" w:type="character">
    <w:name w:val="Placeholder Text"/>
    <w:basedOn w:val="Zadanifontodlomka"/>
    <w:uiPriority w:val="99"/>
    <w:semiHidden/>
    <w:rsid w:val="00C02611"/>
    <w:rPr>
      <w:color w:val="808080"/>
      <w:bdr w:space="0" w:sz="0" w:color="auto" w:val="none"/>
      <w:shd w:fill="auto" w:color="auto" w:val="clear"/>
    </w:rPr>
  </w:style>
  <w:style w:customStyle="true" w:styleId="eSPISCCParagraphDefaultFont" w:type="character">
    <w:name w:val="eSPIS_CC_Paragraph Default Font"/>
    <w:basedOn w:val="Zadanifontodlomka"/>
    <w:rsid w:val="00C026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2611"/>
    <w:rPr>
      <w:bdr w:space="0" w:sz="0" w:color="auto" w:val="none"/>
      <w:shd w:fill="FFFFCC" w:color="auto" w:val="clear"/>
      <w:lang w:val="hr-HR"/>
    </w:rPr>
  </w:style>
  <w:style w:customStyle="true" w:styleId="PozadinaSvijetloCrvena" w:type="character">
    <w:name w:val="Pozadina_SvijetloCrvena"/>
    <w:basedOn w:val="eSPISCCParagraphDefaultFont"/>
    <w:rsid w:val="00C026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26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104C"/>
    <w:pPr>
      <w:spacing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ascii="Tahoma" w:cs="Tahoma" w:hAnsi="Tahoma"/>
      <w:sz w:val="16"/>
      <w:szCs w:val="16"/>
    </w:rPr>
  </w:style>
  <w:style w:customStyle="1" w:styleId="TekstbaloniaChar" w:type="character">
    <w:name w:val="Tekst balončića Char"/>
    <w:basedOn w:val="Zadanifontodlomka"/>
    <w:link w:val="Tekstbalonia"/>
    <w:uiPriority w:val="99"/>
    <w:semiHidden/>
    <w:rsid w:val="0087104C"/>
    <w:rPr>
      <w:rFonts w:ascii="Tahoma" w:cs="Tahoma" w:hAns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1" w:styleId="ZaglavljeChar" w:type="character">
    <w:name w:val="Zaglavlje Char"/>
    <w:basedOn w:val="Zadanifontodlomka"/>
    <w:link w:val="Zaglavlje"/>
    <w:uiPriority w:val="99"/>
    <w:rsid w:val="0087104C"/>
    <w:rPr>
      <w:rFonts w:ascii="Times New Roman" w:hAns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1" w:styleId="PodnojeChar" w:type="character">
    <w:name w:val="Podnožje Char"/>
    <w:basedOn w:val="Zadanifontodlomka"/>
    <w:link w:val="Podnoje"/>
    <w:uiPriority w:val="99"/>
    <w:rsid w:val="0087104C"/>
    <w:rPr>
      <w:rFonts w:ascii="Times New Roman" w:hAnsi="Times New Roman"/>
      <w:sz w:val="24"/>
    </w:rPr>
  </w:style>
  <w:style w:styleId="Tekstrezerviranogmjesta" w:type="character">
    <w:name w:val="Placeholder Text"/>
    <w:basedOn w:val="Zadanifontodlomka"/>
    <w:uiPriority w:val="99"/>
    <w:semiHidden/>
    <w:rsid w:val="00C02611"/>
    <w:rPr>
      <w:color w:val="808080"/>
      <w:bdr w:color="auto" w:space="0" w:sz="0" w:val="none"/>
      <w:shd w:color="auto" w:fill="auto" w:val="clear"/>
    </w:rPr>
  </w:style>
  <w:style w:customStyle="1" w:styleId="eSPISCCParagraphDefaultFont" w:type="character">
    <w:name w:val="eSPIS_CC_Paragraph Default Font"/>
    <w:basedOn w:val="Zadanifontodlomka"/>
    <w:rsid w:val="00C026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2611"/>
    <w:rPr>
      <w:bdr w:color="auto" w:space="0" w:sz="0" w:val="none"/>
      <w:shd w:color="auto" w:fill="FFFFCC" w:val="clear"/>
      <w:lang w:val="hr-HR"/>
    </w:rPr>
  </w:style>
  <w:style w:customStyle="1" w:styleId="PozadinaSvijetloCrvena" w:type="character">
    <w:name w:val="Pozadina_SvijetloCrvena"/>
    <w:basedOn w:val="eSPISCCParagraphDefaultFont"/>
    <w:rsid w:val="00C026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26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2624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izvorni_sadrzaj>
    <derivirana_varijabla naziv="DomainObject.Predmet.Broj_1">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St-169/2018</izvorni_sadrzaj>
    <derivirana_varijabla naziv="DomainObject.Predmet.OznakaBroj_1">St-169/2018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PROMODOM d.o.o.</izvorni_sadrzaj>
    <derivirana_varijabla naziv="DomainObject.Predmet.ProtustrankaFormated_1">  PROMODOM d.o.o.</derivirana_varijabla>
  </DomainObject.Predmet.ProtustrankaFormated>
  <DomainObject.Predmet.ProtustrankaFormatedOIB>
    <izvorni_sadrzaj>  PROMODOM d.o.o., OIB 42255438294</izvorni_sadrzaj>
    <derivirana_varijabla naziv="DomainObject.Predmet.ProtustrankaFormatedOIB_1">  PROMODOM d.o.o., OIB 42255438294</derivirana_varijabla>
  </DomainObject.Predmet.ProtustrankaFormatedOIB>
  <DomainObject.Predmet.ProtustrankaFormatedWithAdress>
    <izvorni_sadrzaj> PROMODOM d.o.o., Verdieva 17, 51000 Rijeka</izvorni_sadrzaj>
    <derivirana_varijabla naziv="DomainObject.Predmet.ProtustrankaFormatedWithAdress_1"> PROMODOM d.o.o., Verdieva 17, 51000 Rijeka</derivirana_varijabla>
  </DomainObject.Predmet.ProtustrankaFormatedWithAdress>
  <DomainObject.Predmet.ProtustrankaFormatedWithAdressOIB>
    <izvorni_sadrzaj> PROMODOM d.o.o., OIB 42255438294, Verdieva 17, 51000 Rijeka</izvorni_sadrzaj>
    <derivirana_varijabla naziv="DomainObject.Predmet.ProtustrankaFormatedWithAdressOIB_1"> PROMODOM d.o.o., OIB 42255438294, Verdieva 17, 51000 Rijeka</derivirana_varijabla>
  </DomainObject.Predmet.ProtustrankaFormatedWithAdressOIB>
  <DomainObject.Predmet.ProtustrankaWithAdress>
    <izvorni_sadrzaj>PROMODOM d.o.o. Verdieva 17, 51000 Rijeka</izvorni_sadrzaj>
    <derivirana_varijabla naziv="DomainObject.Predmet.ProtustrankaWithAdress_1">PROMODOM d.o.o. Verdieva 17, 51000 Rijeka</derivirana_varijabla>
  </DomainObject.Predmet.ProtustrankaWithAdress>
  <DomainObject.Predmet.ProtustrankaWithAdressOIB>
    <izvorni_sadrzaj>PROMODOM d.o.o., OIB 42255438294, Verdieva 17, 51000 Rijeka</izvorni_sadrzaj>
    <derivirana_varijabla naziv="DomainObject.Predmet.ProtustrankaWithAdressOIB_1">PROMODOM d.o.o., OIB 42255438294, Verdieva 17, 51000 Rijeka</derivirana_varijabla>
  </DomainObject.Predmet.ProtustrankaWithAdressOIB>
  <DomainObject.Predmet.ProtustrankaNazivFormated>
    <izvorni_sadrzaj>PROMODOM d.o.o.</izvorni_sadrzaj>
    <derivirana_varijabla naziv="DomainObject.Predmet.ProtustrankaNazivFormated_1">PROMODOM d.o.o.</derivirana_varijabla>
  </DomainObject.Predmet.ProtustrankaNazivFormated>
  <DomainObject.Predmet.ProtustrankaNazivFormatedOIB>
    <izvorni_sadrzaj>PROMODOM d.o.o., OIB 42255438294</izvorni_sadrzaj>
    <derivirana_varijabla naziv="DomainObject.Predmet.ProtustrankaNazivFormatedOIB_1">PROMODOM d.o.o., OIB 42255438294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PROMODOM d.o.o.</item>
    </izvorni_sadrzaj>
    <derivirana_varijabla naziv="DomainObject.Predmet.ProtuStrankaListFormated_1">
      <item>PROMODOM d.o.o.</item>
    </derivirana_varijabla>
  </DomainObject.Predmet.ProtuStrankaListFormated>
  <DomainObject.Predmet.ProtuStrankaListFormatedOIB>
    <izvorni_sadrzaj>
      <item>PROMODOM d.o.o., OIB 42255438294</item>
    </izvorni_sadrzaj>
    <derivirana_varijabla naziv="DomainObject.Predmet.ProtuStrankaListFormatedOIB_1">
      <item>PROMODOM d.o.o., OIB 42255438294</item>
    </derivirana_varijabla>
  </DomainObject.Predmet.ProtuStrankaListFormatedOIB>
  <DomainObject.Predmet.ProtuStrankaListFormatedWithAdress>
    <izvorni_sadrzaj>
      <item>PROMODOM d.o.o., Verdieva 17, 51000 Rijeka</item>
    </izvorni_sadrzaj>
    <derivirana_varijabla naziv="DomainObject.Predmet.ProtuStrankaListFormatedWithAdress_1">
      <item>PROMODOM d.o.o., Verdieva 17, 51000 Rijeka</item>
    </derivirana_varijabla>
  </DomainObject.Predmet.ProtuStrankaListFormatedWithAdress>
  <DomainObject.Predmet.ProtuStrankaListFormatedWithAdressOIB>
    <izvorni_sadrzaj>
      <item>PROMODOM d.o.o., OIB 42255438294, Verdieva 17, 51000 Rijeka</item>
    </izvorni_sadrzaj>
    <derivirana_varijabla naziv="DomainObject.Predmet.ProtuStrankaListFormatedWithAdressOIB_1">
      <item>PROMODOM d.o.o., OIB 42255438294, Verdieva 17, 51000 Rijeka</item>
    </derivirana_varijabla>
  </DomainObject.Predmet.ProtuStrankaListFormatedWithAdressOIB>
  <DomainObject.Predmet.ProtuStrankaListNazivFormated>
    <izvorni_sadrzaj>
      <item>PROMODOM d.o.o.</item>
    </izvorni_sadrzaj>
    <derivirana_varijabla naziv="DomainObject.Predmet.ProtuStrankaListNazivFormated_1">
      <item>PROMODOM d.o.o.</item>
    </derivirana_varijabla>
  </DomainObject.Predmet.ProtuStrankaListNazivFormated>
  <DomainObject.Predmet.ProtuStrankaListNazivFormatedOIB>
    <izvorni_sadrzaj>
      <item>PROMODOM d.o.o., OIB 42255438294</item>
    </izvorni_sadrzaj>
    <derivirana_varijabla naziv="DomainObject.Predmet.ProtuStrankaListNazivFormatedOIB_1">
      <item>PROMODOM d.o.o., OIB 42255438294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PROMODOM d.o.o.</izvorni_sadrzaj>
    <derivirana_varijabla naziv="DomainObject.Predmet.ProtustrankaIDrugi_1">PROMODOM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PROMODOM d.o.o., OIB 42255438294, Verdieva 17, 51000 Rijeka</izvorni_sadrzaj>
    <derivirana_varijabla naziv="DomainObject.Predmet.ProtustrankaIDrugiAdressOIB_1">PROMODOM d.o.o., OIB 42255438294, Verdieva 17,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PROMODOM d.o.o.</item>
    </izvorni_sadrzaj>
    <derivirana_varijabla naziv="DomainObject.Predmet.SudioniciListNaziv_1">
      <item>FINA  Rijeka</item>
      <item>PROMODOM d.o.o.</item>
    </derivirana_varijabla>
  </DomainObject.Predmet.SudioniciListNaziv>
  <DomainObject.Predmet.SudioniciListAdressOIB>
    <izvorni_sadrzaj>
      <item>FINA  Rijeka, OIB 85821130368, Frana Kurelca 8,51000 Rijeka</item>
      <item>PROMODOM d.o.o., OIB 42255438294, Verdieva 17,51000 Rijeka</item>
    </izvorni_sadrzaj>
    <derivirana_varijabla naziv="DomainObject.Predmet.SudioniciListAdressOIB_1">
      <item>FINA  Rijeka, OIB 85821130368, Frana Kurelca 8,51000 Rijeka</item>
      <item>PROMODOM d.o.o., OIB 42255438294, Verdieva 17,51000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42255438294</item>
    </izvorni_sadrzaj>
    <derivirana_varijabla naziv="DomainObject.Predmet.SudioniciListNazivOIB_1">
      <item>, OIB 85821130368</item>
      <item>, OIB 42255438294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425</properties:Words>
  <properties:Characters>2421</properties:Characters>
  <properties:Lines>55</properties:Lines>
  <properties:Paragraphs>17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2018-03-09T09:37:00Z</dcterms:created>
  <dc:creator>Vera Jelenović</dc:creator>
  <cp:lastModifiedBy>Danijela Fumić</cp:lastModifiedBy>
  <cp:lastPrinted>2018-03-09T09:28:00Z</cp:lastPrinted>
  <dcterms:modified xmlns:xsi="http://www.w3.org/2001/XMLSchema-instance" xsi:type="dcterms:W3CDTF">2018-03-09T09:37:00Z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(169 18 odbacivanje.docx)</vt:lpwstr>
  </prop:property>
  <prop:property name="CC_coloring" pid="4" fmtid="{D5CDD505-2E9C-101B-9397-08002B2CF9AE}">
    <vt:bool>false</vt:bool>
  </prop:property>
  <prop:property name="BrojStranica" pid="5" fmtid="{D5CDD505-2E9C-101B-9397-08002B2CF9AE}">
    <vt:i4>2</vt:i4>
  </prop:property>
</prop:Properties>
</file>