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F03F5" w:rsidR="00077023" w:rsidRPr="00077023">
        <w:tc>
          <w:tcPr>
            <w:tcW w:type="dxa" w:w="2985"/>
            <w:shd w:fill="auto" w:color="auto" w:val="clear"/>
          </w:tcPr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7e2482f" w14:paraId="7e2482f" w:rsidRDefault="00077023" w:rsidP="00077023" w:rsidR="00077023" w:rsidRPr="0007702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F03F5" w:rsidR="00077023" w:rsidRPr="00077023">
        <w:trPr>
          <w:jc w:val="right"/>
        </w:trPr>
        <w:tc>
          <w:tcPr>
            <w:tcW w:type="dxa" w:w="4320"/>
          </w:tcPr>
          <w:p w:rsidRDefault="00AC3154" w:rsidP="00767016" w:rsidR="00077023" w:rsidRPr="0007702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St-151/2013-113</w:t>
            </w:r>
          </w:p>
        </w:tc>
      </w:tr>
    </w:tbl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016" w:rsidP="000648E4" w:rsidR="00767016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77023" w:rsidP="000648E4" w:rsidR="00077023" w:rsidRPr="00B670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AC3154">
        <w:rPr>
          <w:rFonts w:cs="Times New Roman" w:hAnsi="Times New Roman" w:ascii="Times New Roman"/>
          <w:sz w:val="24"/>
          <w:szCs w:val="24"/>
        </w:rPr>
        <w:t>PRO-MEDIA d.o.o. u stečaju, Čakovec, Ante Starčevića 49</w:t>
      </w:r>
      <w:r w:rsidR="00767016">
        <w:rPr>
          <w:rFonts w:cs="Times New Roman" w:hAnsi="Times New Roman" w:ascii="Times New Roman"/>
          <w:sz w:val="24"/>
          <w:szCs w:val="24"/>
        </w:rPr>
        <w:t xml:space="preserve">, </w:t>
      </w:r>
      <w:r w:rsidR="00077023">
        <w:rPr>
          <w:rFonts w:cs="Times New Roman" w:hAnsi="Times New Roman" w:ascii="Times New Roman"/>
          <w:sz w:val="24"/>
          <w:szCs w:val="24"/>
        </w:rPr>
        <w:t xml:space="preserve">OIB: </w:t>
      </w:r>
      <w:r w:rsidR="00AC3154">
        <w:rPr>
          <w:rFonts w:cs="Times New Roman" w:hAnsi="Times New Roman" w:ascii="Times New Roman"/>
          <w:sz w:val="24"/>
          <w:szCs w:val="24"/>
        </w:rPr>
        <w:t>42577461834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</w:t>
      </w:r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j upraviteljici </w:t>
      </w:r>
      <w:proofErr w:type="spellStart"/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>Lidii</w:t>
      </w:r>
      <w:proofErr w:type="spellEnd"/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Belamarić iz Varaždina, Kratka 2</w:t>
      </w:r>
      <w:r w:rsidR="0076701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AC3154" w:rsidRPr="00AC3154">
        <w:rPr>
          <w:rFonts w:cs="Times New Roman" w:eastAsia="Calibri" w:hAnsi="Times New Roman" w:ascii="Times New Roman"/>
          <w:sz w:val="24"/>
          <w:szCs w:val="24"/>
        </w:rPr>
        <w:t xml:space="preserve">55271144632,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C3154">
        <w:rPr>
          <w:rFonts w:cs="Times New Roman" w:hAnsi="Times New Roman" w:ascii="Times New Roman"/>
          <w:color w:themeColor="text1" w:val="000000"/>
          <w:sz w:val="24"/>
          <w:szCs w:val="24"/>
        </w:rPr>
        <w:t>28. veljače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      </w:t>
      </w: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648E4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Sutkinja</w:t>
      </w: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Melita Poljanec Bubaš</w:t>
      </w:r>
      <w:r w:rsidR="0005600D">
        <w:rPr>
          <w:rFonts w:cs="Times New Roman" w:hAnsi="Times New Roman" w:ascii="Times New Roman"/>
          <w:color w:themeColor="text1" w:val="000000"/>
          <w:sz w:val="24"/>
          <w:szCs w:val="24"/>
        </w:rPr>
        <w:t>, v.r.</w:t>
      </w:r>
    </w:p>
    <w:p w:rsidRDefault="0005600D" w:rsidP="00077023" w:rsidR="0005600D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5600D" w:rsidP="00077023" w:rsidR="0005600D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9A4318" w:rsidP="00077023" w:rsidR="009A4318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81AEF" w:rsidP="00077023" w:rsidR="00781AEF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77023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5600D"/>
    <w:rsid w:val="000648E4"/>
    <w:rsid w:val="00077023"/>
    <w:rsid w:val="001768EB"/>
    <w:rsid w:val="003A4788"/>
    <w:rsid w:val="0050452D"/>
    <w:rsid w:val="00581F80"/>
    <w:rsid w:val="00657AC6"/>
    <w:rsid w:val="00763DDE"/>
    <w:rsid w:val="00767016"/>
    <w:rsid w:val="00781AEF"/>
    <w:rsid w:val="007B7C7A"/>
    <w:rsid w:val="009A4318"/>
    <w:rsid w:val="00A86912"/>
    <w:rsid w:val="00AC3154"/>
    <w:rsid w:val="00B10620"/>
    <w:rsid w:val="00B67087"/>
    <w:rsid w:val="00BF53A0"/>
    <w:rsid w:val="00CA587B"/>
    <w:rsid w:val="00DB07E1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747</properties:Characters>
  <properties:Lines>6</properties:Lines>
  <properties:Paragraphs>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Nikolina Cvek</cp:lastModifiedBy>
  <cp:lastPrinted>2018-02-28T13:48:00Z</cp:lastPrinted>
  <dcterms:modified xmlns:xsi="http://www.w3.org/2001/XMLSchema-instance" xsi:type="dcterms:W3CDTF">2018-02-28T13:48:00Z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St-35/2011-121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