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4fff" w14:paraId="d354ff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7A2C66">
        <w:t>91</w:t>
      </w:r>
      <w:r w:rsidR="009D27F1">
        <w:t>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7A2C66">
        <w:t xml:space="preserve">Zadruga za proizvodnju, usluge i trgovinu </w:t>
      </w:r>
      <w:r w:rsidR="009D27F1">
        <w:t>DIMA j.d.o.o.</w:t>
      </w:r>
      <w:r w:rsidR="007A2C66">
        <w:t>,</w:t>
      </w:r>
      <w:r w:rsidR="00035BE8">
        <w:t xml:space="preserve"> </w:t>
      </w:r>
      <w:r w:rsidR="006B3B25">
        <w:t xml:space="preserve">OIB: </w:t>
      </w:r>
      <w:r w:rsidR="009D27F1">
        <w:t>68583871891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9D27F1">
        <w:t>030138059, Osijek, Biševska 20</w:t>
      </w:r>
      <w:r w:rsidR="009D42A3">
        <w:t xml:space="preserve"> </w:t>
      </w:r>
      <w:r>
        <w:t xml:space="preserve">temeljem članka 430. Stečajnog zakona („Narodne novine“ 71/15), dana </w:t>
      </w:r>
      <w:r w:rsidR="009D27F1">
        <w:t>4. siječnja 2017</w:t>
      </w:r>
      <w:r>
        <w:t>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9D27F1">
        <w:t>DIMA j.d.o.o., OIB: 68583871891, MBS: 030138059, Osijek, Biševska 20</w:t>
      </w:r>
      <w:r w:rsidR="007A2C66">
        <w:t>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9D27F1">
        <w:t>100.322,54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9D27F1">
        <w:t>DIMA j.d.o.o., OIB: 68583871891, MBS: 030138059, Osijek, Biševska 20</w:t>
      </w:r>
      <w:r w:rsidR="007A2C66">
        <w:t>,</w:t>
      </w:r>
      <w:r w:rsidR="00035BE8">
        <w:t xml:space="preserve"> direktor </w:t>
      </w:r>
      <w:r w:rsidR="009D27F1">
        <w:t>DRAŽEN BEM</w:t>
      </w:r>
      <w:r w:rsidR="00035BE8">
        <w:t xml:space="preserve">, OIB: </w:t>
      </w:r>
      <w:r w:rsidR="009D27F1">
        <w:t>38601624001,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7A2C66">
        <w:t>91</w:t>
      </w:r>
      <w:r w:rsidR="009D27F1">
        <w:t>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D27F1">
        <w:t>4. siječnja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D27F1">
        <w:t>6/3</w:t>
      </w:r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5C9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C9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95C9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91A78"/>
    <w:rsid w:val="00195C99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A66CC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A2C66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D27F1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St-2911/2016</izvorni_sadrzaj>
    <derivirana_varijabla naziv="DomainObject.Predmet.OznakaBroj_1">St-2911/2016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DIMA jednostavno društvo s ograničenom odgovornošću za graditeljstvo, trgovinu i usluge</izvorni_sadrzaj>
    <derivirana_varijabla naziv="DomainObject.Predmet.ProtustrankaFormated_1">  DIMA jednostavno društvo s ograničenom odgovornošću za graditeljstvo, trgovinu i usluge</derivirana_varijabla>
  </DomainObject.Predmet.ProtustrankaFormated>
  <DomainObject.Predmet.ProtustrankaFormatedOIB>
    <izvorni_sadrzaj>  DIMA jednostavno društvo s ograničenom odgovornošću za graditeljstvo, trgovinu i usluge, OIB 68583871891</izvorni_sadrzaj>
    <derivirana_varijabla naziv="DomainObject.Predmet.ProtustrankaFormatedOIB_1">  DIMA jednostavno društvo s ograničenom odgovornošću za graditeljstvo, trgovinu i usluge, OIB 68583871891</derivirana_varijabla>
  </DomainObject.Predmet.ProtustrankaFormatedOIB>
  <DomainObject.Predmet.ProtustrankaFormatedWithAdress>
    <izvorni_sadrzaj> DIMA jednostavno društvo s ograničenom odgovornošću za graditeljstvo, trgovinu i usluge, Biševska 20, 31000 Osijek</izvorni_sadrzaj>
    <derivirana_varijabla naziv="DomainObject.Predmet.ProtustrankaFormatedWithAdress_1"> DIMA jednostavno društvo s ograničenom odgovornošću za graditeljstvo, trgovinu i usluge, Biševska 20, 31000 Osijek</derivirana_varijabla>
  </DomainObject.Predmet.ProtustrankaFormatedWithAdress>
  <DomainObject.Predmet.ProtustrankaFormatedWithAdressOIB>
    <izvorni_sadrzaj> DIMA jednostavno društvo s ograničenom odgovornošću za graditeljstvo, trgovinu i usluge, OIB 68583871891, Biševska 20, 31000 Osijek</izvorni_sadrzaj>
    <derivirana_varijabla naziv="DomainObject.Predmet.ProtustrankaFormatedWithAdressOIB_1"> DIMA jednostavno društvo s ograničenom odgovornošću za graditeljstvo, trgovinu i usluge, OIB 68583871891, Biševska 20, 31000 Osijek</derivirana_varijabla>
  </DomainObject.Predmet.ProtustrankaFormatedWithAdressOIB>
  <DomainObject.Predmet.ProtustrankaWithAdress>
    <izvorni_sadrzaj>DIMA jednostavno društvo s ograničenom odgovornošću za graditeljstvo, trgovinu i usluge Biševska 20, 31000 Osijek</izvorni_sadrzaj>
    <derivirana_varijabla naziv="DomainObject.Predmet.ProtustrankaWithAdress_1">DIMA jednostavno društvo s ograničenom odgovornošću za graditeljstvo, trgovinu i usluge Biševska 20, 31000 Osijek</derivirana_varijabla>
  </DomainObject.Predmet.ProtustrankaWithAdress>
  <DomainObject.Predmet.ProtustrankaWithAdressOIB>
    <izvorni_sadrzaj>DIMA jednostavno društvo s ograničenom odgovornošću za graditeljstvo, trgovinu i usluge, OIB 68583871891, Biševska 20, 31000 Osijek</izvorni_sadrzaj>
    <derivirana_varijabla naziv="DomainObject.Predmet.ProtustrankaWithAdressOIB_1">DIMA jednostavno društvo s ograničenom odgovornošću za graditeljstvo, trgovinu i usluge, OIB 68583871891, Biševska 20, 31000 Osijek</derivirana_varijabla>
  </DomainObject.Predmet.ProtustrankaWithAdressOIB>
  <DomainObject.Predmet.ProtustrankaNazivFormated>
    <izvorni_sadrzaj>DIMA jednostavno društvo s ograničenom odgovornošću za graditeljstvo, trgovinu i usluge</izvorni_sadrzaj>
    <derivirana_varijabla naziv="DomainObject.Predmet.ProtustrankaNazivFormated_1">DIMA jednostavno društvo s ograničenom odgovornošću za graditeljstvo, trgovinu i usluge</derivirana_varijabla>
  </DomainObject.Predmet.ProtustrankaNazivFormated>
  <DomainObject.Predmet.ProtustrankaNazivFormatedOIB>
    <izvorni_sadrzaj>DIMA jednostavno društvo s ograničenom odgovornošću za graditeljstvo, trgovinu i usluge, OIB 68583871891</izvorni_sadrzaj>
    <derivirana_varijabla naziv="DomainObject.Predmet.ProtustrankaNazivFormatedOIB_1">DIMA jednostavno društvo s ograničenom odgovornošću za graditeljstvo, trgovinu i usluge, OIB 68583871891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DIMA jednostavno društvo s ograničenom odgovornošću za graditeljstvo, trgovinu i usluge</item>
    </izvorni_sadrzaj>
    <derivirana_varijabla naziv="DomainObject.Predmet.ProtuStrankaListFormated_1">
      <item>DIMA jednostavno društvo s ograničenom odgovornošću za graditeljstvo, trgovinu i usluge</item>
    </derivirana_varijabla>
  </DomainObject.Predmet.ProtuStrankaListFormated>
  <DomainObject.Predmet.ProtuStrankaListFormatedOIB>
    <izvorni_sadrzaj>
      <item>DIMA jednostavno društvo s ograničenom odgovornošću za graditeljstvo, trgovinu i usluge, OIB 68583871891</item>
    </izvorni_sadrzaj>
    <derivirana_varijabla naziv="DomainObject.Predmet.ProtuStrankaListFormatedOIB_1">
      <item>DIMA jednostavno društvo s ograničenom odgovornošću za graditeljstvo, trgovinu i usluge, OIB 68583871891</item>
    </derivirana_varijabla>
  </DomainObject.Predmet.ProtuStrankaListFormatedOIB>
  <DomainObject.Predmet.ProtuStrankaListFormatedWithAdress>
    <izvorni_sadrzaj>
      <item>DIMA jednostavno društvo s ograničenom odgovornošću za graditeljstvo, trgovinu i usluge, Biševska 20, 31000 Osijek</item>
    </izvorni_sadrzaj>
    <derivirana_varijabla naziv="DomainObject.Predmet.ProtuStrankaListFormatedWithAdress_1">
      <item>DIMA jednostavno društvo s ograničenom odgovornošću za graditeljstvo, trgovinu i usluge, Biševska 20, 31000 Osijek</item>
    </derivirana_varijabla>
  </DomainObject.Predmet.ProtuStrankaListFormatedWithAdress>
  <DomainObject.Predmet.ProtuStrankaListFormatedWithAdressOIB>
    <izvorni_sadrzaj>
      <item>DIMA jednostavno društvo s ograničenom odgovornošću za graditeljstvo, trgovinu i usluge, OIB 68583871891, Biševska 20, 31000 Osijek</item>
    </izvorni_sadrzaj>
    <derivirana_varijabla naziv="DomainObject.Predmet.ProtuStrankaListFormatedWithAdressOIB_1">
      <item>DIMA jednostavno društvo s ograničenom odgovornošću za graditeljstvo, trgovinu i usluge, OIB 68583871891, Biševska 20, 31000 Osijek</item>
    </derivirana_varijabla>
  </DomainObject.Predmet.ProtuStrankaListFormatedWithAdressOIB>
  <DomainObject.Predmet.ProtuStrankaListNazivFormated>
    <izvorni_sadrzaj>
      <item>DIMA jednostavno društvo s ograničenom odgovornošću za graditeljstvo, trgovinu i usluge</item>
    </izvorni_sadrzaj>
    <derivirana_varijabla naziv="DomainObject.Predmet.ProtuStrankaListNazivFormated_1">
      <item>DIMA jednostavno društvo s ograničenom odgovornošću za graditeljstvo, trgovinu i usluge</item>
    </derivirana_varijabla>
  </DomainObject.Predmet.ProtuStrankaListNazivFormated>
  <DomainObject.Predmet.ProtuStrankaListNazivFormatedOIB>
    <izvorni_sadrzaj>
      <item>DIMA jednostavno društvo s ograničenom odgovornošću za graditeljstvo, trgovinu i usluge, OIB 68583871891</item>
    </izvorni_sadrzaj>
    <derivirana_varijabla naziv="DomainObject.Predmet.ProtuStrankaListNazivFormatedOIB_1">
      <item>DIMA jednostavno društvo s ograničenom odgovornošću za graditeljstvo, trgovinu i usluge, OIB 68583871891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DIMA jednostavno društvo s ograničenom odgovornošću za graditeljstvo, trgovinu i usluge</izvorni_sadrzaj>
    <derivirana_varijabla naziv="DomainObject.Predmet.ProtustrankaIDrugi_1">DIMA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DIMA jednostavno društvo s ograničenom odgovornošću za graditeljstvo, trgovinu i usluge, OIB 68583871891, Biševska 20, 31000 Osijek</izvorni_sadrzaj>
    <derivirana_varijabla naziv="DomainObject.Predmet.ProtustrankaIDrugiAdressOIB_1">DIMA jednostavno društvo s ograničenom odgovornošću za graditeljstvo, trgovinu i usluge, OIB 68583871891, Biševska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DIMA jednostavno društvo s ograničenom odgovornošću za graditeljstvo, trgovinu i usluge</item>
    </izvorni_sadrzaj>
    <derivirana_varijabla naziv="DomainObject.Predmet.SudioniciListNaziv_1">
      <item>FINA RC OSIJEK</item>
      <item>DIMA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DIMA jednostavno društvo s ograničenom odgovornošću za graditeljstvo, trgovinu i usluge, OIB 68583871891, Biševska 20,31000 Osijek</item>
    </izvorni_sadrzaj>
    <derivirana_varijabla naziv="DomainObject.Predmet.SudioniciListAdressOIB_1">
      <item>FINA RC OSIJEK, OIB 85821130368</item>
      <item>DIMA jednostavno društvo s ograničenom odgovornošću za graditeljstvo, trgovinu i usluge, OIB 68583871891, Biševska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68583871891</item>
    </izvorni_sadrzaj>
    <derivirana_varijabla naziv="DomainObject.Predmet.SudioniciListNazivOIB_1">
      <item>, OIB 85821130368</item>
      <item>, OIB 68583871891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2017-01-04T08:09:00Z</dcterms:created>
  <dc:creator>Snježana Andrijanić</dc:creator>
  <cp:lastModifiedBy>Snježana Andrijanić</cp:lastModifiedBy>
  <cp:lastPrinted>2017-01-04T08:09:00Z</cp:lastPrinted>
  <dcterms:modified xmlns:xsi="http://www.w3.org/2001/XMLSchema-instance" xsi:type="dcterms:W3CDTF">2017-01-04T08:18:00Z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