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2786" w14:paraId="5f82786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572F88" w:rsidP="00AC36B8" w:rsidR="00572F88" w:rsidRPr="00572F88">
      <w:pPr>
        <w:ind w:firstLine="360"/>
        <w:jc w:val="right"/>
        <w:rPr>
          <w:b/>
        </w:rPr>
      </w:pPr>
      <w:r w:rsidRPr="00572F88">
        <w:rPr>
          <w:b/>
        </w:rPr>
        <w:t xml:space="preserve">DOMAGOJ DUJIĆ, Zagreb, </w:t>
      </w:r>
    </w:p>
    <w:p w:rsidRDefault="00572F88" w:rsidP="00AC36B8" w:rsidR="00715AF5" w:rsidRPr="00572F88">
      <w:pPr>
        <w:ind w:firstLine="360"/>
        <w:jc w:val="right"/>
        <w:rPr>
          <w:b/>
        </w:rPr>
      </w:pPr>
      <w:r w:rsidRPr="00572F88">
        <w:rPr>
          <w:b/>
        </w:rPr>
        <w:t>Ferenščica I 51</w:t>
      </w:r>
    </w:p>
    <w:p w:rsidRDefault="00572F88" w:rsidP="00AC36B8" w:rsidR="00572F88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8210B5">
        <w:t>4</w:t>
      </w:r>
      <w:r w:rsidR="00572F88">
        <w:t>8</w:t>
      </w:r>
      <w:r w:rsidR="00C31F32">
        <w:t>/16-4</w:t>
      </w:r>
      <w:r w:rsidR="001A7D41">
        <w:t xml:space="preserve"> </w:t>
      </w:r>
      <w:r w:rsidRPr="00B0613D">
        <w:t xml:space="preserve">od </w:t>
      </w:r>
      <w:r w:rsidR="002F73F2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572F88">
        <w:t>VANDROKAŠ j.d.o.o. za frizerske usluge, Zadar, Viktora Vide 26, OIB:13807938966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2F73F2">
        <w:rPr>
          <w:bCs/>
        </w:rPr>
        <w:t>21. travnja</w:t>
      </w:r>
      <w:r w:rsidR="0064551A" w:rsidRPr="0064551A">
        <w:rPr>
          <w:bCs/>
        </w:rPr>
        <w:t xml:space="preserve"> 2016. u </w:t>
      </w:r>
      <w:r w:rsidR="002F73F2">
        <w:rPr>
          <w:bCs/>
        </w:rPr>
        <w:t>8,20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2F73F2">
        <w:rPr>
          <w:bCs/>
        </w:rPr>
        <w:t>21. travnja</w:t>
      </w:r>
      <w:r w:rsidR="0064551A" w:rsidRPr="0064551A">
        <w:rPr>
          <w:bCs/>
        </w:rPr>
        <w:t xml:space="preserve"> 2016. u </w:t>
      </w:r>
      <w:r w:rsidR="002F73F2">
        <w:rPr>
          <w:bCs/>
        </w:rPr>
        <w:t>8,30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2F73F2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6965F4">
      <w:t>34</w:t>
    </w:r>
    <w:r w:rsidR="00572F88">
      <w:t>8</w:t>
    </w:r>
    <w:r w:rsidR="006965F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2F73F2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A0448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9A0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4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4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4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4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9A0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4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4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4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4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VANDROKAŠ j.d.o.o. za frizerske usluge</izvorni_sadrzaj>
    <derivirana_varijabla naziv="DomainObject.Predmet.ProtustrankaFormated_1">  VANDROKAŠ j.d.o.o. za frizerske usluge</derivirana_varijabla>
  </DomainObject.Predmet.ProtustrankaFormated>
  <DomainObject.Predmet.ProtustrankaFormatedOIB>
    <izvorni_sadrzaj>  VANDROKAŠ j.d.o.o. za frizerske usluge, OIB 13807938966</izvorni_sadrzaj>
    <derivirana_varijabla naziv="DomainObject.Predmet.ProtustrankaFormatedOIB_1">  VANDROKAŠ j.d.o.o. za frizerske usluge, OIB 13807938966</derivirana_varijabla>
  </DomainObject.Predmet.ProtustrankaFormatedOIB>
  <DomainObject.Predmet.ProtustrankaFormatedWithAdress>
    <izvorni_sadrzaj> VANDROKAŠ j.d.o.o. za frizerske usluge, Viktora Vide 26, 23000 Zadar</izvorni_sadrzaj>
    <derivirana_varijabla naziv="DomainObject.Predmet.ProtustrankaFormatedWithAdress_1"> VANDROKAŠ j.d.o.o. za frizerske usluge, Viktora Vide 26, 23000 Zadar</derivirana_varijabla>
  </DomainObject.Predmet.ProtustrankaFormatedWithAdress>
  <DomainObject.Predmet.ProtustrankaFormatedWithAdressOIB>
    <izvorni_sadrzaj> VANDROKAŠ j.d.o.o. za frizerske usluge, OIB 13807938966, Viktora Vide 26, 23000 Zadar</izvorni_sadrzaj>
    <derivirana_varijabla naziv="DomainObject.Predmet.ProtustrankaFormatedWithAdressOIB_1"> VANDROKAŠ j.d.o.o. za frizerske usluge, OIB 13807938966, Viktora Vide 26, 23000 Zadar</derivirana_varijabla>
  </DomainObject.Predmet.ProtustrankaFormatedWithAdressOIB>
  <DomainObject.Predmet.ProtustrankaWithAdress>
    <izvorni_sadrzaj>VANDROKAŠ j.d.o.o. za frizerske usluge Viktora Vide 26, 23000 Zadar</izvorni_sadrzaj>
    <derivirana_varijabla naziv="DomainObject.Predmet.ProtustrankaWithAdress_1">VANDROKAŠ j.d.o.o. za frizerske usluge Viktora Vide 26, 23000 Zadar</derivirana_varijabla>
  </DomainObject.Predmet.ProtustrankaWithAdress>
  <DomainObject.Predmet.ProtustrankaWithAdressOIB>
    <izvorni_sadrzaj>VANDROKAŠ j.d.o.o. za frizerske usluge, OIB 13807938966, Viktora Vide 26, 23000 Zadar</izvorni_sadrzaj>
    <derivirana_varijabla naziv="DomainObject.Predmet.ProtustrankaWithAdressOIB_1">VANDROKAŠ j.d.o.o. za frizerske usluge, OIB 13807938966, Viktora Vide 26, 23000 Zadar</derivirana_varijabla>
  </DomainObject.Predmet.ProtustrankaWithAdressOIB>
  <DomainObject.Predmet.ProtustrankaNazivFormated>
    <izvorni_sadrzaj>VANDROKAŠ j.d.o.o. za frizerske usluge</izvorni_sadrzaj>
    <derivirana_varijabla naziv="DomainObject.Predmet.ProtustrankaNazivFormated_1">VANDROKAŠ j.d.o.o. za frizerske usluge</derivirana_varijabla>
  </DomainObject.Predmet.ProtustrankaNazivFormated>
  <DomainObject.Predmet.ProtustrankaNazivFormatedOIB>
    <izvorni_sadrzaj>VANDROKAŠ j.d.o.o. za frizerske usluge, OIB 13807938966</izvorni_sadrzaj>
    <derivirana_varijabla naziv="DomainObject.Predmet.ProtustrankaNazivFormatedOIB_1">VANDROKAŠ j.d.o.o. za frizerske usluge, OIB 13807938966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28652.25</izvorni_sadrzaj>
    <derivirana_varijabla naziv="DomainObject.Predmet.TrenutnaVrijednost_1">28652.25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VANDROKAŠ j.d.o.o. za frizerske usluge</item>
    </izvorni_sadrzaj>
    <derivirana_varijabla naziv="DomainObject.Predmet.ProtuStrankaListFormated_1">
      <item>VANDROKAŠ j.d.o.o. za frizerske usluge</item>
    </derivirana_varijabla>
  </DomainObject.Predmet.ProtuStrankaListFormated>
  <DomainObject.Predmet.ProtuStrankaListFormatedOIB>
    <izvorni_sadrzaj>
      <item>VANDROKAŠ j.d.o.o. za frizerske usluge, OIB 13807938966</item>
    </izvorni_sadrzaj>
    <derivirana_varijabla naziv="DomainObject.Predmet.ProtuStrankaListFormatedOIB_1">
      <item>VANDROKAŠ j.d.o.o. za frizerske usluge, OIB 13807938966</item>
    </derivirana_varijabla>
  </DomainObject.Predmet.ProtuStrankaListFormatedOIB>
  <DomainObject.Predmet.ProtuStrankaListFormatedWithAdress>
    <izvorni_sadrzaj>
      <item>VANDROKAŠ j.d.o.o. za frizerske usluge, Viktora Vide 26, 23000 Zadar</item>
    </izvorni_sadrzaj>
    <derivirana_varijabla naziv="DomainObject.Predmet.ProtuStrankaListFormatedWithAdress_1">
      <item>VANDROKAŠ j.d.o.o. za frizerske usluge, Viktora Vide 26, 23000 Zadar</item>
    </derivirana_varijabla>
  </DomainObject.Predmet.ProtuStrankaListFormatedWithAdress>
  <DomainObject.Predmet.ProtuStrankaListFormatedWithAdressOIB>
    <izvorni_sadrzaj>
      <item>VANDROKAŠ j.d.o.o. za frizerske usluge, OIB 13807938966, Viktora Vide 26, 23000 Zadar</item>
    </izvorni_sadrzaj>
    <derivirana_varijabla naziv="DomainObject.Predmet.ProtuStrankaListFormatedWithAdressOIB_1">
      <item>VANDROKAŠ j.d.o.o. za frizerske usluge, OIB 13807938966, Viktora Vide 26, 23000 Zadar</item>
    </derivirana_varijabla>
  </DomainObject.Predmet.ProtuStrankaListFormatedWithAdressOIB>
  <DomainObject.Predmet.ProtuStrankaListNazivFormated>
    <izvorni_sadrzaj>
      <item>VANDROKAŠ j.d.o.o. za frizerske usluge</item>
    </izvorni_sadrzaj>
    <derivirana_varijabla naziv="DomainObject.Predmet.ProtuStrankaListNazivFormated_1">
      <item>VANDROKAŠ j.d.o.o. za frizerske usluge</item>
    </derivirana_varijabla>
  </DomainObject.Predmet.ProtuStrankaListNazivFormated>
  <DomainObject.Predmet.ProtuStrankaListNazivFormatedOIB>
    <izvorni_sadrzaj>
      <item>VANDROKAŠ j.d.o.o. za frizerske usluge, OIB 13807938966</item>
    </izvorni_sadrzaj>
    <derivirana_varijabla naziv="DomainObject.Predmet.ProtuStrankaListNazivFormatedOIB_1">
      <item>VANDROKAŠ j.d.o.o. za frizerske usluge, OIB 13807938966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VANDROKAŠ j.d.o.o. za frizerske usluge</izvorni_sadrzaj>
    <derivirana_varijabla naziv="DomainObject.Predmet.ProtustrankaIDrugi_1">VANDROKAŠ j.d.o.o. za frizerske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VANDROKAŠ j.d.o.o. za frizerske usluge, OIB 13807938966, Viktora Vide 26, 23000 Zadar</izvorni_sadrzaj>
    <derivirana_varijabla naziv="DomainObject.Predmet.ProtustrankaIDrugiAdressOIB_1">VANDROKAŠ j.d.o.o. za frizerske usluge, OIB 13807938966, Viktora Vide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VANDROKAŠ j.d.o.o. za frizerske usluge</item>
    </izvorni_sadrzaj>
    <derivirana_varijabla naziv="DomainObject.Predmet.SudioniciListNaziv_1">
      <item>FINA</item>
      <item>VANDROKAŠ j.d.o.o. za frizerske usluge</item>
    </derivirana_varijabla>
  </DomainObject.Predmet.SudioniciListNaziv>
  <DomainObject.Predmet.SudioniciListAdressOIB>
    <izvorni_sadrzaj>
      <item>FINA, OIB 85821130368</item>
      <item>VANDROKAŠ j.d.o.o. za frizerske usluge, OIB 13807938966, Viktora Vide 26,23000 Zadar</item>
    </izvorni_sadrzaj>
    <derivirana_varijabla naziv="DomainObject.Predmet.SudioniciListAdressOIB_1">
      <item>FINA, OIB 85821130368</item>
      <item>VANDROKAŠ j.d.o.o. za frizerske usluge, OIB 13807938966, Viktora Vide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13807938966</item>
    </izvorni_sadrzaj>
    <derivirana_varijabla naziv="DomainObject.Predmet.SudioniciListNazivOIB_1">
      <item>, OIB 85821130368</item>
      <item>, OIB 13807938966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D81485-2671-4584-BC4D-5DB80BD60E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808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2016-03-16T07:06:00Z</dcterms:created>
  <dc:creator>Ardena Bajlo</dc:creator>
  <cp:lastModifiedBy>Merlina Klišmanić</cp:lastModifiedBy>
  <cp:lastPrinted>2016-03-22T14:08:00Z</cp:lastPrinted>
  <dcterms:modified xmlns:xsi="http://www.w3.org/2001/XMLSchema-instance" xsi:type="dcterms:W3CDTF">2016-04-04T09:08:00Z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