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4B4430">
        <w:tc>
          <w:tcPr>
            <w:tcW w:type="dxa" w:w="3060"/>
            <w:hideMark/>
          </w:tcPr>
          <w:p w:rsidRDefault="00CC03F5" w:rsidP="00CC03F5" w:rsidR="00CC03F5" w:rsidRPr="004B4430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4B443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REPUBLIKA HRVATSKA</w:t>
            </w:r>
          </w:p>
          <w:p w:rsidRDefault="00CC03F5" w:rsidP="00CC03F5" w:rsidR="00CC03F5" w:rsidRPr="004B4430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B443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4B4430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B443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3630adc" w14:paraId="3630adc" w:rsidRDefault="00CC03F5" w:rsidP="00CC03F5" w:rsidR="00CC03F5" w:rsidRPr="004B4430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  <w:t xml:space="preserve">                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81.</w:t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AE3877">
        <w:rPr>
          <w:rFonts w:cs="Times New Roman" w:eastAsia="Times New Roman" w:hAnsi="Times New Roman" w:ascii="Times New Roman"/>
          <w:sz w:val="24"/>
          <w:szCs w:val="24"/>
          <w:lang w:eastAsia="hr-HR"/>
        </w:rPr>
        <w:t>St-3865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</w:t>
      </w:r>
      <w:r w:rsidR="006F0699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MEĐUNARODNI ZBOG MLADEŽI, Sesvete, Dunavska 17, registarski broj 00000301</w:t>
      </w:r>
      <w:r w:rsidR="004B4430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F0699">
        <w:rPr>
          <w:rFonts w:cs="Times New Roman" w:eastAsia="Times New Roman" w:hAnsi="Times New Roman" w:ascii="Times New Roman"/>
          <w:sz w:val="24"/>
          <w:szCs w:val="24"/>
          <w:lang w:eastAsia="hr-HR"/>
        </w:rPr>
        <w:t>95513721758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6F0699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MEĐUNARODNI ZBOG MLADEŽI, Sesvete, Dunavska 17, registarski broj 00000301</w:t>
      </w:r>
      <w:r w:rsidR="006F0699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F0699">
        <w:rPr>
          <w:rFonts w:cs="Times New Roman" w:eastAsia="Times New Roman" w:hAnsi="Times New Roman" w:ascii="Times New Roman"/>
          <w:sz w:val="24"/>
          <w:szCs w:val="24"/>
          <w:lang w:eastAsia="hr-HR"/>
        </w:rPr>
        <w:t>95513721758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6F0699">
        <w:rPr>
          <w:rFonts w:cs="Times New Roman" w:eastAsia="Times New Roman" w:hAnsi="Times New Roman" w:ascii="Times New Roman"/>
          <w:sz w:val="24"/>
          <w:szCs w:val="24"/>
          <w:lang w:eastAsia="hr-HR"/>
        </w:rPr>
        <w:t>1986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te da ukupni iznos duga evidentiranog na temelju neizvršenih osnova za plaćanje iznosi </w:t>
      </w:r>
      <w:r w:rsidR="006F0699">
        <w:rPr>
          <w:rFonts w:cs="Times New Roman" w:eastAsia="Times New Roman" w:hAnsi="Times New Roman" w:ascii="Times New Roman"/>
          <w:sz w:val="24"/>
          <w:szCs w:val="24"/>
          <w:lang w:eastAsia="hr-HR"/>
        </w:rPr>
        <w:t>1.676,66</w:t>
      </w:r>
      <w:r w:rsidR="0095473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 na dan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SUDSKI SAVJETNIK:</w:t>
      </w:r>
    </w:p>
    <w:p w:rsidRDefault="00492E13" w:rsidP="00492E13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MARIO ŽIŠKOVIĆ</w:t>
      </w:r>
      <w:r w:rsidR="00FF092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000D4" w:rsidP="00F84008" w:rsidR="005000D4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2E13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Mrežna stranica e-Oglasne ploče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highlight w:val="green"/>
          <w:u w:val="single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highlight w:val="green"/>
          <w:u w:val="single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</w:p>
    <w:p w:rsidRDefault="00F84008" w:rsidP="00F84008" w:rsidR="00F84008" w:rsidRPr="004B443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032871" w:rsidR="00032871" w:rsidRPr="004B4430">
      <w:pPr>
        <w:rPr>
          <w:rFonts w:cs="Times New Roman" w:hAnsi="Times New Roman" w:ascii="Times New Roman"/>
          <w:sz w:val="24"/>
          <w:szCs w:val="24"/>
        </w:rPr>
      </w:pPr>
    </w:p>
    <w:sectPr w:rsidR="00032871" w:rsidRPr="004B44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477039"/>
    <w:rsid w:val="0048518B"/>
    <w:rsid w:val="00492E13"/>
    <w:rsid w:val="004A66FD"/>
    <w:rsid w:val="004B4430"/>
    <w:rsid w:val="005000D4"/>
    <w:rsid w:val="0055229F"/>
    <w:rsid w:val="006F0699"/>
    <w:rsid w:val="008B2490"/>
    <w:rsid w:val="009037B9"/>
    <w:rsid w:val="009533C9"/>
    <w:rsid w:val="00954738"/>
    <w:rsid w:val="00AE3877"/>
    <w:rsid w:val="00BE369E"/>
    <w:rsid w:val="00CC03F5"/>
    <w:rsid w:val="00D568FC"/>
    <w:rsid w:val="00DD3079"/>
    <w:rsid w:val="00F520A4"/>
    <w:rsid w:val="00F84008"/>
    <w:rsid w:val="00FF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85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18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518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518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518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85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1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51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51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518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3865</izvorni_sadrzaj>
    <derivirana_varijabla naziv="DomainObject.Predmet.Broj_1">3865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St-3865/2015</izvorni_sadrzaj>
    <derivirana_varijabla naziv="DomainObject.Predmet.OznakaBroj_1">St-3865/2015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MEĐUNARODNI ZBOR MLADEŽI</izvorni_sadrzaj>
    <derivirana_varijabla naziv="DomainObject.Predmet.ProtustrankaFormated_1">  HRVATSKI MEĐUNARODNI ZBOR MLADEŽI</derivirana_varijabla>
  </DomainObject.Predmet.ProtustrankaFormated>
  <DomainObject.Predmet.ProtustrankaFormatedOIB>
    <izvorni_sadrzaj>  HRVATSKI MEĐUNARODNI ZBOR MLADEŽI, OIB 95513721758</izvorni_sadrzaj>
    <derivirana_varijabla naziv="DomainObject.Predmet.ProtustrankaFormatedOIB_1">  HRVATSKI MEĐUNARODNI ZBOR MLADEŽI, OIB 95513721758</derivirana_varijabla>
  </DomainObject.Predmet.ProtustrankaFormatedOIB>
  <DomainObject.Predmet.ProtustrankaFormatedWithAdress>
    <izvorni_sadrzaj> HRVATSKI MEĐUNARODNI ZBOR MLADEŽI, Dunavska 17, 10360 Sesvete</izvorni_sadrzaj>
    <derivirana_varijabla naziv="DomainObject.Predmet.ProtustrankaFormatedWithAdress_1"> HRVATSKI MEĐUNARODNI ZBOR MLADEŽI, Dunavska 17, 10360 Sesvete</derivirana_varijabla>
  </DomainObject.Predmet.ProtustrankaFormatedWithAdress>
  <DomainObject.Predmet.ProtustrankaFormatedWithAdressOIB>
    <izvorni_sadrzaj> HRVATSKI MEĐUNARODNI ZBOR MLADEŽI, OIB 95513721758, Dunavska 17, 10360 Sesvete</izvorni_sadrzaj>
    <derivirana_varijabla naziv="DomainObject.Predmet.ProtustrankaFormatedWithAdressOIB_1"> HRVATSKI MEĐUNARODNI ZBOR MLADEŽI, OIB 95513721758, Dunavska 17, 10360 Sesvete</derivirana_varijabla>
  </DomainObject.Predmet.ProtustrankaFormatedWithAdressOIB>
  <DomainObject.Predmet.ProtustrankaWithAdress>
    <izvorni_sadrzaj>HRVATSKI MEĐUNARODNI ZBOR MLADEŽI Dunavska 17, 10360 Sesvete</izvorni_sadrzaj>
    <derivirana_varijabla naziv="DomainObject.Predmet.ProtustrankaWithAdress_1">HRVATSKI MEĐUNARODNI ZBOR MLADEŽI Dunavska 17, 10360 Sesvete</derivirana_varijabla>
  </DomainObject.Predmet.ProtustrankaWithAdress>
  <DomainObject.Predmet.ProtustrankaWithAdressOIB>
    <izvorni_sadrzaj>HRVATSKI MEĐUNARODNI ZBOR MLADEŽI, OIB 95513721758, Dunavska 17, 10360 Sesvete</izvorni_sadrzaj>
    <derivirana_varijabla naziv="DomainObject.Predmet.ProtustrankaWithAdressOIB_1">HRVATSKI MEĐUNARODNI ZBOR MLADEŽI, OIB 95513721758, Dunavska 17, 10360 Sesvete</derivirana_varijabla>
  </DomainObject.Predmet.ProtustrankaWithAdressOIB>
  <DomainObject.Predmet.ProtustrankaNazivFormated>
    <izvorni_sadrzaj>HRVATSKI MEĐUNARODNI ZBOR MLADEŽI</izvorni_sadrzaj>
    <derivirana_varijabla naziv="DomainObject.Predmet.ProtustrankaNazivFormated_1">HRVATSKI MEĐUNARODNI ZBOR MLADEŽI</derivirana_varijabla>
  </DomainObject.Predmet.ProtustrankaNazivFormated>
  <DomainObject.Predmet.ProtustrankaNazivFormatedOIB>
    <izvorni_sadrzaj>HRVATSKI MEĐUNARODNI ZBOR MLADEŽI, OIB 95513721758</izvorni_sadrzaj>
    <derivirana_varijabla naziv="DomainObject.Predmet.ProtustrankaNazivFormatedOIB_1">HRVATSKI MEĐUNARODNI ZBOR MLADEŽI, OIB 95513721758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MEĐUNARODNI ZBOR MLADEŽI</item>
    </izvorni_sadrzaj>
    <derivirana_varijabla naziv="DomainObject.Predmet.ProtuStrankaListFormated_1">
      <item>HRVATSKI MEĐUNARODNI ZBOR MLADEŽI</item>
    </derivirana_varijabla>
  </DomainObject.Predmet.ProtuStrankaListFormated>
  <DomainObject.Predmet.ProtuStrankaListFormatedOIB>
    <izvorni_sadrzaj>
      <item>HRVATSKI MEĐUNARODNI ZBOR MLADEŽI, OIB 95513721758</item>
    </izvorni_sadrzaj>
    <derivirana_varijabla naziv="DomainObject.Predmet.ProtuStrankaListFormatedOIB_1">
      <item>HRVATSKI MEĐUNARODNI ZBOR MLADEŽI, OIB 95513721758</item>
    </derivirana_varijabla>
  </DomainObject.Predmet.ProtuStrankaListFormatedOIB>
  <DomainObject.Predmet.ProtuStrankaListFormatedWithAdress>
    <izvorni_sadrzaj>
      <item>HRVATSKI MEĐUNARODNI ZBOR MLADEŽI, Dunavska 17, 10360 Sesvete</item>
    </izvorni_sadrzaj>
    <derivirana_varijabla naziv="DomainObject.Predmet.ProtuStrankaListFormatedWithAdress_1">
      <item>HRVATSKI MEĐUNARODNI ZBOR MLADEŽI, Dunavska 17, 10360 Sesvete</item>
    </derivirana_varijabla>
  </DomainObject.Predmet.ProtuStrankaListFormatedWithAdress>
  <DomainObject.Predmet.ProtuStrankaListFormatedWithAdressOIB>
    <izvorni_sadrzaj>
      <item>HRVATSKI MEĐUNARODNI ZBOR MLADEŽI, OIB 95513721758, Dunavska 17, 10360 Sesvete</item>
    </izvorni_sadrzaj>
    <derivirana_varijabla naziv="DomainObject.Predmet.ProtuStrankaListFormatedWithAdressOIB_1">
      <item>HRVATSKI MEĐUNARODNI ZBOR MLADEŽI, OIB 95513721758, Dunavska 17, 10360 Sesvete</item>
    </derivirana_varijabla>
  </DomainObject.Predmet.ProtuStrankaListFormatedWithAdressOIB>
  <DomainObject.Predmet.ProtuStrankaListNazivFormated>
    <izvorni_sadrzaj>
      <item>HRVATSKI MEĐUNARODNI ZBOR MLADEŽI</item>
    </izvorni_sadrzaj>
    <derivirana_varijabla naziv="DomainObject.Predmet.ProtuStrankaListNazivFormated_1">
      <item>HRVATSKI MEĐUNARODNI ZBOR MLADEŽI</item>
    </derivirana_varijabla>
  </DomainObject.Predmet.ProtuStrankaListNazivFormated>
  <DomainObject.Predmet.ProtuStrankaListNazivFormatedOIB>
    <izvorni_sadrzaj>
      <item>HRVATSKI MEĐUNARODNI ZBOR MLADEŽI, OIB 95513721758</item>
    </izvorni_sadrzaj>
    <derivirana_varijabla naziv="DomainObject.Predmet.ProtuStrankaListNazivFormatedOIB_1">
      <item>HRVATSKI MEĐUNARODNI ZBOR MLADEŽI, OIB 95513721758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MEĐUNARODNI ZBOR MLADEŽI</izvorni_sadrzaj>
    <derivirana_varijabla naziv="DomainObject.Predmet.ProtustrankaIDrugi_1">HRVATSKI MEĐUNARODNI ZBOR MLADEŽI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MEĐUNARODNI ZBOR MLADEŽI, OIB 95513721758, Dunavska 17, 10360 Sesvete</izvorni_sadrzaj>
    <derivirana_varijabla naziv="DomainObject.Predmet.ProtustrankaIDrugiAdressOIB_1">HRVATSKI MEĐUNARODNI ZBOR MLADEŽI, OIB 95513721758, Dunavska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MEĐUNARODNI ZBOR MLADEŽI</item>
    </izvorni_sadrzaj>
    <derivirana_varijabla naziv="DomainObject.Predmet.SudioniciListNaziv_1">
      <item>FINA Regionalni centar Zagreb</item>
      <item>HRVATSKI MEĐUNARODNI ZBOR MLADEŽI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MEĐUNARODNI ZBOR MLADEŽI, OIB 95513721758, Dunavska 17,10360 Sesvete</item>
    </izvorni_sadrzaj>
    <derivirana_varijabla naziv="DomainObject.Predmet.SudioniciListAdressOIB_1">
      <item>FINA Regionalni centar Zagreb, OIB 85821130368, Trg svibanjskih žrtava 1995. 1,10000 Zagreb</item>
      <item>HRVATSKI MEĐUNARODNI ZBOR MLADEŽI, OIB 95513721758, Dunavska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95513721758</item>
    </izvorni_sadrzaj>
    <derivirana_varijabla naziv="DomainObject.Predmet.SudioniciListNazivOIB_1">
      <item>, OIB 85821130368</item>
      <item>, OIB 95513721758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2003</properties:Characters>
  <properties:Lines>64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2016-04-13T09:07:00Z</dcterms:created>
  <dc:creator>Mario Žišković</dc:creator>
  <cp:lastModifiedBy>Lidija Klinčić</cp:lastModifiedBy>
  <cp:lastPrinted>2016-04-13T09:10:00Z</cp:lastPrinted>
  <dcterms:modified xmlns:xsi="http://www.w3.org/2001/XMLSchema-instance" xsi:type="dcterms:W3CDTF">2016-04-13T09:14:00Z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