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96ae" w14:paraId="39e96ae" w:rsidRDefault="00AB4602" w:rsidP="00BD7F2C" w:rsidR="00BD7F2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7F2C">
        <w:t xml:space="preserve">                                                                                                                                                                   </w:t>
      </w:r>
    </w:p>
    <w:p w:rsidRDefault="00BD7F2C" w:rsidP="00BD7F2C" w:rsidR="00BD7F2C">
      <w:pPr>
        <w:spacing w:after="0"/>
        <w:ind w:firstLine="5245"/>
        <w:jc w:val="right"/>
      </w:pPr>
      <w:r>
        <w:t xml:space="preserve">                       2 St-282/2017-3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center"/>
      </w:pPr>
      <w:r>
        <w:t>U  I M E   R E P U B L I K E   H R V A T S K E</w:t>
      </w:r>
    </w:p>
    <w:p w:rsidRDefault="00BD7F2C" w:rsidP="00BD7F2C" w:rsidR="00BD7F2C">
      <w:pPr>
        <w:spacing w:after="0"/>
        <w:jc w:val="center"/>
      </w:pPr>
    </w:p>
    <w:p w:rsidRDefault="00BD7F2C" w:rsidP="00BD7F2C" w:rsidR="00BD7F2C">
      <w:pPr>
        <w:spacing w:after="0"/>
        <w:jc w:val="center"/>
      </w:pPr>
      <w:r>
        <w:t xml:space="preserve"> R J E Š E N J E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ADEPTIO jednostavno društvo s ograničenom odgovornošću za promociju, promidžbu i propagandu, </w:t>
      </w:r>
      <w:proofErr w:type="spellStart"/>
      <w:r>
        <w:t>Rezovac</w:t>
      </w:r>
      <w:proofErr w:type="spellEnd"/>
      <w:r>
        <w:t xml:space="preserve"> (Grad Virovitica), Stari </w:t>
      </w:r>
      <w:proofErr w:type="spellStart"/>
      <w:r>
        <w:t>Rezovac</w:t>
      </w:r>
      <w:proofErr w:type="spellEnd"/>
      <w:r>
        <w:t xml:space="preserve"> 38,  MBS: 010096266, OIB: 89720221603, dana 01. kolovoza 2017. godine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center"/>
      </w:pPr>
      <w:r>
        <w:t>r i j e š i o   j e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  <w:rPr>
          <w:szCs w:val="20"/>
        </w:rPr>
      </w:pPr>
      <w:r>
        <w:tab/>
        <w:t xml:space="preserve">I. Otvara se stečajni postupak nad dužnikom ADEPTIO jednostavno društvo s ograničenom odgovornošću za promociju, promidžbu i propagandu, </w:t>
      </w:r>
      <w:proofErr w:type="spellStart"/>
      <w:r>
        <w:t>Rezovac</w:t>
      </w:r>
      <w:proofErr w:type="spellEnd"/>
      <w:r>
        <w:t xml:space="preserve"> (Grad Virovitica), Stari </w:t>
      </w:r>
      <w:proofErr w:type="spellStart"/>
      <w:r>
        <w:t>Rezovac</w:t>
      </w:r>
      <w:proofErr w:type="spellEnd"/>
      <w:r>
        <w:t xml:space="preserve"> 38,  MBS: 010096266, OIB: 89720221603.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  <w:r>
        <w:tab/>
        <w:t xml:space="preserve">II. Za stečajnog upravitelja imenuje se KREŠIMIR FUČKAR, </w:t>
      </w:r>
      <w:proofErr w:type="spellStart"/>
      <w:r>
        <w:t>Sladojevci</w:t>
      </w:r>
      <w:proofErr w:type="spellEnd"/>
      <w:r>
        <w:t>, Braće Radića 63, OIB:  01195634741.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  <w:rPr>
          <w:szCs w:val="20"/>
        </w:rPr>
      </w:pPr>
      <w:r>
        <w:tab/>
        <w:t xml:space="preserve">III. Zaključuje se stečajni postupak nad dužnikom ADEPTIO jednostavno društvo s ograničenom odgovornošću za promociju, promidžbu i propagandu, </w:t>
      </w:r>
      <w:proofErr w:type="spellStart"/>
      <w:r>
        <w:t>Rezovac</w:t>
      </w:r>
      <w:proofErr w:type="spellEnd"/>
      <w:r>
        <w:t xml:space="preserve"> (Grad Virovitica), Stari </w:t>
      </w:r>
      <w:proofErr w:type="spellStart"/>
      <w:r>
        <w:t>Rezovac</w:t>
      </w:r>
      <w:proofErr w:type="spellEnd"/>
      <w:r>
        <w:t xml:space="preserve"> 38,  MBS: 010096266, OIB: 89720221603.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  <w:rPr>
          <w:lang w:val="en-GB"/>
        </w:rPr>
      </w:pPr>
      <w:r>
        <w:tab/>
        <w:t>IV. Stečajni postupak je otvoren i zaključen s danom 01. kolovoza 2017. godine u 12,00 sati, kada je ovo rješenje objavljeno na e-oglasnoj ploči ovoga suda.</w:t>
      </w:r>
    </w:p>
    <w:p w:rsidRDefault="00BD7F2C" w:rsidP="00BD7F2C" w:rsidR="00BD7F2C">
      <w:pPr>
        <w:pStyle w:val="Bezproreda"/>
        <w:spacing w:after="0"/>
        <w:jc w:val="both"/>
      </w:pPr>
    </w:p>
    <w:p w:rsidRDefault="00BD7F2C" w:rsidP="00BD7F2C" w:rsidR="00BD7F2C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D7F2C" w:rsidP="00BD7F2C" w:rsidR="00BD7F2C">
      <w:pPr>
        <w:spacing w:after="0"/>
        <w:jc w:val="both"/>
        <w:rPr>
          <w:rFonts w:cs="Times New Roman"/>
        </w:rPr>
      </w:pPr>
    </w:p>
    <w:p w:rsidRDefault="00BD7F2C" w:rsidP="00BD7F2C" w:rsidR="00BD7F2C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center"/>
      </w:pPr>
      <w:r>
        <w:t>Obrazloženje</w:t>
      </w:r>
    </w:p>
    <w:p w:rsidRDefault="00BD7F2C" w:rsidP="00BD7F2C" w:rsidR="00BD7F2C">
      <w:pPr>
        <w:spacing w:after="0"/>
        <w:jc w:val="center"/>
      </w:pPr>
    </w:p>
    <w:p w:rsidRDefault="00BD7F2C" w:rsidP="00BD7F2C" w:rsidR="00BD7F2C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St-282/2017-2, koji je objavljen na mrežnoj stranici e-oglasna ploča Trgovačkog suda u Bjelovaru 05. lipnja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D7F2C" w:rsidP="00BD7F2C" w:rsidR="00BD7F2C">
      <w:pPr>
        <w:spacing w:after="0"/>
        <w:ind w:firstLine="5245"/>
        <w:jc w:val="right"/>
      </w:pPr>
      <w:r>
        <w:lastRenderedPageBreak/>
        <w:t xml:space="preserve">                       2 St-282/2017-3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D7F2C" w:rsidP="00BD7F2C" w:rsidR="00BD7F2C">
      <w:pPr>
        <w:pStyle w:val="Bezproreda"/>
        <w:spacing w:after="0"/>
        <w:jc w:val="both"/>
      </w:pPr>
    </w:p>
    <w:p w:rsidRDefault="00BD7F2C" w:rsidP="00BD7F2C" w:rsidR="00BD7F2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D7F2C" w:rsidP="00BD7F2C" w:rsidR="00BD7F2C">
      <w:pPr>
        <w:spacing w:after="0"/>
        <w:ind w:firstLine="851"/>
        <w:jc w:val="both"/>
      </w:pPr>
    </w:p>
    <w:p w:rsidRDefault="00BD7F2C" w:rsidP="00BD7F2C" w:rsidR="00BD7F2C">
      <w:pPr>
        <w:spacing w:after="0"/>
        <w:jc w:val="center"/>
      </w:pPr>
      <w:r>
        <w:t>U Bjelovaru, 01. kolovoza 2017. godine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ind w:firstLine="720" w:left="4320"/>
      </w:pPr>
      <w:r>
        <w:t>SUDSKI SAVJETNIK</w:t>
      </w:r>
    </w:p>
    <w:p w:rsidRDefault="00BD7F2C" w:rsidP="00BD7F2C" w:rsidR="00BD7F2C">
      <w:pPr>
        <w:spacing w:after="0"/>
        <w:ind w:firstLine="4111"/>
      </w:pPr>
      <w:r>
        <w:tab/>
        <w:t xml:space="preserve">     MIROSLAV LOVREKOVIĆ, v.r.</w:t>
      </w:r>
    </w:p>
    <w:p w:rsidRDefault="00BD7F2C" w:rsidP="00BD7F2C" w:rsidR="00BD7F2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D7F2C" w:rsidP="00BD7F2C" w:rsidR="00BD7F2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D7F2C" w:rsidP="00BD7F2C" w:rsidR="00BD7F2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D7F2C" w:rsidP="00BD7F2C" w:rsidR="00BD7F2C">
      <w:pPr>
        <w:spacing w:after="0"/>
        <w:jc w:val="both"/>
      </w:pPr>
    </w:p>
    <w:p w:rsidRDefault="00BD7F2C" w:rsidP="00BD7F2C" w:rsidR="00BD7F2C">
      <w:pPr>
        <w:spacing w:after="0"/>
        <w:jc w:val="both"/>
      </w:pPr>
    </w:p>
    <w:p w:rsidRDefault="00BD7F2C" w:rsidP="00BD7F2C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A80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F2C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823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St-282/2017-3</izvorni_sadrzaj>
    <derivirana_varijabla naziv="DomainObject.Oznaka_1">St-282/2017-3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ADEPTIO jednostavno društvo s ograničenom odgovornošću za promociju, promidžbu i propagandu zastupanog po punomoćniku Ivana Vujičić</izvorni_sadrzaj>
    <derivirana_varijabla naziv="DomainObject.Predmet.ProtustrankaFormated_1">  ADEPTIO jednostavno društvo s ograničenom odgovornošću za promociju, promidžbu i propagandu zastupanog po punomoćniku Ivana Vujičić</derivirana_varijabla>
  </DomainObject.Predmet.ProtustrankaFormated>
  <DomainObject.Predmet.ProtustrankaFormatedOIB>
    <izvorni_sadrzaj>  ADEPTIO jednostavno društvo s ograničenom odgovornošću za promociju, promidžbu i propagandu, OIB 89720221603 zastupanog po punomoćniku Ivana Vujičić</izvorni_sadrzaj>
    <derivirana_varijabla naziv="DomainObject.Predmet.ProtustrankaFormatedOIB_1">  ADEPTIO jednostavno društvo s ograničenom odgovornošću za promociju, promidžbu i propagandu, OIB 89720221603 zastupanog po punomoćniku Ivana Vujičić</derivirana_varijabla>
  </DomainObject.Predmet.ProtustrankaFormatedOIB>
  <DomainObject.Predmet.ProtustrankaFormatedWithAdress>
    <izvorni_sadrzaj> ADEPTIO jednostavno društvo s ograničenom odgovornošću za promociju, promidžbu i propagandu, Stari Rezovac 38, 33000 Rezovac zastupanog po punomoćniku Ivana Vujičić</izvorni_sadrzaj>
    <derivirana_varijabla naziv="DomainObject.Predmet.ProtustrankaFormatedWithAdress_1"> ADEPTIO jednostavno društvo s ograničenom odgovornošću za promociju, promidžbu i propagandu, Stari Rezovac 38, 33000 Rezovac zastupanog po punomoćniku Ivana Vujičić</derivirana_varijabla>
  </DomainObject.Predmet.ProtustrankaFormatedWithAdress>
  <DomainObject.Predmet.ProtustrankaFormatedWithAdressOIB>
    <izvorni_sadrzaj> ADEPTIO jednostavno društvo s ograničenom odgovornošću za promociju, promidžbu i propagandu, OIB 89720221603, Stari Rezovac 38, 33000 Rezovac zastupanog po punomoćniku Ivana Vujičić</izvorni_sadrzaj>
    <derivirana_varijabla naziv="DomainObject.Predmet.ProtustrankaFormatedWithAdressOIB_1"> ADEPTIO jednostavno društvo s ograničenom odgovornošću za promociju, promidžbu i propagandu, OIB 89720221603, Stari Rezovac 38, 33000 Rezovac zastupanog po punomoćniku Ivana Vujičić</derivirana_varijabla>
  </DomainObject.Predmet.ProtustrankaFormatedWithAdressOIB>
  <DomainObject.Predmet.ProtustrankaWithAdress>
    <izvorni_sadrzaj>ADEPTIO jednostavno društvo s ograničenom odgovornošću za promociju, promidžbu i propagandu Stari Rezovac 38, 33000 Rezovac</izvorni_sadrzaj>
    <derivirana_varijabla naziv="DomainObject.Predmet.ProtustrankaWithAdress_1">ADEPTIO jednostavno društvo s ograničenom odgovornošću za promociju, promidžbu i propagandu Stari Rezovac 38, 33000 Rezovac</derivirana_varijabla>
  </DomainObject.Predmet.ProtustrankaWithAdress>
  <DomainObject.Predmet.ProtustrankaWithAdressOIB>
    <izvorni_sadrzaj>ADEPTIO jednostavno društvo s ograničenom odgovornošću za promociju, promidžbu i propagandu, OIB 89720221603, Stari Rezovac 38, 33000 Rezovac</izvorni_sadrzaj>
    <derivirana_varijabla naziv="DomainObject.Predmet.ProtustrankaWithAdressOIB_1">ADEPTIO jednostavno društvo s ograničenom odgovornošću za promociju, promidžbu i propagandu, OIB 89720221603, Stari Rezovac 38, 33000 Rezovac</derivirana_varijabla>
  </DomainObject.Predmet.ProtustrankaWithAdressOIB>
  <DomainObject.Predmet.ProtustrankaNazivFormated>
    <izvorni_sadrzaj>ADEPTIO jednostavno društvo s ograničenom odgovornošću za promociju, promidžbu i propagandu</izvorni_sadrzaj>
    <derivirana_varijabla naziv="DomainObject.Predmet.ProtustrankaNazivFormated_1">ADEPTIO jednostavno društvo s ograničenom odgovornošću za promociju, promidžbu i propagandu</derivirana_varijabla>
  </DomainObject.Predmet.ProtustrankaNazivFormated>
  <DomainObject.Predmet.ProtustrankaNazivFormatedOIB>
    <izvorni_sadrzaj>ADEPTIO jednostavno društvo s ograničenom odgovornošću za promociju, promidžbu i propagandu, OIB 89720221603</izvorni_sadrzaj>
    <derivirana_varijabla naziv="DomainObject.Predmet.ProtustrankaNazivFormatedOIB_1">ADEPTIO jednostavno društvo s ograničenom odgovornošću za promociju, promidžbu i propagandu, OIB 89720221603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ADEPTIO jednostavno društvo s ograničenom odgovornošću za promociju, promidžbu i propagandu zastupanog po punomoćniku Ivana Vujičić</item>
    </izvorni_sadrzaj>
    <derivirana_varijabla naziv="DomainObject.Predmet.ProtuStrankaListFormated_1">
      <item>ADEPTIO jednostavno društvo s ograničenom odgovornošću za promociju, promidžbu i propagandu zastupanog po punomoćniku Ivana Vujičić</item>
    </derivirana_varijabla>
  </DomainObject.Predmet.ProtuStrankaListFormated>
  <DomainObject.Predmet.ProtuStrankaListFormatedOIB>
    <izvorni_sadrzaj>
      <item>ADEPTIO jednostavno društvo s ograničenom odgovornošću za promociju, promidžbu i propagandu, OIB 89720221603 zastupanog po punomoćniku Ivana Vujičić</item>
    </izvorni_sadrzaj>
    <derivirana_varijabla naziv="DomainObject.Predmet.ProtuStrankaListFormatedOIB_1">
      <item>ADEPTIO jednostavno društvo s ograničenom odgovornošću za promociju, promidžbu i propagandu, OIB 89720221603 zastupanog po punomoćniku Ivana Vujičić</item>
    </derivirana_varijabla>
  </DomainObject.Predmet.ProtuStrankaListFormatedOIB>
  <DomainObject.Predmet.ProtuStrankaListFormatedWithAdress>
    <izvorni_sadrzaj>
      <item>ADEPTIO jednostavno društvo s ograničenom odgovornošću za promociju, promidžbu i propagandu, Stari Rezovac 38, 33000 Rezovac zastupanog po punomoćniku Ivana Vujičić</item>
    </izvorni_sadrzaj>
    <derivirana_varijabla naziv="DomainObject.Predmet.ProtuStrankaListFormatedWithAdress_1">
      <item>ADEPTIO jednostavno društvo s ograničenom odgovornošću za promociju, promidžbu i propagandu, Stari Rezovac 38, 33000 Rezovac zastupanog po punomoćniku Ivana Vujičić</item>
    </derivirana_varijabla>
  </DomainObject.Predmet.ProtuStrankaListFormatedWithAdress>
  <DomainObject.Predmet.ProtuStrankaListFormatedWithAdressOIB>
    <izvorni_sadrzaj>
      <item>ADEPTIO jednostavno društvo s ograničenom odgovornošću za promociju, promidžbu i propagandu, OIB 89720221603, Stari Rezovac 38, 33000 Rezovac zastupanog po punomoćniku Ivana Vujičić</item>
    </izvorni_sadrzaj>
    <derivirana_varijabla naziv="DomainObject.Predmet.ProtuStrankaListFormatedWithAdressOIB_1">
      <item>ADEPTIO jednostavno društvo s ograničenom odgovornošću za promociju, promidžbu i propagandu, OIB 89720221603, Stari Rezovac 38, 33000 Rezovac zastupanog po punomoćniku Ivana Vujičić</item>
    </derivirana_varijabla>
  </DomainObject.Predmet.ProtuStrankaListFormatedWithAdressOIB>
  <DomainObject.Predmet.ProtuStrankaListNazivFormated>
    <izvorni_sadrzaj>
      <item>ADEPTIO jednostavno društvo s ograničenom odgovornošću za promociju, promidžbu i propagandu</item>
    </izvorni_sadrzaj>
    <derivirana_varijabla naziv="DomainObject.Predmet.ProtuStrankaListNazivFormated_1">
      <item>ADEPTIO jednostavno društvo s ograničenom odgovornošću za promociju, promidžbu i propagandu</item>
    </derivirana_varijabla>
  </DomainObject.Predmet.ProtuStrankaListNazivFormated>
  <DomainObject.Predmet.ProtuStrankaListNazivFormatedOIB>
    <izvorni_sadrzaj>
      <item>ADEPTIO jednostavno društvo s ograničenom odgovornošću za promociju, promidžbu i propagandu, OIB 89720221603</item>
    </izvorni_sadrzaj>
    <derivirana_varijabla naziv="DomainObject.Predmet.ProtuStrankaListNazivFormatedOIB_1">
      <item>ADEPTIO jednostavno društvo s ograničenom odgovornošću za promociju, promidžbu i propagandu, OIB 89720221603</item>
    </derivirana_varijabla>
  </DomainObject.Predmet.ProtuStrankaListNazivFormatedOIB>
  <DomainObject.Predmet.OstaliListFormated>
    <izvorni_sadrzaj>
      <item>Ivana Vujičić punomoćnik sudionika u postupku ADEPTIO jednostavno društvo s ograničenom odgovornošću za promociju, promidžbu i propagandu</item>
    </izvorni_sadrzaj>
    <derivirana_varijabla naziv="DomainObject.Predmet.OstaliListFormated_1">
      <item>Ivana Vujičić punomoćnik sudionika u postupku ADEPTIO jednostavno društvo s ograničenom odgovornošću za promociju, promidžbu i propagandu</item>
    </derivirana_varijabla>
  </DomainObject.Predmet.OstaliListFormated>
  <DomainObject.Predmet.OstaliListFormatedOIB>
    <izvorni_sadrzaj>
      <item>Ivana Vujičić, OIB 29529957077 punomoćnik sudionika u postupku ADEPTIO jednostavno društvo s ograničenom odgovornošću za promociju, promidžbu i propagandu</item>
    </izvorni_sadrzaj>
    <derivirana_varijabla naziv="DomainObject.Predmet.OstaliListFormatedOIB_1">
      <item>Ivana Vujičić, OIB 29529957077 punomoćnik sudionika u postupku ADEPTIO jednostavno društvo s ograničenom odgovornošću za promociju, promidžbu i propagandu</item>
    </derivirana_varijabla>
  </DomainObject.Predmet.OstaliListFormatedOIB>
  <DomainObject.Predmet.OstaliListFormatedWithAdress>
    <izvorni_sadrzaj>
      <item>Ivana Vujičić, Stari Rezovac 38, 33000 Rezovac punomoćnik sudionika u postupku ADEPTIO jednostavno društvo s ograničenom odgovornošću za promociju, promidžbu i propagandu</item>
    </izvorni_sadrzaj>
    <derivirana_varijabla naziv="DomainObject.Predmet.OstaliListFormatedWithAdress_1">
      <item>Ivana Vujičić, Stari Rezovac 38, 33000 Rezovac punomoćnik sudionika u postupku ADEPTIO jednostavno društvo s ograničenom odgovornošću za promociju, promidžbu i propagandu</item>
    </derivirana_varijabla>
  </DomainObject.Predmet.OstaliListFormatedWithAdress>
  <DomainObject.Predmet.OstaliListFormatedWithAdressOIB>
    <izvorni_sadrzaj>
      <item>Ivana Vujičić, OIB 29529957077, Stari Rezovac 38, 33000 Rezovac punomoćnik sudionika u postupku ADEPTIO jednostavno društvo s ograničenom odgovornošću za promociju, promidžbu i propagandu</item>
    </izvorni_sadrzaj>
    <derivirana_varijabla naziv="DomainObject.Predmet.OstaliListFormatedWithAdressOIB_1">
      <item>Ivana Vujičić, OIB 29529957077, Stari Rezovac 38, 33000 Rezovac punomoćnik sudionika u postupku ADEPTIO jednostavno društvo s ograničenom odgovornošću za promociju, promidžbu i propagandu</item>
    </derivirana_varijabla>
  </DomainObject.Predmet.OstaliListFormatedWithAdressOIB>
  <DomainObject.Predmet.OstaliListNazivFormated>
    <izvorni_sadrzaj>
      <item>Ivana Vujičić</item>
    </izvorni_sadrzaj>
    <derivirana_varijabla naziv="DomainObject.Predmet.OstaliListNazivFormated_1">
      <item>Ivana Vujičić</item>
    </derivirana_varijabla>
  </DomainObject.Predmet.OstaliListNazivFormated>
  <DomainObject.Predmet.OstaliListNazivFormatedOIB>
    <izvorni_sadrzaj>
      <item>Ivana Vujičić, OIB 29529957077</item>
    </izvorni_sadrzaj>
    <derivirana_varijabla naziv="DomainObject.Predmet.OstaliListNazivFormatedOIB_1">
      <item>Ivana Vujičić, OIB 29529957077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>St-282/2017-3</izvorni_sadrzaj>
    <derivirana_varijabla naziv="DomainObject.PoslovniBrojDokumenta_1">St-282/2017-3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ADEPTIO jednostavno društvo s ograničenom odgovornošću za promociju, promidžbu i propagandu</izvorni_sadrzaj>
    <derivirana_varijabla naziv="DomainObject.Predmet.ProtustrankaIDrugi_1">ADEPTIO jednostavno društvo s ograničenom odgovornošću za promociju, promidžbu i propagandu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ADEPTIO jednostavno društvo s ograničenom odgovornošću za promociju, promidžbu i propagandu, OIB 89720221603, Stari Rezovac 38, 33000 Rezovac</izvorni_sadrzaj>
    <derivirana_varijabla naziv="DomainObject.Predmet.ProtustrankaIDrugiAdressOIB_1">ADEPTIO jednostavno društvo s ograničenom odgovornošću za promociju, promidžbu i propagandu, OIB 89720221603, Stari Rezovac 38, 33000 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ADEPTIO jednostavno društvo s ograničenom odgovornošću za promociju, promidžbu i propagandu</item>
      <item>Ivana Vujičić</item>
    </izvorni_sadrzaj>
    <derivirana_varijabla naziv="DomainObject.Predmet.SudioniciListNaziv_1">
      <item>FINA, RC ZAGREB, Podružnica BJELOVAR</item>
      <item>ADEPTIO jednostavno društvo s ograničenom odgovornošću za promociju, promidžbu i propagandu</item>
      <item>Ivana Vujičić</item>
    </derivirana_varijabla>
  </DomainObject.Predmet.SudioniciListNaziv>
  <DomainObject.Predmet.SudioniciListAdressOIB>
    <izvorni_sadrzaj>
      <item>FINA, RC ZAGREB, Podružnica BJELOVAR, OIB 85821130368, F. Supila 4,43000 Bjelovar</item>
      <item>ADEPTIO jednostavno društvo s ograničenom odgovornošću za promociju, promidžbu i propagandu, OIB 89720221603, Stari Rezovac 38,33000 Rezovac</item>
      <item>Ivana Vujičić, OIB 29529957077, Stari Rezovac 38,33000 Rezovac</item>
    </izvorni_sadrzaj>
    <derivirana_varijabla naziv="DomainObject.Predmet.SudioniciListAdressOIB_1">
      <item>FINA, RC ZAGREB, Podružnica BJELOVAR, OIB 85821130368, F. Supila 4,43000 Bjelovar</item>
      <item>ADEPTIO jednostavno društvo s ograničenom odgovornošću za promociju, promidžbu i propagandu, OIB 89720221603, Stari Rezovac 38,33000 Rezovac</item>
      <item>Ivana Vujičić, OIB 29529957077, Stari Rezovac 38,33000 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2DA2A-1F51-427F-A8F5-EBD7B1A21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3647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2017-08-01T09:32:00Z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St-282/2017-3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