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655d" w14:paraId="52e655d" w:rsidRDefault="00B6676E" w:rsidP="00B6676E" w:rsidR="00B6676E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127F2A">
        <w:rPr>
          <w:b/>
        </w:rPr>
        <w:t>Broj: 7/St-1030/2017-</w:t>
      </w:r>
      <w:r w:rsidR="0035262B">
        <w:rPr>
          <w:b/>
        </w:rPr>
        <w:t>13</w:t>
      </w:r>
    </w:p>
    <w:p w:rsidRDefault="00B6676E" w:rsidP="00B6676E" w:rsidR="00B6676E">
      <w:pPr>
        <w:jc w:val="both"/>
        <w:rPr>
          <w:b/>
        </w:rPr>
      </w:pPr>
      <w:r>
        <w:rPr>
          <w:b/>
        </w:rPr>
        <w:t>REPUBLIKA HRVATSKA</w:t>
      </w:r>
    </w:p>
    <w:p w:rsidRDefault="00B6676E" w:rsidP="00B6676E" w:rsidR="00B6676E">
      <w:pPr>
        <w:jc w:val="both"/>
        <w:rPr>
          <w:b/>
        </w:rPr>
      </w:pPr>
      <w:r>
        <w:rPr>
          <w:b/>
        </w:rPr>
        <w:t>TRGOVAČKI SUD U OSIJEKU</w:t>
      </w:r>
    </w:p>
    <w:p w:rsidRDefault="00B6676E" w:rsidP="00B6676E" w:rsidR="00B6676E">
      <w:pPr>
        <w:jc w:val="both"/>
        <w:rPr>
          <w:b/>
        </w:rPr>
      </w:pPr>
      <w:r>
        <w:rPr>
          <w:b/>
        </w:rPr>
        <w:t>STALNA SLUŽBA U SLAVONSKOM BRODU</w:t>
      </w:r>
    </w:p>
    <w:p w:rsidRDefault="00B6676E" w:rsidP="00B6676E" w:rsidR="00B6676E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</w:t>
      </w:r>
    </w:p>
    <w:p w:rsidRDefault="00B6676E" w:rsidP="00B6676E" w:rsidR="00B6676E">
      <w:pPr>
        <w:jc w:val="both"/>
        <w:rPr>
          <w:b/>
        </w:rPr>
      </w:pPr>
      <w:r>
        <w:rPr>
          <w:b/>
        </w:rPr>
        <w:t xml:space="preserve">SLAVONSKI BROD    </w:t>
      </w:r>
    </w:p>
    <w:p w:rsidRDefault="00B6676E" w:rsidP="00B6676E" w:rsidR="00B6676E">
      <w:pPr>
        <w:jc w:val="both"/>
        <w:rPr>
          <w:b/>
        </w:rPr>
      </w:pPr>
    </w:p>
    <w:p w:rsidRDefault="00B6676E" w:rsidP="00B6676E" w:rsidR="00B6676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6676E" w:rsidP="00B6676E" w:rsidR="00B6676E">
      <w:pPr>
        <w:jc w:val="center"/>
        <w:rPr>
          <w:b/>
        </w:rPr>
      </w:pPr>
    </w:p>
    <w:p w:rsidRDefault="00B6676E" w:rsidP="00B6676E" w:rsidR="00B6676E">
      <w:pPr>
        <w:jc w:val="center"/>
        <w:rPr>
          <w:b/>
        </w:rPr>
      </w:pPr>
      <w:r>
        <w:rPr>
          <w:b/>
        </w:rPr>
        <w:t>R J E Š E N J E</w:t>
      </w:r>
    </w:p>
    <w:p w:rsidRDefault="00B6676E" w:rsidP="00B6676E" w:rsidR="00B6676E">
      <w:pPr>
        <w:jc w:val="both"/>
        <w:rPr>
          <w:b/>
        </w:rPr>
      </w:pP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</w:pPr>
      <w:r>
        <w:t xml:space="preserve">                  </w:t>
      </w:r>
      <w:r>
        <w:tab/>
        <w:t>TRGOVAČKI SUD U OSIJEKU, STALNA SLUŽBA U SLAVONSKOM BRODU, po stečajnoj sutkinji Mirni Vujčić, postupajući po prijedlogu  predlagatelja FINANCIJSKE AGENCIJE, Regionalnog centra Zagreb, Podružnice Zagreb za otvaranje stečajnog postupka nad stečajnim dužnikom BRUKOR-ZG d.o.o. za usluge i trgovinu, skraćena tvrtka: BRUKOR-ZG d.o.o., Zagreb, Brdovečka 14, OIB 66568348960, dana 1</w:t>
      </w:r>
      <w:r w:rsidR="00127F2A">
        <w:t>4.</w:t>
      </w:r>
      <w:r w:rsidR="0035262B">
        <w:t xml:space="preserve"> </w:t>
      </w:r>
      <w:r w:rsidR="00127F2A">
        <w:t>prosinca</w:t>
      </w:r>
      <w:r>
        <w:t xml:space="preserve"> 2017. godine</w:t>
      </w:r>
    </w:p>
    <w:p w:rsidRDefault="00B6676E" w:rsidP="00127F2A" w:rsidR="00127F2A">
      <w:pPr>
        <w:jc w:val="center"/>
      </w:pPr>
      <w:r>
        <w:t xml:space="preserve">r i j e š i o    j e </w:t>
      </w:r>
      <w:r>
        <w:tab/>
        <w:t xml:space="preserve"> </w:t>
      </w:r>
      <w:r>
        <w:tab/>
      </w:r>
    </w:p>
    <w:p w:rsidRDefault="00127F2A" w:rsidP="00B6676E" w:rsidR="00B6676E">
      <w:pPr>
        <w:jc w:val="both"/>
      </w:pPr>
      <w:r>
        <w:t xml:space="preserve"> </w:t>
      </w:r>
      <w:r>
        <w:tab/>
      </w:r>
      <w:r>
        <w:tab/>
      </w:r>
      <w:r w:rsidR="00B6676E">
        <w:t xml:space="preserve"> </w:t>
      </w:r>
    </w:p>
    <w:p w:rsidRDefault="00B6676E" w:rsidP="00B6676E" w:rsidR="00127F2A">
      <w:pPr>
        <w:jc w:val="both"/>
      </w:pPr>
      <w:r>
        <w:t xml:space="preserve"> </w:t>
      </w:r>
      <w:r>
        <w:tab/>
        <w:t xml:space="preserve"> </w:t>
      </w:r>
      <w:r>
        <w:tab/>
      </w:r>
      <w:r w:rsidR="00127F2A">
        <w:t>Nalaže se dužniku</w:t>
      </w:r>
      <w:r w:rsidR="00127F2A" w:rsidRPr="00127F2A">
        <w:t xml:space="preserve"> BRUKOR-ZG d.o.o. za usluge i trgovinu, skraćena tvrtka: BRUKOR-ZG d.o.o., Zagreb, Brdovečka 14, OIB 66568348960 naknaditi Financijskoj agenciji</w:t>
      </w:r>
      <w:r w:rsidR="00127F2A">
        <w:t xml:space="preserve"> n</w:t>
      </w:r>
      <w:r w:rsidR="00127F2A" w:rsidRPr="00127F2A">
        <w:t>astale troškove postupka u iznosu od 175,00 Kn uplatom na račun broj HR4223900011100017042, model HR05, poziv na broj 7524005-OIB dužnika (66568348960 ), a u roku od osam dana</w:t>
      </w:r>
    </w:p>
    <w:p w:rsidRDefault="00B6676E" w:rsidP="00B6676E" w:rsidR="00B6676E">
      <w:pPr>
        <w:jc w:val="center"/>
      </w:pPr>
    </w:p>
    <w:p w:rsidRDefault="00B6676E" w:rsidP="00B6676E" w:rsidR="00B6676E">
      <w:pPr>
        <w:jc w:val="center"/>
      </w:pPr>
      <w:r>
        <w:t>Obrazloženje</w:t>
      </w:r>
    </w:p>
    <w:p w:rsidRDefault="00B6676E" w:rsidP="00B6676E" w:rsidR="00B6676E">
      <w:pPr>
        <w:jc w:val="center"/>
      </w:pPr>
    </w:p>
    <w:p w:rsidRDefault="00127F2A" w:rsidP="00127F2A" w:rsidR="00127F2A">
      <w:pPr>
        <w:jc w:val="both"/>
      </w:pPr>
      <w:r>
        <w:t xml:space="preserve"> </w:t>
      </w:r>
      <w:r>
        <w:tab/>
      </w:r>
      <w:r>
        <w:tab/>
        <w:t>Pravomoćnim rješenjem posl.br. 7/St-1030/2017-11 od 15.</w:t>
      </w:r>
      <w:r w:rsidR="0035262B">
        <w:t xml:space="preserve"> </w:t>
      </w:r>
      <w:r>
        <w:t>studenoga 2017.</w:t>
      </w:r>
      <w:r w:rsidR="0035262B">
        <w:t xml:space="preserve"> </w:t>
      </w:r>
      <w:r>
        <w:t>godine odbijen je prijedlog Financijske agencije</w:t>
      </w:r>
      <w:r w:rsidR="0035262B">
        <w:t>,</w:t>
      </w:r>
      <w:r>
        <w:t xml:space="preserve"> Regionalnog centra Zagreb</w:t>
      </w:r>
      <w:r w:rsidR="0035262B">
        <w:t>,</w:t>
      </w:r>
      <w:r>
        <w:t xml:space="preserve"> Podružnice Zagreb</w:t>
      </w:r>
      <w:r w:rsidR="0035262B">
        <w:t xml:space="preserve"> ( dalje FINA )</w:t>
      </w:r>
      <w:r>
        <w:t xml:space="preserve"> za otvaranje  stečajnog postupka nad stečajnim dužnikom </w:t>
      </w:r>
      <w:r w:rsidR="00B6676E">
        <w:t xml:space="preserve"> </w:t>
      </w:r>
      <w:r w:rsidRPr="00127F2A">
        <w:t>BRUKOR-ZG d.o.o. za usluge i trgovinu, skraćena tvrtka: BRUKOR-ZG d.o.o., Zagreb, Brdovečka 14, OIB 66568348960</w:t>
      </w:r>
      <w:r>
        <w:t xml:space="preserve"> te je određeno Financijskoj agenciji troškove podnošenja prijedloga za otvaranje stečajnog postupka u iznosu od 175,00 Kn naplatiti iz zaplijenjenih sredstava u korist računa Financijske agencije</w:t>
      </w:r>
      <w:r w:rsidR="0035262B">
        <w:t xml:space="preserve">, </w:t>
      </w:r>
      <w:r>
        <w:t>a preostali iznos zaplijenjenih sredstava oslobodit</w:t>
      </w:r>
      <w:r w:rsidR="0035262B">
        <w:t>i</w:t>
      </w:r>
      <w:r>
        <w:t>.</w:t>
      </w:r>
    </w:p>
    <w:p w:rsidRDefault="00127F2A" w:rsidP="00127F2A" w:rsidR="00127F2A">
      <w:pPr>
        <w:jc w:val="both"/>
      </w:pPr>
      <w:r>
        <w:t xml:space="preserve">  </w:t>
      </w:r>
      <w:r>
        <w:tab/>
      </w:r>
      <w:r>
        <w:tab/>
        <w:t>Dopisom koji je sud zaprimio 21.studenog 2017.godine FINA je izvijestila sud da nije u mogućnosti postupiti po točci II</w:t>
      </w:r>
      <w:r w:rsidR="0035262B">
        <w:t>.</w:t>
      </w:r>
      <w:r>
        <w:t xml:space="preserve"> navedenog rješenja i iznos troškova podnošenja prijedloga za otvaranje stečajnog postupka u iznosu od 175,00 Kn naplatiti iz zaplijenjenih sredstava, jer po osnovi predujma za namirenje troškova stečajnog postupka nema zaplijenjenih sredstava.</w:t>
      </w:r>
    </w:p>
    <w:p w:rsidRDefault="00127F2A" w:rsidP="00127F2A" w:rsidR="0035262B">
      <w:pPr>
        <w:jc w:val="both"/>
      </w:pPr>
      <w:r>
        <w:tab/>
      </w:r>
      <w:r>
        <w:tab/>
        <w:t>Kako je odredbom čl.</w:t>
      </w:r>
      <w:r w:rsidR="0035262B">
        <w:t xml:space="preserve">128 st.7 Stečajnog zakona ( NN 71/15 i 104/17 ) propisana obveza suda u rješenju o odbijanju prijedloga za otvaranje stečajnog postupka odrediti tko je dužan naknaditi troškove postupka, te kako je FINA izvijestila sud da nastale </w:t>
      </w:r>
    </w:p>
    <w:p w:rsidRDefault="0035262B" w:rsidP="00127F2A" w:rsidR="0035262B">
      <w:pPr>
        <w:jc w:val="both"/>
      </w:pPr>
    </w:p>
    <w:p w:rsidRDefault="0035262B" w:rsidP="00127F2A" w:rsidR="0035262B">
      <w:pPr>
        <w:jc w:val="both"/>
      </w:pPr>
    </w:p>
    <w:p w:rsidRDefault="0035262B" w:rsidP="00127F2A" w:rsidR="0035262B">
      <w:pPr>
        <w:jc w:val="both"/>
      </w:pPr>
    </w:p>
    <w:p w:rsidRDefault="0035262B" w:rsidP="00127F2A" w:rsidR="0035262B">
      <w:pPr>
        <w:jc w:val="both"/>
      </w:pPr>
    </w:p>
    <w:p w:rsidRDefault="0035262B" w:rsidP="0035262B" w:rsidR="0035262B" w:rsidRPr="0035262B">
      <w:pPr>
        <w:jc w:val="right"/>
      </w:pPr>
      <w:r w:rsidRPr="0035262B">
        <w:rPr>
          <w:b/>
        </w:rPr>
        <w:lastRenderedPageBreak/>
        <w:t>Broj: 7/St-1030/2017-13</w:t>
      </w:r>
    </w:p>
    <w:p w:rsidRDefault="0035262B" w:rsidP="00127F2A" w:rsidR="0035262B">
      <w:pPr>
        <w:jc w:val="both"/>
      </w:pPr>
    </w:p>
    <w:p w:rsidRDefault="0035262B" w:rsidP="00127F2A" w:rsidR="0035262B">
      <w:pPr>
        <w:jc w:val="both"/>
      </w:pPr>
    </w:p>
    <w:p w:rsidRDefault="0035262B" w:rsidP="00127F2A" w:rsidR="00127F2A">
      <w:pPr>
        <w:jc w:val="both"/>
      </w:pPr>
      <w:r>
        <w:t>troškove postupka ne može namiriti iz zaplijenjenih sredstava, to je uz poziv na citiranu zakonsku odredbu odlučeno kao u izreci rješenja.</w:t>
      </w:r>
    </w:p>
    <w:p w:rsidRDefault="00B6676E" w:rsidP="00B6676E" w:rsidR="00B6676E">
      <w:pPr>
        <w:jc w:val="both"/>
      </w:pPr>
      <w:r>
        <w:tab/>
        <w:t xml:space="preserve"> </w:t>
      </w:r>
      <w:r>
        <w:tab/>
      </w:r>
    </w:p>
    <w:p w:rsidRDefault="0035262B" w:rsidP="00B6676E" w:rsidR="0035262B">
      <w:pPr>
        <w:jc w:val="both"/>
      </w:pPr>
    </w:p>
    <w:p w:rsidRDefault="00B6676E" w:rsidP="00B6676E" w:rsidR="00B6676E">
      <w:pPr>
        <w:jc w:val="both"/>
      </w:pPr>
      <w:r>
        <w:t xml:space="preserve">                 </w:t>
      </w:r>
      <w:r>
        <w:tab/>
        <w:t>U Slavonskom Brodu, 1</w:t>
      </w:r>
      <w:r w:rsidR="0035262B">
        <w:t>4</w:t>
      </w:r>
      <w:r>
        <w:t xml:space="preserve">. </w:t>
      </w:r>
      <w:r w:rsidR="0035262B">
        <w:t>prosinca</w:t>
      </w:r>
      <w:r>
        <w:t xml:space="preserve"> 2017. godine</w:t>
      </w: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Stečajna sutkinja</w:t>
      </w:r>
    </w:p>
    <w:p w:rsidRDefault="00B6676E" w:rsidP="00B6676E" w:rsidR="00B6676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Mirna Vujčić</w:t>
      </w:r>
    </w:p>
    <w:p w:rsidRDefault="00B6676E" w:rsidP="00B6676E" w:rsidR="00B6676E">
      <w:pPr>
        <w:jc w:val="both"/>
      </w:pPr>
      <w:r>
        <w:t xml:space="preserve">      </w:t>
      </w: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B6676E" w:rsidP="00B6676E" w:rsidR="00B6676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osmog </w:t>
      </w:r>
    </w:p>
    <w:p w:rsidRDefault="00B6676E" w:rsidP="00B6676E" w:rsidR="00B6676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od dana objave rješenja na mrežnoj stranici e-Oglasna ploča sudova. </w:t>
      </w:r>
    </w:p>
    <w:p w:rsidRDefault="00B6676E" w:rsidP="00B6676E" w:rsidR="00B6676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 Visokom trgovačkom sudu u Zagrebu  putem ovoga suda  u tri  primjerka.</w:t>
      </w:r>
    </w:p>
    <w:p w:rsidRDefault="00B6676E" w:rsidP="00B6676E" w:rsidR="00B6676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ne odgađa ovrhu rješenja.</w:t>
      </w:r>
    </w:p>
    <w:p w:rsidRDefault="00B6676E" w:rsidP="00B6676E" w:rsidR="00B6676E">
      <w:pPr>
        <w:jc w:val="both"/>
        <w:rPr>
          <w:sz w:val="20"/>
          <w:szCs w:val="20"/>
        </w:rPr>
      </w:pP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</w:pPr>
      <w:r>
        <w:t>DNA:</w:t>
      </w:r>
    </w:p>
    <w:p w:rsidRDefault="00B6676E" w:rsidP="00B6676E" w:rsidR="00B6676E">
      <w:pPr>
        <w:numPr>
          <w:ilvl w:val="0"/>
          <w:numId w:val="1"/>
        </w:numPr>
        <w:jc w:val="both"/>
      </w:pPr>
      <w:r>
        <w:t>Rješenje nepravomoćno</w:t>
      </w:r>
    </w:p>
    <w:p w:rsidRDefault="00B6676E" w:rsidP="00B6676E" w:rsidR="00B6676E">
      <w:pPr>
        <w:numPr>
          <w:ilvl w:val="0"/>
          <w:numId w:val="1"/>
        </w:numPr>
        <w:jc w:val="both"/>
      </w:pPr>
      <w:r>
        <w:t>Objaviti na mrežnoj stranici e- Oglasna ploča sudova</w:t>
      </w:r>
    </w:p>
    <w:p w:rsidRDefault="00B6676E" w:rsidP="00B6676E" w:rsidR="00B6676E">
      <w:pPr>
        <w:numPr>
          <w:ilvl w:val="0"/>
          <w:numId w:val="1"/>
        </w:numPr>
        <w:jc w:val="both"/>
      </w:pPr>
      <w:r>
        <w:t>Dostaviti</w:t>
      </w:r>
    </w:p>
    <w:p w:rsidRDefault="00B6676E" w:rsidP="00B6676E" w:rsidR="00B6676E">
      <w:pPr>
        <w:ind w:left="720"/>
        <w:jc w:val="both"/>
      </w:pPr>
      <w:r>
        <w:t>- dužniku izravno</w:t>
      </w:r>
    </w:p>
    <w:p w:rsidRDefault="00B6676E" w:rsidP="00B6676E" w:rsidR="00B6676E">
      <w:pPr>
        <w:jc w:val="both"/>
      </w:pPr>
      <w:r>
        <w:t xml:space="preserve"> </w:t>
      </w:r>
      <w:r>
        <w:tab/>
        <w:t>- Financijskoj agenciji, Regionalnom centru Zagreb</w:t>
      </w:r>
    </w:p>
    <w:p w:rsidRDefault="00DB052E" w:rsidP="00B6676E" w:rsidR="00DB052E" w:rsidRPr="00B6676E"/>
    <w:sectPr w:rsidR="00DB052E" w:rsidRPr="00B667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76E"/>
    <w:rsid w:val="00127F2A"/>
    <w:rsid w:val="0035262B"/>
    <w:rsid w:val="005B6084"/>
    <w:rsid w:val="00B6676E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76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7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76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0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0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0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0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7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7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76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0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0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0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0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74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2017.</izvorni_sadrzaj>
    <derivirana_varijabla naziv="DomainObject.Predmet.DatumRjesavanja_1">15.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St-1030/2017</izvorni_sadrzaj>
    <derivirana_varijabla naziv="DomainObject.Predmet.OznakaBroj_1">St-1030/2017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SZ čl1</izvorni_sadrzaj>
    <derivirana_varijabla naziv="DomainObject.Predmet.PrimjedbaSuca_1">ČL. 110 SZ čl1</derivirana_varijabla>
  </DomainObject.Predmet.PrimjedbaSuca>
  <DomainObject.Predmet.ProtustrankaFormated>
    <izvorni_sadrzaj>  BRUKOR-ZG d.o.o.</izvorni_sadrzaj>
    <derivirana_varijabla naziv="DomainObject.Predmet.ProtustrankaFormated_1">  BRUKOR-ZG d.o.o.</derivirana_varijabla>
  </DomainObject.Predmet.ProtustrankaFormated>
  <DomainObject.Predmet.ProtustrankaFormatedOIB>
    <izvorni_sadrzaj>  BRUKOR-ZG d.o.o., OIB 66568348960</izvorni_sadrzaj>
    <derivirana_varijabla naziv="DomainObject.Predmet.ProtustrankaFormatedOIB_1">  BRUKOR-ZG d.o.o., OIB 66568348960</derivirana_varijabla>
  </DomainObject.Predmet.ProtustrankaFormatedOIB>
  <DomainObject.Predmet.ProtustrankaFormatedWithAdress>
    <izvorni_sadrzaj> BRUKOR-ZG d.o.o., Brdovečka 14 , 10000 Zagreb</izvorni_sadrzaj>
    <derivirana_varijabla naziv="DomainObject.Predmet.ProtustrankaFormatedWithAdress_1"> BRUKOR-ZG d.o.o., Brdovečka 14 , 10000 Zagreb</derivirana_varijabla>
  </DomainObject.Predmet.ProtustrankaFormatedWithAdress>
  <DomainObject.Predmet.ProtustrankaFormatedWithAdressOIB>
    <izvorni_sadrzaj> BRUKOR-ZG d.o.o., OIB 66568348960, Brdovečka 14 , 10000 Zagreb</izvorni_sadrzaj>
    <derivirana_varijabla naziv="DomainObject.Predmet.ProtustrankaFormatedWithAdressOIB_1"> BRUKOR-ZG d.o.o., OIB 66568348960, Brdovečka 14 , 10000 Zagreb</derivirana_varijabla>
  </DomainObject.Predmet.ProtustrankaFormatedWithAdressOIB>
  <DomainObject.Predmet.ProtustrankaWithAdress>
    <izvorni_sadrzaj>BRUKOR-ZG d.o.o. Brdovečka 14 , 10000 Zagreb</izvorni_sadrzaj>
    <derivirana_varijabla naziv="DomainObject.Predmet.ProtustrankaWithAdress_1">BRUKOR-ZG d.o.o. Brdovečka 14 , 10000 Zagreb</derivirana_varijabla>
  </DomainObject.Predmet.ProtustrankaWithAdress>
  <DomainObject.Predmet.ProtustrankaWithAdressOIB>
    <izvorni_sadrzaj>BRUKOR-ZG d.o.o., OIB 66568348960, Brdovečka 14 , 10000 Zagreb</izvorni_sadrzaj>
    <derivirana_varijabla naziv="DomainObject.Predmet.ProtustrankaWithAdressOIB_1">BRUKOR-ZG d.o.o., OIB 66568348960, Brdovečka 14 , 10000 Zagreb</derivirana_varijabla>
  </DomainObject.Predmet.ProtustrankaWithAdressOIB>
  <DomainObject.Predmet.ProtustrankaNazivFormated>
    <izvorni_sadrzaj>BRUKOR-ZG d.o.o.</izvorni_sadrzaj>
    <derivirana_varijabla naziv="DomainObject.Predmet.ProtustrankaNazivFormated_1">BRUKOR-ZG d.o.o.</derivirana_varijabla>
  </DomainObject.Predmet.ProtustrankaNazivFormated>
  <DomainObject.Predmet.ProtustrankaNazivFormatedOIB>
    <izvorni_sadrzaj>BRUKOR-ZG d.o.o., OIB 66568348960</izvorni_sadrzaj>
    <derivirana_varijabla naziv="DomainObject.Predmet.ProtustrankaNazivFormatedOIB_1">BRUKOR-ZG d.o.o., OIB 66568348960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20959.27</izvorni_sadrzaj>
    <derivirana_varijabla naziv="DomainObject.Predmet.TrenutnaVrijednost_1">20959.27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BRUKOR-ZG d.o.o.</item>
    </izvorni_sadrzaj>
    <derivirana_varijabla naziv="DomainObject.Predmet.ProtuStrankaListFormated_1">
      <item>BRUKOR-ZG d.o.o.</item>
    </derivirana_varijabla>
  </DomainObject.Predmet.ProtuStrankaListFormated>
  <DomainObject.Predmet.ProtuStrankaListFormatedOIB>
    <izvorni_sadrzaj>
      <item>BRUKOR-ZG d.o.o., OIB 66568348960</item>
    </izvorni_sadrzaj>
    <derivirana_varijabla naziv="DomainObject.Predmet.ProtuStrankaListFormatedOIB_1">
      <item>BRUKOR-ZG d.o.o., OIB 66568348960</item>
    </derivirana_varijabla>
  </DomainObject.Predmet.ProtuStrankaListFormatedOIB>
  <DomainObject.Predmet.ProtuStrankaListFormatedWithAdress>
    <izvorni_sadrzaj>
      <item>BRUKOR-ZG d.o.o., Brdovečka 14 , 10000 Zagreb</item>
    </izvorni_sadrzaj>
    <derivirana_varijabla naziv="DomainObject.Predmet.ProtuStrankaListFormatedWithAdress_1">
      <item>BRUKOR-ZG d.o.o., Brdovečka 14 , 10000 Zagreb</item>
    </derivirana_varijabla>
  </DomainObject.Predmet.ProtuStrankaListFormatedWithAdress>
  <DomainObject.Predmet.ProtuStrankaListFormatedWithAdressOIB>
    <izvorni_sadrzaj>
      <item>BRUKOR-ZG d.o.o., OIB 66568348960, Brdovečka 14 , 10000 Zagreb</item>
    </izvorni_sadrzaj>
    <derivirana_varijabla naziv="DomainObject.Predmet.ProtuStrankaListFormatedWithAdressOIB_1">
      <item>BRUKOR-ZG d.o.o., OIB 66568348960, Brdovečka 14 , 10000 Zagreb</item>
    </derivirana_varijabla>
  </DomainObject.Predmet.ProtuStrankaListFormatedWithAdressOIB>
  <DomainObject.Predmet.ProtuStrankaListNazivFormated>
    <izvorni_sadrzaj>
      <item>BRUKOR-ZG d.o.o.</item>
    </izvorni_sadrzaj>
    <derivirana_varijabla naziv="DomainObject.Predmet.ProtuStrankaListNazivFormated_1">
      <item>BRUKOR-ZG d.o.o.</item>
    </derivirana_varijabla>
  </DomainObject.Predmet.ProtuStrankaListNazivFormated>
  <DomainObject.Predmet.ProtuStrankaListNazivFormatedOIB>
    <izvorni_sadrzaj>
      <item>BRUKOR-ZG d.o.o., OIB 66568348960</item>
    </izvorni_sadrzaj>
    <derivirana_varijabla naziv="DomainObject.Predmet.ProtuStrankaListNazivFormatedOIB_1">
      <item>BRUKOR-ZG d.o.o., OIB 66568348960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BRUKOR-ZG d.o.o.</izvorni_sadrzaj>
    <derivirana_varijabla naziv="DomainObject.Predmet.ProtustrankaIDrugi_1">BRUKOR-ZG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BRUKOR-ZG d.o.o., OIB 66568348960, Brdovečka 14 , 10000 Zagreb</izvorni_sadrzaj>
    <derivirana_varijabla naziv="DomainObject.Predmet.ProtustrankaIDrugiAdressOIB_1">BRUKOR-ZG d.o.o., OIB 66568348960, Brdovečka 14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2017.</izvorni_sadrzaj>
    <derivirana_varijabla naziv="DomainObject.Predmet.OdlukaRjesenje.DatumDonosenjaOdluke_1">15. studenog 2017.</derivirana_varijabla>
  </DomainObject.Predmet.OdlukaRjesenje.DatumDonosenjaOdluke>
  <DomainObject.Predmet.OdlukaRjesenje.DatumPravomocnosti>
    <izvorni_sadrzaj>2. prosinca 2017.</izvorni_sadrzaj>
    <derivirana_varijabla naziv="DomainObject.Predmet.OdlukaRjesenje.DatumPravomocnosti_1">2. prosinca 2017.</derivirana_varijabla>
  </DomainObject.Predmet.OdlukaRjesenje.DatumPravomocnosti>
  <DomainObject.Predmet.OdlukaRjesenje.Oznaka>
    <izvorni_sadrzaj>St-1030/2017-11</izvorni_sadrzaj>
    <derivirana_varijabla naziv="DomainObject.Predmet.OdlukaRjesenje.Oznaka_1">St-1030/2017-11</derivirana_varijabla>
  </DomainObject.Predmet.OdlukaRjesenje.Oznaka>
  <DomainObject.Predmet.SudioniciListNaziv>
    <izvorni_sadrzaj>
      <item>FINA Regionalni centar Zagreb</item>
      <item>BRUKOR-ZG d.o.o.</item>
    </izvorni_sadrzaj>
    <derivirana_varijabla naziv="DomainObject.Predmet.SudioniciListNaziv_1">
      <item>FINA Regionalni centar Zagreb</item>
      <item>BRUKOR-ZG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BRUKOR-ZG d.o.o., OIB 66568348960, Brdovečka 14 ,10000 Zagreb</item>
    </izvorni_sadrzaj>
    <derivirana_varijabla naziv="DomainObject.Predmet.SudioniciListAdressOIB_1">
      <item>FINA Regionalni centar Zagreb, OIB 85821130368, Trg svibanjskih žrtava 1995. br. 1,10000 Zagreb</item>
      <item>BRUKOR-ZG d.o.o., OIB 66568348960, Brdovečka 14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66568348960</item>
    </izvorni_sadrzaj>
    <derivirana_varijabla naziv="DomainObject.Predmet.SudioniciListNazivOIB_1">
      <item>, OIB 85821130368</item>
      <item>, OIB 66568348960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428</properties:Words>
  <properties:Characters>2437</properties:Characters>
  <properties:Lines>75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2017-12-14T07:56:00Z</dcterms:created>
  <dc:creator>wsadmin</dc:creator>
  <cp:lastModifiedBy>wsadmin</cp:lastModifiedBy>
  <dcterms:modified xmlns:xsi="http://www.w3.org/2001/XMLSchema-instance" xsi:type="dcterms:W3CDTF">2017-12-14T10:01:00Z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