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af22" w14:paraId="4b5af22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bookmarkStart w:name="_GoBack" w:id="0"/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2D6857">
        <w:t xml:space="preserve">BREW ugostiteljstvo </w:t>
      </w:r>
      <w:r w:rsidR="002724AB">
        <w:t>j.d.o.o. za u</w:t>
      </w:r>
      <w:r w:rsidR="002D6857">
        <w:t xml:space="preserve">sluge i trgovinu, Zagreb, </w:t>
      </w:r>
      <w:proofErr w:type="spellStart"/>
      <w:r w:rsidR="002D6857">
        <w:t>Širolina</w:t>
      </w:r>
      <w:proofErr w:type="spellEnd"/>
      <w:r w:rsidR="002D6857">
        <w:t xml:space="preserve"> 6, OIB 54970559656, MBS 081016807</w:t>
      </w:r>
      <w:r w:rsidR="00127109">
        <w:t xml:space="preserve">, </w:t>
      </w:r>
      <w:r w:rsidR="00153DAA">
        <w:t>d</w:t>
      </w:r>
      <w:r>
        <w:t xml:space="preserve">ana </w:t>
      </w:r>
      <w:r w:rsidR="002D6857">
        <w:t>15. studenoga</w:t>
      </w:r>
      <w:r w:rsidR="00571C48">
        <w:t xml:space="preserve">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2D6857">
        <w:t xml:space="preserve">BREW ugostiteljstvo j.d.o.o. za usluge i trgovinu, Zagreb, </w:t>
      </w:r>
      <w:proofErr w:type="spellStart"/>
      <w:r w:rsidR="002D6857">
        <w:t>Širolina</w:t>
      </w:r>
      <w:proofErr w:type="spellEnd"/>
      <w:r w:rsidR="002D6857">
        <w:t xml:space="preserve"> 6, OIB 54970559656, MBS 081016807  </w:t>
      </w:r>
      <w:r w:rsidR="00571C48">
        <w:t>d</w:t>
      </w:r>
      <w:r w:rsidR="00AB7A77">
        <w:t>a</w:t>
      </w:r>
      <w:r w:rsidR="002D6857">
        <w:t xml:space="preserve"> </w:t>
      </w:r>
      <w:r w:rsidR="00AB7A77">
        <w:t xml:space="preserve"> u</w:t>
      </w:r>
      <w:r>
        <w:t xml:space="preserve"> </w:t>
      </w:r>
      <w:r w:rsidR="002D6857">
        <w:t xml:space="preserve"> </w:t>
      </w:r>
      <w:r>
        <w:t xml:space="preserve">roku </w:t>
      </w:r>
      <w:r w:rsidR="002D6857">
        <w:t xml:space="preserve"> </w:t>
      </w:r>
      <w:r>
        <w:t xml:space="preserve">od </w:t>
      </w:r>
      <w:r w:rsidR="002D6857">
        <w:t xml:space="preserve"> </w:t>
      </w:r>
      <w:r>
        <w:t xml:space="preserve">15 dana </w:t>
      </w:r>
      <w:r w:rsidR="002D6857">
        <w:t xml:space="preserve"> </w:t>
      </w:r>
      <w:r>
        <w:t xml:space="preserve">od </w:t>
      </w:r>
      <w:r w:rsidR="002D6857">
        <w:t xml:space="preserve"> </w:t>
      </w:r>
      <w:r>
        <w:t xml:space="preserve">dana objave ovog rješenja </w:t>
      </w:r>
      <w:r w:rsidR="002D6857">
        <w:t xml:space="preserve"> </w:t>
      </w:r>
      <w:r>
        <w:t>na</w:t>
      </w:r>
      <w:r w:rsidR="002D6857">
        <w:t xml:space="preserve"> </w:t>
      </w:r>
      <w:r>
        <w:t xml:space="preserve"> e-oglasnoj ploči Trgovačkog suda u Osijeku solidarno uplate na sudski depozit ovog suda broj HR31 2390 0011 3000 0020 0 s pozivom na broj HR05 </w:t>
      </w:r>
      <w:r w:rsidR="006F379E">
        <w:t>272-</w:t>
      </w:r>
      <w:r w:rsidR="002D6857">
        <w:t>711</w:t>
      </w:r>
      <w:r w:rsidR="00571C48"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571C48">
        <w:t>1</w:t>
      </w:r>
      <w:r w:rsidR="00C84114">
        <w:t>7.150,</w:t>
      </w:r>
      <w:r w:rsidR="00571C48">
        <w:t>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tbl>
      <w:tblPr>
        <w:tblW w:type="dxa" w:w="7371"/>
        <w:tblInd w:type="dxa" w:w="407"/>
        <w:tblLook w:val="04A0" w:noVBand="1" w:noHBand="0" w:lastColumn="0" w:firstColumn="1" w:lastRow="0" w:firstRow="1"/>
      </w:tblPr>
      <w:tblGrid>
        <w:gridCol w:w="5387"/>
        <w:gridCol w:w="1984"/>
      </w:tblGrid>
      <w:tr w:rsidTr="00C84114" w:rsidR="00C84114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Knjigovodstvene usluge (6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6.000,00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3.000,00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Otvaranje i vođenje žiro računa (6x50,00)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300,00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150,00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3.500,00 kn</w:t>
            </w:r>
          </w:p>
        </w:tc>
      </w:tr>
      <w:tr w:rsidTr="00C84114" w:rsidR="00C84114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2.000,00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 xml:space="preserve">Naknada FINA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200,00 kn</w:t>
            </w:r>
          </w:p>
        </w:tc>
      </w:tr>
      <w:tr w:rsidTr="00C84114" w:rsidR="00C84114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2.000,00 kn</w:t>
            </w:r>
          </w:p>
        </w:tc>
      </w:tr>
      <w:tr w:rsidTr="00C84114" w:rsidR="00C84114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84114" w:rsidR="00C84114">
            <w:pPr>
              <w:spacing w:lineRule="auto" w:line="276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>17.150,00 kn</w:t>
            </w:r>
          </w:p>
        </w:tc>
      </w:tr>
    </w:tbl>
    <w:p w:rsidRDefault="00571C48" w:rsidP="00F259D5" w:rsidR="00571C48">
      <w:pPr>
        <w:jc w:val="both"/>
        <w:rPr>
          <w:rFonts w:hAnsi="Arial Narrow" w:ascii="Arial Narrow"/>
        </w:rPr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C84114">
        <w:t>28. prosinca</w:t>
      </w:r>
      <w:r>
        <w:t xml:space="preserve"> 2017. podnijela prijedlog za otvaranje stečajnog postupka nad dužnikom</w:t>
      </w:r>
      <w:r w:rsidR="002724AB">
        <w:t xml:space="preserve"> </w:t>
      </w:r>
      <w:r w:rsidR="00C84114">
        <w:t xml:space="preserve">BREW ugostiteljstvo j.d.o.o. za </w:t>
      </w:r>
      <w:r w:rsidR="002724AB">
        <w:t xml:space="preserve">usluge </w:t>
      </w:r>
      <w:r w:rsidR="00C84114">
        <w:t xml:space="preserve">i trgovinu </w:t>
      </w:r>
      <w:r w:rsidR="002724AB">
        <w:t xml:space="preserve">Zagreb, </w:t>
      </w:r>
      <w:proofErr w:type="spellStart"/>
      <w:r w:rsidR="00C84114">
        <w:t>Širolina</w:t>
      </w:r>
      <w:proofErr w:type="spellEnd"/>
      <w:r w:rsidR="00C84114">
        <w:t xml:space="preserve"> 6, </w:t>
      </w:r>
      <w:r w:rsidR="002724AB">
        <w:t xml:space="preserve"> OIB </w:t>
      </w:r>
      <w:r w:rsidR="00C84114">
        <w:t>54970559656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C84114">
        <w:t>711</w:t>
      </w:r>
      <w:r w:rsidR="00153DAA">
        <w:t xml:space="preserve">/18 od </w:t>
      </w:r>
      <w:r w:rsidR="004C4866">
        <w:t>3. listopada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4C4866">
        <w:t>8. studenoga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4C4866">
        <w:t>15. studenoga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</w:t>
      </w:r>
      <w:r w:rsidR="004C4866">
        <w:t>su</w:t>
      </w:r>
      <w:r w:rsidR="00153DAA">
        <w:t xml:space="preserve"> kod steč</w:t>
      </w:r>
      <w:r>
        <w:t>ajnog dužnika ostvaren</w:t>
      </w:r>
      <w:r w:rsidR="004C4866">
        <w:t>i</w:t>
      </w:r>
      <w:r>
        <w:t xml:space="preserve"> stečajni razlo</w:t>
      </w:r>
      <w:r w:rsidR="004C4866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4C4866">
        <w:t xml:space="preserve"> i prezaduženost. Su</w:t>
      </w:r>
      <w:r>
        <w:t>kladno materijalnoj dokumentaciji u spisu du</w:t>
      </w:r>
      <w:r w:rsidR="00D16BBB">
        <w:t>žnik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D16BBB">
        <w:t>1</w:t>
      </w:r>
      <w:r w:rsidR="004C4866">
        <w:t>7.150</w:t>
      </w:r>
      <w:r w:rsidR="00D16BBB">
        <w:t>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4C4866">
        <w:rPr>
          <w:bCs/>
        </w:rPr>
        <w:t>15. studenoga</w:t>
      </w:r>
      <w:r w:rsidR="00D16BBB">
        <w:rPr>
          <w:bCs/>
        </w:rPr>
        <w:t xml:space="preserve">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4C4866">
        <w:t xml:space="preserve">17.12. </w:t>
      </w:r>
      <w:r w:rsidR="00D16BBB">
        <w:t xml:space="preserve">  </w:t>
      </w:r>
      <w:r w:rsidR="00BF5EE1">
        <w:t xml:space="preserve"> </w:t>
      </w:r>
      <w:bookmarkEnd w:id="0"/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D1E" w:rsidP="00864F4A" w:rsidR="00EF6D1E">
      <w:r>
        <w:separator/>
      </w:r>
    </w:p>
  </w:endnote>
  <w:endnote w:id="0" w:type="continuationSeparator">
    <w:p w:rsidRDefault="00EF6D1E" w:rsidP="00864F4A" w:rsidR="00EF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E6B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D1E" w:rsidP="00864F4A" w:rsidR="00EF6D1E">
      <w:r>
        <w:separator/>
      </w:r>
    </w:p>
  </w:footnote>
  <w:footnote w:id="0" w:type="continuationSeparator">
    <w:p w:rsidRDefault="00EF6D1E" w:rsidP="00864F4A" w:rsidR="00EF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2D6857">
      <w:t>711/18-1</w:t>
    </w:r>
    <w:r w:rsidR="00B54E6B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53DAA"/>
    <w:rsid w:val="002062C0"/>
    <w:rsid w:val="002077A7"/>
    <w:rsid w:val="002724AB"/>
    <w:rsid w:val="002927CB"/>
    <w:rsid w:val="002969B7"/>
    <w:rsid w:val="002A6416"/>
    <w:rsid w:val="002D6857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C4866"/>
    <w:rsid w:val="004D5EAE"/>
    <w:rsid w:val="004E08E4"/>
    <w:rsid w:val="004E50D8"/>
    <w:rsid w:val="004F7CC6"/>
    <w:rsid w:val="005004E8"/>
    <w:rsid w:val="005077A2"/>
    <w:rsid w:val="005613AA"/>
    <w:rsid w:val="00571C48"/>
    <w:rsid w:val="00594D70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54E6B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84114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EF6D1E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St-711/2018-12</izvorni_sadrzaj>
    <derivirana_varijabla naziv="DomainObject.Oznaka_1">St-711/2018-12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BREW ugostiteljstvo j.d.o.o. za usluge i trgovinu zastupanog po punomoćniku Slobodan Krnetić</izvorni_sadrzaj>
    <derivirana_varijabla naziv="DomainObject.Predmet.ProtustrankaFormated_1">  BREW ugostiteljstvo j.d.o.o. za usluge i trgovinu zastupanog po punomoćniku Slobodan Krnetić</derivirana_varijabla>
  </DomainObject.Predmet.ProtustrankaFormated>
  <DomainObject.Predmet.ProtustrankaFormatedOIB>
    <izvorni_sadrzaj>  BREW ugostiteljstvo j.d.o.o. za usluge i trgovinu, OIB 54970559656 zastupanog po punomoćniku Slobodan Krnetić</izvorni_sadrzaj>
    <derivirana_varijabla naziv="DomainObject.Predmet.ProtustrankaFormatedOIB_1">  BREW ugostiteljstvo j.d.o.o. za usluge i trgovinu, OIB 54970559656 zastupanog po punomoćniku Slobodan Krnetić</derivirana_varijabla>
  </DomainObject.Predmet.ProtustrankaFormatedOIB>
  <DomainObject.Predmet.ProtustrankaFormatedWithAdress>
    <izvorni_sadrzaj> BREW ugostiteljstvo j.d.o.o. za usluge i trgovinu, Širolina 6 , 10000 Zagreb zastupanog po punomoćniku Slobodan Krnetić</izvorni_sadrzaj>
    <derivirana_varijabla naziv="DomainObject.Predmet.ProtustrankaFormatedWithAdress_1"> BREW ugostiteljstvo j.d.o.o. za usluge i trgovinu, Širolina 6 , 10000 Zagreb zastupanog po punomoćniku Slobodan Krnetić</derivirana_varijabla>
  </DomainObject.Predmet.ProtustrankaFormatedWithAdress>
  <DomainObject.Predmet.ProtustrankaFormatedWithAdressOIB>
    <izvorni_sadrzaj> BREW ugostiteljstvo j.d.o.o. za usluge i trgovinu, OIB 54970559656, Širolina 6 , 10000 Zagreb zastupanog po punomoćniku Slobodan Krnetić</izvorni_sadrzaj>
    <derivirana_varijabla naziv="DomainObject.Predmet.ProtustrankaFormatedWithAdressOIB_1"> BREW ugostiteljstvo j.d.o.o. za usluge i trgovinu, OIB 54970559656, Širolina 6 , 10000 Zagreb zastupanog po punomoćniku Slobodan Krnetić</derivirana_varijabla>
  </DomainObject.Predmet.ProtustrankaFormatedWithAdressOIB>
  <DomainObject.Predmet.ProtustrankaWithAdress>
    <izvorni_sadrzaj>BREW ugostiteljstvo j.d.o.o. za usluge i trgovinu Širolina 6 , 10000 Zagreb</izvorni_sadrzaj>
    <derivirana_varijabla naziv="DomainObject.Predmet.ProtustrankaWithAdress_1">BREW ugostiteljstvo j.d.o.o. za usluge i trgovinu Širolina 6 , 10000 Zagreb</derivirana_varijabla>
  </DomainObject.Predmet.ProtustrankaWithAdress>
  <DomainObject.Predmet.ProtustrankaWithAdressOIB>
    <izvorni_sadrzaj>BREW ugostiteljstvo j.d.o.o. za usluge i trgovinu, OIB 54970559656, Širolina 6 , 10000 Zagreb</izvorni_sadrzaj>
    <derivirana_varijabla naziv="DomainObject.Predmet.ProtustrankaWithAdressOIB_1">BREW ugostiteljstvo j.d.o.o. za usluge i trgovinu, OIB 54970559656, Širolina 6 , 10000 Zagreb</derivirana_varijabla>
  </DomainObject.Predmet.ProtustrankaWithAdressOIB>
  <DomainObject.Predmet.ProtustrankaNazivFormated>
    <izvorni_sadrzaj>BREW ugostiteljstvo j.d.o.o. za usluge i trgovinu</izvorni_sadrzaj>
    <derivirana_varijabla naziv="DomainObject.Predmet.ProtustrankaNazivFormated_1">BREW ugostiteljstvo j.d.o.o. za usluge i trgovinu</derivirana_varijabla>
  </DomainObject.Predmet.ProtustrankaNazivFormated>
  <DomainObject.Predmet.ProtustrankaNazivFormatedOIB>
    <izvorni_sadrzaj>BREW ugostiteljstvo j.d.o.o. za usluge i trgovinu, OIB 54970559656</izvorni_sadrzaj>
    <derivirana_varijabla naziv="DomainObject.Predmet.ProtustrankaNazivFormatedOIB_1">BREW ugostiteljstvo j.d.o.o. za usluge i trgovinu, OIB 54970559656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BREW ugostiteljstvo j.d.o.o. za usluge i trgovinu zastupanog po punomoćniku Slobodan Krnetić</item>
    </izvorni_sadrzaj>
    <derivirana_varijabla naziv="DomainObject.Predmet.ProtuStrankaListFormated_1">
      <item>BREW ugostiteljstvo j.d.o.o. za usluge i trgovinu zastupanog po punomoćniku Slobodan Krnetić</item>
    </derivirana_varijabla>
  </DomainObject.Predmet.ProtuStrankaListFormated>
  <DomainObject.Predmet.ProtuStrankaListFormatedOIB>
    <izvorni_sadrzaj>
      <item>BREW ugostiteljstvo j.d.o.o. za usluge i trgovinu, OIB 54970559656 zastupanog po punomoćniku Slobodan Krnetić</item>
    </izvorni_sadrzaj>
    <derivirana_varijabla naziv="DomainObject.Predmet.ProtuStrankaListFormatedOIB_1">
      <item>BREW ugostiteljstvo j.d.o.o. za usluge i trgovinu, OIB 54970559656 zastupanog po punomoćniku Slobodan Krnetić</item>
    </derivirana_varijabla>
  </DomainObject.Predmet.ProtuStrankaListFormatedOIB>
  <DomainObject.Predmet.ProtuStrankaListFormatedWithAdress>
    <izvorni_sadrzaj>
      <item>BREW ugostiteljstvo j.d.o.o. za usluge i trgovinu, Širolina 6 , 10000 Zagreb zastupanog po punomoćniku Slobodan Krnetić</item>
    </izvorni_sadrzaj>
    <derivirana_varijabla naziv="DomainObject.Predmet.ProtuStrankaListFormatedWithAdress_1">
      <item>BREW ugostiteljstvo j.d.o.o. za usluge i trgovinu, Širolina 6 , 10000 Zagreb zastupanog po punomoćniku Slobodan Krnetić</item>
    </derivirana_varijabla>
  </DomainObject.Predmet.ProtuStrankaListFormatedWithAdress>
  <DomainObject.Predmet.ProtuStrankaListFormatedWithAdressOIB>
    <izvorni_sadrzaj>
      <item>BREW ugostiteljstvo j.d.o.o. za usluge i trgovinu, OIB 54970559656, Širolina 6 , 10000 Zagreb zastupanog po punomoćniku Slobodan Krnetić</item>
    </izvorni_sadrzaj>
    <derivirana_varijabla naziv="DomainObject.Predmet.ProtuStrankaListFormatedWithAdressOIB_1">
      <item>BREW ugostiteljstvo j.d.o.o. za usluge i trgovinu, OIB 54970559656, Širolina 6 , 10000 Zagreb zastupanog po punomoćniku Slobodan Krnetić</item>
    </derivirana_varijabla>
  </DomainObject.Predmet.ProtuStrankaListFormatedWithAdressOIB>
  <DomainObject.Predmet.ProtuStrankaListNazivFormated>
    <izvorni_sadrzaj>
      <item>BREW ugostiteljstvo j.d.o.o. za usluge i trgovinu</item>
    </izvorni_sadrzaj>
    <derivirana_varijabla naziv="DomainObject.Predmet.ProtuStrankaListNazivFormated_1">
      <item>BREW ugostiteljstvo j.d.o.o. za usluge i trgovinu</item>
    </derivirana_varijabla>
  </DomainObject.Predmet.ProtuStrankaListNazivFormated>
  <DomainObject.Predmet.ProtuStrankaListNazivFormatedOIB>
    <izvorni_sadrzaj>
      <item>BREW ugostiteljstvo j.d.o.o. za usluge i trgovinu, OIB 54970559656</item>
    </izvorni_sadrzaj>
    <derivirana_varijabla naziv="DomainObject.Predmet.ProtuStrankaListNazivFormatedOIB_1">
      <item>BREW ugostiteljstvo j.d.o.o. za usluge i trgovinu, OIB 54970559656</item>
    </derivirana_varijabla>
  </DomainObject.Predmet.ProtuStrankaListNazivFormatedOIB>
  <DomainObject.Predmet.OstaliListFormated>
    <izvorni_sadrzaj>
      <item>Slobodan Krnetić punomoćnik sudionika u postupku BREW ugostiteljstvo j.d.o.o. za usluge i trgovinu</item>
    </izvorni_sadrzaj>
    <derivirana_varijabla naziv="DomainObject.Predmet.OstaliListFormated_1">
      <item>Slobodan Krnetić punomoćnik sudionika u postupku BREW ugostiteljstvo j.d.o.o. za usluge i trgovinu</item>
    </derivirana_varijabla>
  </DomainObject.Predmet.OstaliListFormated>
  <DomainObject.Predmet.OstaliListFormatedOIB>
    <izvorni_sadrzaj>
      <item>Slobodan Krnetić, OIB 68190590893 punomoćnik sudionika u postupku BREW ugostiteljstvo j.d.o.o. za usluge i trgovinu</item>
    </izvorni_sadrzaj>
    <derivirana_varijabla naziv="DomainObject.Predmet.OstaliListFormatedOIB_1">
      <item>Slobodan Krnetić, OIB 68190590893 punomoćnik sudionika u postupku BREW ugostiteljstvo j.d.o.o. za usluge i trgovinu</item>
    </derivirana_varijabla>
  </DomainObject.Predmet.OstaliListFormatedOIB>
  <DomainObject.Predmet.OstaliListFormatedWithAdress>
    <izvorni_sadrzaj>
      <item>Slobodan Krnetić, Gornje Psarjevo 167f, 10380 Gornje Psarjevo punomoćnik sudionika u postupku BREW ugostiteljstvo j.d.o.o. za usluge i trgovinu</item>
    </izvorni_sadrzaj>
    <derivirana_varijabla naziv="DomainObject.Predmet.OstaliListFormatedWithAdress_1">
      <item>Slobodan Krnetić, Gornje Psarjevo 167f, 10380 Gornje Psarjevo punomoćnik sudionika u postupku BREW ugostiteljstvo j.d.o.o. za usluge i trgovinu</item>
    </derivirana_varijabla>
  </DomainObject.Predmet.OstaliListFormatedWithAdress>
  <DomainObject.Predmet.OstaliListFormatedWithAdressOIB>
    <izvorni_sadrzaj>
      <item>Slobodan Krnetić, OIB 68190590893, Gornje Psarjevo 167f, 10380 Gornje Psarjevo punomoćnik sudionika u postupku BREW ugostiteljstvo j.d.o.o. za usluge i trgovinu</item>
    </izvorni_sadrzaj>
    <derivirana_varijabla naziv="DomainObject.Predmet.OstaliListFormatedWithAdressOIB_1">
      <item>Slobodan Krnetić, OIB 68190590893, Gornje Psarjevo 167f, 10380 Gornje Psarjevo punomoćnik sudionika u postupku BREW ugostiteljstvo j.d.o.o. za usluge i trgovinu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St-711/2018-12</izvorni_sadrzaj>
    <derivirana_varijabla naziv="DomainObject.PoslovniBrojDokumenta_1">St-711/2018-12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BREW ugostiteljstvo j.d.o.o. za usluge i trgovinu</izvorni_sadrzaj>
    <derivirana_varijabla naziv="DomainObject.Predmet.ProtustrankaIDrugi_1">BREW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BREW ugostiteljstvo j.d.o.o. za usluge i trgovinu, OIB 54970559656, Širolina 6 , 10000 Zagreb</izvorni_sadrzaj>
    <derivirana_varijabla naziv="DomainObject.Predmet.ProtustrankaIDrugiAdressOIB_1">BREW ugostiteljstvo j.d.o.o. za usluge i trgovinu, OIB 54970559656, Širolina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BREW ugostiteljstvo j.d.o.o. za usluge i trgovinu</item>
      <item>FINA Regionalni centar Zagreb</item>
      <item>Slobodan Krnetić</item>
    </izvorni_sadrzaj>
    <derivirana_varijabla naziv="DomainObject.Predmet.SudioniciListNaziv_1">
      <item>BREW ugostiteljstvo j.d.o.o. za usluge i trgovinu</item>
      <item>FINA Regionalni centar Zagreb</item>
      <item>Slobodan Krnetić</item>
    </derivirana_varijabla>
  </DomainObject.Predmet.SudioniciListNaziv>
  <DomainObject.Predmet.SudioniciListAdressOIB>
    <izvorni_sadrzaj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izvorni_sadrzaj>
    <derivirana_varijabla naziv="DomainObject.Predmet.SudioniciListAdressOIB_1"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54970559656</item>
      <item>, OIB 85821130368</item>
      <item>, OIB 68190590893</item>
    </izvorni_sadrzaj>
    <derivirana_varijabla naziv="DomainObject.Predmet.SudioniciListNazivOIB_1">
      <item>, OIB 54970559656</item>
      <item>, OIB 85821130368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F210F-3E39-49C9-A40A-8C4ECD40A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2900</properties:Characters>
  <properties:Lines>98</properties:Lines>
  <properties:Paragraphs>39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2018-11-15T12:51:00Z</cp:lastPrinted>
  <dcterms:modified xmlns:xsi="http://www.w3.org/2001/XMLSchema-instance" xsi:type="dcterms:W3CDTF">2018-11-15T12:54:00Z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St-711/2018-12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