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fe45" w14:paraId="077fe45" w:rsidRDefault="00C80FEE" w:rsidP="00C80FEE" w:rsidR="00C40D3E" w:rsidRPr="00E676C5">
      <w:pPr>
        <w15:collapsed w:val="false"/>
      </w:pPr>
      <w:bookmarkStart w:name="_GoBack" w:id="0"/>
      <w:bookmarkEnd w:id="0"/>
      <w:r w:rsidRPr="00E676C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E676C5">
        <w:t xml:space="preserve">        </w:t>
      </w:r>
    </w:p>
    <w:p w:rsidRDefault="00C80FEE" w:rsidP="00882FD1" w:rsidR="00C80FEE" w:rsidRPr="00E676C5">
      <w:pPr>
        <w:jc w:val="both"/>
      </w:pPr>
    </w:p>
    <w:p w:rsidRDefault="000E49B6" w:rsidP="00882FD1" w:rsidR="00882FD1" w:rsidRPr="00E676C5">
      <w:pPr>
        <w:jc w:val="both"/>
      </w:pPr>
      <w:r w:rsidRPr="00E676C5">
        <w:t>REPUBLIKA HRVATSKA</w:t>
      </w:r>
    </w:p>
    <w:p w:rsidRDefault="000E49B6" w:rsidP="00882FD1" w:rsidR="00882FD1" w:rsidRPr="00E676C5">
      <w:pPr>
        <w:jc w:val="both"/>
      </w:pPr>
      <w:r w:rsidRPr="00E676C5">
        <w:t>TRGOVAČKI SUD U ZAGREBU</w:t>
      </w:r>
    </w:p>
    <w:p w:rsidRDefault="00882FD1" w:rsidP="00BC7E98" w:rsidR="00882FD1" w:rsidRPr="00E676C5">
      <w:pPr>
        <w:pStyle w:val="Naslov2"/>
        <w:jc w:val="left"/>
        <w:rPr>
          <w:rStyle w:val="Istaknuto"/>
          <w:b w:val="false"/>
          <w:szCs w:val="24"/>
        </w:rPr>
      </w:pPr>
      <w:r w:rsidRPr="00E676C5">
        <w:rPr>
          <w:b w:val="false"/>
          <w:szCs w:val="24"/>
        </w:rPr>
        <w:t xml:space="preserve">Zagreb, Amruševa 2/II                                                           </w:t>
      </w:r>
      <w:r w:rsidR="005917D8" w:rsidRPr="00E676C5">
        <w:rPr>
          <w:b w:val="false"/>
          <w:szCs w:val="24"/>
        </w:rPr>
        <w:t xml:space="preserve">     </w:t>
      </w:r>
      <w:r w:rsidRPr="00E676C5">
        <w:rPr>
          <w:b w:val="false"/>
          <w:szCs w:val="24"/>
        </w:rPr>
        <w:t xml:space="preserve">   </w:t>
      </w:r>
      <w:r w:rsidR="00BC7E98" w:rsidRPr="00E676C5">
        <w:rPr>
          <w:b w:val="false"/>
          <w:szCs w:val="24"/>
        </w:rPr>
        <w:t xml:space="preserve">           </w:t>
      </w:r>
      <w:r w:rsidR="008A703B" w:rsidRPr="00E676C5">
        <w:rPr>
          <w:b w:val="false"/>
          <w:szCs w:val="24"/>
        </w:rPr>
        <w:t>46</w:t>
      </w:r>
      <w:r w:rsidRPr="00E676C5">
        <w:rPr>
          <w:b w:val="false"/>
          <w:szCs w:val="24"/>
        </w:rPr>
        <w:t>. St</w:t>
      </w:r>
      <w:r w:rsidR="00B870C7" w:rsidRPr="00E676C5">
        <w:rPr>
          <w:b w:val="false"/>
          <w:szCs w:val="24"/>
        </w:rPr>
        <w:t>-</w:t>
      </w:r>
      <w:r w:rsidR="008A703B" w:rsidRPr="00E676C5">
        <w:rPr>
          <w:b w:val="false"/>
          <w:szCs w:val="24"/>
        </w:rPr>
        <w:t>741/15</w:t>
      </w:r>
      <w:r w:rsidR="002F374E">
        <w:rPr>
          <w:b w:val="false"/>
          <w:szCs w:val="24"/>
        </w:rPr>
        <w:t>-11</w:t>
      </w:r>
    </w:p>
    <w:p w:rsidRDefault="00882FD1" w:rsidP="00882FD1" w:rsidR="00882FD1" w:rsidRPr="00E676C5">
      <w:pPr>
        <w:jc w:val="both"/>
      </w:pPr>
    </w:p>
    <w:p w:rsidRDefault="00882FD1" w:rsidP="00882FD1" w:rsidR="00882FD1" w:rsidRPr="00E676C5">
      <w:pPr>
        <w:jc w:val="both"/>
      </w:pPr>
    </w:p>
    <w:p w:rsidRDefault="001C31C9" w:rsidP="001C31C9" w:rsidR="005917D8" w:rsidRPr="00E676C5">
      <w:pPr>
        <w:jc w:val="center"/>
      </w:pPr>
      <w:r w:rsidRPr="00E676C5">
        <w:t xml:space="preserve">R E P U B L I K A  H R V A T S K A </w:t>
      </w:r>
    </w:p>
    <w:p w:rsidRDefault="001C31C9" w:rsidP="00882FD1" w:rsidR="001C31C9" w:rsidRPr="00E676C5">
      <w:pPr>
        <w:jc w:val="center"/>
      </w:pPr>
    </w:p>
    <w:p w:rsidRDefault="00882FD1" w:rsidP="00882FD1" w:rsidR="00882FD1" w:rsidRPr="00E676C5">
      <w:pPr>
        <w:jc w:val="center"/>
      </w:pPr>
      <w:r w:rsidRPr="00E676C5">
        <w:t>R J E Š E NJ E</w:t>
      </w:r>
    </w:p>
    <w:p w:rsidRDefault="00882FD1" w:rsidP="00882FD1" w:rsidR="00882FD1" w:rsidRPr="00E676C5">
      <w:pPr>
        <w:jc w:val="both"/>
        <w:rPr>
          <w:b/>
        </w:rPr>
      </w:pPr>
    </w:p>
    <w:p w:rsidRDefault="00882FD1" w:rsidP="00B870C7" w:rsidR="00441A2F" w:rsidRPr="00E676C5">
      <w:pPr>
        <w:ind w:firstLine="720"/>
        <w:jc w:val="both"/>
      </w:pPr>
      <w:r w:rsidRPr="00E676C5">
        <w:t>TRGOVAČKI SUD U ZAGREBU, po su</w:t>
      </w:r>
      <w:r w:rsidR="008A703B" w:rsidRPr="00E676C5">
        <w:t>tkinji Maji Praljak</w:t>
      </w:r>
      <w:r w:rsidRPr="00E676C5">
        <w:t>, u stečajnom p</w:t>
      </w:r>
      <w:r w:rsidR="00427F78" w:rsidRPr="00E676C5">
        <w:t>ostupku</w:t>
      </w:r>
      <w:r w:rsidRPr="00E676C5">
        <w:t xml:space="preserve"> nad dužnikom</w:t>
      </w:r>
      <w:r w:rsidR="008A703B" w:rsidRPr="00E676C5">
        <w:t xml:space="preserve"> HAD PROMET d.o.o., Zagreb, II. Ravnice 26, </w:t>
      </w:r>
      <w:r w:rsidR="00B870C7" w:rsidRPr="00E676C5">
        <w:rPr>
          <w:lang w:val="pt-BR"/>
        </w:rPr>
        <w:t xml:space="preserve">OIB: </w:t>
      </w:r>
      <w:r w:rsidR="008A703B" w:rsidRPr="00E676C5">
        <w:rPr>
          <w:lang w:val="pt-BR"/>
        </w:rPr>
        <w:t>35872164450</w:t>
      </w:r>
      <w:r w:rsidR="00ED606A" w:rsidRPr="00E676C5">
        <w:t xml:space="preserve">, </w:t>
      </w:r>
      <w:r w:rsidR="008A703B" w:rsidRPr="00E676C5">
        <w:t>1</w:t>
      </w:r>
      <w:r w:rsidR="0090574B">
        <w:t>9</w:t>
      </w:r>
      <w:r w:rsidR="008A703B" w:rsidRPr="00E676C5">
        <w:t>. listopada</w:t>
      </w:r>
      <w:r w:rsidR="004B68B7" w:rsidRPr="00E676C5">
        <w:t xml:space="preserve"> </w:t>
      </w:r>
      <w:r w:rsidR="00DE6731" w:rsidRPr="00E676C5">
        <w:t xml:space="preserve"> </w:t>
      </w:r>
      <w:r w:rsidR="004B68B7" w:rsidRPr="00E676C5">
        <w:t>2018</w:t>
      </w:r>
      <w:r w:rsidRPr="00E676C5">
        <w:t>.,</w:t>
      </w:r>
    </w:p>
    <w:p w:rsidRDefault="00B20CE9" w:rsidP="00B20CE9" w:rsidR="00B20CE9" w:rsidRPr="00E676C5">
      <w:pPr>
        <w:jc w:val="both"/>
      </w:pPr>
    </w:p>
    <w:p w:rsidRDefault="0030572B" w:rsidP="00EF227F" w:rsidR="0030572B" w:rsidRPr="00E676C5">
      <w:pPr>
        <w:jc w:val="both"/>
        <w:rPr>
          <w:b/>
        </w:rPr>
      </w:pPr>
    </w:p>
    <w:p w:rsidRDefault="00EF227F" w:rsidP="00EF227F" w:rsidR="00EF227F" w:rsidRPr="00E676C5">
      <w:pPr>
        <w:jc w:val="center"/>
      </w:pPr>
      <w:r w:rsidRPr="00E676C5">
        <w:t xml:space="preserve">r i j e š i o  j e </w:t>
      </w:r>
    </w:p>
    <w:p w:rsidRDefault="00BC7E98" w:rsidP="00BC7E98" w:rsidR="00BC7E98" w:rsidRPr="00E676C5">
      <w:pPr>
        <w:jc w:val="both"/>
      </w:pPr>
    </w:p>
    <w:p w:rsidRDefault="00B870C7" w:rsidP="00BC7E98" w:rsidR="003D2BC5" w:rsidRPr="00E676C5">
      <w:pPr>
        <w:ind w:firstLine="720"/>
        <w:jc w:val="both"/>
      </w:pPr>
      <w:r w:rsidRPr="00E676C5">
        <w:t xml:space="preserve">I. </w:t>
      </w:r>
      <w:r w:rsidR="00BC7E98" w:rsidRPr="00E676C5">
        <w:t xml:space="preserve">Nastavlja se stečajni postupak nad dužnikom </w:t>
      </w:r>
      <w:r w:rsidR="008A703B" w:rsidRPr="00E676C5">
        <w:t xml:space="preserve">HAD PROMET d.o.o., Zagreb, II. Ravnice 26, </w:t>
      </w:r>
      <w:r w:rsidR="008A703B" w:rsidRPr="00E676C5">
        <w:rPr>
          <w:lang w:val="pt-BR"/>
        </w:rPr>
        <w:t>OIB: 35872164450</w:t>
      </w:r>
      <w:r w:rsidRPr="00E676C5">
        <w:t>, MBS: 080</w:t>
      </w:r>
      <w:r w:rsidR="008A703B" w:rsidRPr="00E676C5">
        <w:t>360568</w:t>
      </w:r>
      <w:r w:rsidR="001C31C9" w:rsidRPr="00E676C5">
        <w:t>.</w:t>
      </w:r>
    </w:p>
    <w:p w:rsidRDefault="008A703B" w:rsidP="00BC7E98" w:rsidR="008A703B" w:rsidRPr="00E676C5">
      <w:pPr>
        <w:ind w:firstLine="720"/>
        <w:jc w:val="both"/>
      </w:pPr>
    </w:p>
    <w:p w:rsidRDefault="00B870C7" w:rsidP="00B870C7" w:rsidR="00B870C7" w:rsidRPr="00E676C5">
      <w:pPr>
        <w:ind w:firstLine="720"/>
        <w:jc w:val="both"/>
      </w:pPr>
      <w:r w:rsidRPr="00E676C5">
        <w:t xml:space="preserve">II. </w:t>
      </w:r>
      <w:r w:rsidR="008A703B" w:rsidRPr="00E676C5">
        <w:t>Dušanka Ivančević</w:t>
      </w:r>
      <w:r w:rsidRPr="00E676C5">
        <w:t xml:space="preserve"> iz Zagreba, </w:t>
      </w:r>
      <w:r w:rsidR="008A703B" w:rsidRPr="00E676C5">
        <w:t xml:space="preserve">Bernarda Bernardija 1, </w:t>
      </w:r>
      <w:r w:rsidRPr="00E676C5">
        <w:t xml:space="preserve">OIB: </w:t>
      </w:r>
      <w:r w:rsidR="008A703B" w:rsidRPr="00E676C5">
        <w:t>59003296761</w:t>
      </w:r>
      <w:r w:rsidRPr="00E676C5">
        <w:t>, nastavlja zastupati stečajnu masu</w:t>
      </w:r>
    </w:p>
    <w:p w:rsidRDefault="001C31C9" w:rsidP="00BC7E98" w:rsidR="001C31C9" w:rsidRPr="00E676C5">
      <w:pPr>
        <w:ind w:firstLine="720"/>
        <w:jc w:val="both"/>
      </w:pPr>
    </w:p>
    <w:p w:rsidRDefault="00EF227F" w:rsidP="008A703B" w:rsidR="008A703B" w:rsidRPr="00E676C5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E676C5">
        <w:rPr>
          <w:b w:val="false"/>
          <w:szCs w:val="24"/>
        </w:rPr>
        <w:t>Obrazloženje</w:t>
      </w:r>
    </w:p>
    <w:p w:rsidRDefault="008A703B" w:rsidP="00976439" w:rsidR="008A703B" w:rsidRPr="00E676C5"/>
    <w:p w:rsidRDefault="00E41DEA" w:rsidP="00E41DEA" w:rsidR="00E41DEA" w:rsidRPr="00E676C5">
      <w:pPr>
        <w:jc w:val="both"/>
      </w:pPr>
      <w:r w:rsidRPr="00E676C5">
        <w:tab/>
        <w:t xml:space="preserve">U  stečajnom postupku nad </w:t>
      </w:r>
      <w:r w:rsidR="002565C3" w:rsidRPr="00E676C5">
        <w:t xml:space="preserve">dužnikom </w:t>
      </w:r>
      <w:r w:rsidR="008A703B" w:rsidRPr="00E676C5">
        <w:t>HAD PROMET d.o.o., Zagreb, II. Ravnice 26</w:t>
      </w:r>
      <w:r w:rsidRPr="00E676C5">
        <w:t xml:space="preserve">, </w:t>
      </w:r>
      <w:r w:rsidR="002565C3" w:rsidRPr="00E676C5">
        <w:t xml:space="preserve">sud je rješenjem od </w:t>
      </w:r>
      <w:r w:rsidR="008A703B" w:rsidRPr="00E676C5">
        <w:t xml:space="preserve">9. veljače 2016. </w:t>
      </w:r>
      <w:r w:rsidR="002565C3" w:rsidRPr="00E676C5">
        <w:t xml:space="preserve">istovremeno otvorio i zaključio stečajni postupak nad navedenim dužnikom </w:t>
      </w:r>
      <w:r w:rsidRPr="00E676C5">
        <w:t>te je, potom, dužnik brisan iz sudskog registra.</w:t>
      </w:r>
    </w:p>
    <w:p w:rsidRDefault="00BC7E98" w:rsidP="00E41DEA" w:rsidR="00BC7E98" w:rsidRPr="00E676C5">
      <w:pPr>
        <w:jc w:val="both"/>
      </w:pPr>
    </w:p>
    <w:p w:rsidRDefault="00BC7E98" w:rsidP="00E41DEA" w:rsidR="00160CFE" w:rsidRPr="00E676C5">
      <w:pPr>
        <w:jc w:val="both"/>
      </w:pPr>
      <w:r w:rsidRPr="00E676C5">
        <w:tab/>
      </w:r>
      <w:r w:rsidR="002565C3" w:rsidRPr="00E676C5">
        <w:t xml:space="preserve">Stečajni </w:t>
      </w:r>
      <w:r w:rsidR="00B870C7" w:rsidRPr="00E676C5">
        <w:t xml:space="preserve">vjerovnik </w:t>
      </w:r>
      <w:r w:rsidR="008A703B" w:rsidRPr="00E676C5">
        <w:t xml:space="preserve">Dubravka Hadžisejdić, Zagreb, II. Ravnice 26, OIB: 36117330270, </w:t>
      </w:r>
      <w:r w:rsidR="001C31C9" w:rsidRPr="00E676C5">
        <w:t xml:space="preserve">je podneskom </w:t>
      </w:r>
      <w:r w:rsidR="008A703B" w:rsidRPr="00E676C5">
        <w:t xml:space="preserve">od 28. rujna 2018. obavijestio sud </w:t>
      </w:r>
      <w:r w:rsidR="00427F78" w:rsidRPr="00E676C5">
        <w:t>kako je</w:t>
      </w:r>
      <w:r w:rsidR="00B870C7" w:rsidRPr="00E676C5">
        <w:t xml:space="preserve"> dužnik vlasnik nekretnine upisane</w:t>
      </w:r>
      <w:r w:rsidR="00160CFE" w:rsidRPr="00E676C5">
        <w:t xml:space="preserve"> u zemljišne knjige Općinskog suda u Splitu, zemljišnoknjižnog odjela u Supetru, u zk.ul.br. 2572, k.o. Supetar, 6. suvlasnički dio: 45/1000, opisan kao posebni dio nekretnine- stan u prizemlju, u grafičkom dijelu označen br.4 i smeđom bojom, a koji se sastoji od dnevnog boravka + kuh + blagov P=15,85 m2, sobe P=11,08 m2, i kupaonice P=3,33 m2, ukupne P=30,26 m2, te sporedni dio nekretnine-pridružena logia označena slovom i brojem L2 i smeđom bojom u jugoistočnom dijelu prizemlja, površine 2,96 m2 sve neodvojivo povezano s vlasništvom 45/1000 dijela zk.č.br. 58/5 k.o. Supeta</w:t>
      </w:r>
      <w:r w:rsidR="006E1CD8" w:rsidRPr="00E676C5">
        <w:t>r</w:t>
      </w:r>
      <w:r w:rsidR="00160CFE" w:rsidRPr="00E676C5">
        <w:t>, opisana kao kuća, dvor površine 542 m2, kuća površine 230 m2, dvor površine 312 m2.</w:t>
      </w:r>
    </w:p>
    <w:p w:rsidRDefault="005A7F26" w:rsidP="00E41DEA" w:rsidR="005A7F26" w:rsidRPr="00E676C5">
      <w:pPr>
        <w:jc w:val="both"/>
      </w:pPr>
    </w:p>
    <w:p w:rsidRDefault="005A7F26" w:rsidP="002565C3" w:rsidR="002565C3" w:rsidRPr="00E676C5">
      <w:pPr>
        <w:ind w:firstLine="720"/>
        <w:jc w:val="both"/>
      </w:pPr>
      <w:r w:rsidRPr="00E676C5">
        <w:t xml:space="preserve">Prema odredbi čl. </w:t>
      </w:r>
      <w:r w:rsidR="002565C3" w:rsidRPr="00E676C5">
        <w:t>28</w:t>
      </w:r>
      <w:r w:rsidRPr="00E676C5">
        <w:t xml:space="preserve">9. st. 1. Stečajnog zakona („Narodne novine“ broj </w:t>
      </w:r>
      <w:r w:rsidR="002565C3" w:rsidRPr="00E676C5">
        <w:t>71/15</w:t>
      </w:r>
      <w:r w:rsidR="008A703B" w:rsidRPr="00E676C5">
        <w:t xml:space="preserve"> i 104/17;</w:t>
      </w:r>
      <w:r w:rsidRPr="00E676C5">
        <w:t xml:space="preserve"> dalje: SZ)</w:t>
      </w:r>
      <w:r w:rsidR="00FE6271" w:rsidRPr="00E676C5">
        <w:t xml:space="preserve"> </w:t>
      </w:r>
      <w:r w:rsidR="002565C3" w:rsidRPr="00E676C5">
        <w:t xml:space="preserve">sud će na prijedlog stečajnoga upravitelja, kojega od stečajnih vjerovnika ili po službenoj dužnosti odrediti nastavljanje postupka radi naknadne diobe ako se nakon završnoga ročišta: </w:t>
      </w:r>
    </w:p>
    <w:p w:rsidRDefault="002565C3" w:rsidP="002565C3" w:rsidR="002565C3" w:rsidRPr="00E676C5">
      <w:pPr>
        <w:ind w:firstLine="720"/>
        <w:jc w:val="both"/>
      </w:pPr>
      <w:r w:rsidRPr="00E676C5">
        <w:t xml:space="preserve">1. ostvare pretpostavke da se zadržani iznosi podijele stečajnim vjerovnicima </w:t>
      </w:r>
    </w:p>
    <w:p w:rsidRDefault="002565C3" w:rsidP="002565C3" w:rsidR="002565C3" w:rsidRPr="00E676C5">
      <w:pPr>
        <w:ind w:firstLine="720"/>
        <w:jc w:val="both"/>
      </w:pPr>
      <w:r w:rsidRPr="00E676C5">
        <w:t xml:space="preserve">2. iznosi koji su isplaćeni iz stečajne mase vrate u masu </w:t>
      </w:r>
    </w:p>
    <w:p w:rsidRDefault="002565C3" w:rsidP="002565C3" w:rsidR="005A7F26" w:rsidRPr="00E676C5">
      <w:pPr>
        <w:ind w:firstLine="720"/>
        <w:jc w:val="both"/>
      </w:pPr>
      <w:r w:rsidRPr="00E676C5">
        <w:t>3. pronađe imovina koja ulazi u stečajnu masu.</w:t>
      </w:r>
      <w:r w:rsidR="005A7F26" w:rsidRPr="00E676C5">
        <w:t xml:space="preserve"> </w:t>
      </w:r>
    </w:p>
    <w:p w:rsidRDefault="005A7F26" w:rsidP="005A7F26" w:rsidR="005A7F26" w:rsidRPr="00E676C5">
      <w:pPr>
        <w:jc w:val="both"/>
      </w:pPr>
    </w:p>
    <w:p w:rsidRDefault="005A7F26" w:rsidP="005A7F26" w:rsidR="004B68B7" w:rsidRPr="00E676C5">
      <w:pPr>
        <w:jc w:val="both"/>
      </w:pPr>
      <w:r w:rsidRPr="00E676C5">
        <w:tab/>
      </w:r>
    </w:p>
    <w:p w:rsidRDefault="004B68B7" w:rsidP="005A7F26" w:rsidR="004B68B7" w:rsidRPr="00E676C5">
      <w:pPr>
        <w:jc w:val="both"/>
      </w:pPr>
    </w:p>
    <w:p w:rsidRDefault="004B68B7" w:rsidP="005A7F26" w:rsidR="004B68B7" w:rsidRPr="00E676C5">
      <w:pPr>
        <w:jc w:val="both"/>
      </w:pPr>
    </w:p>
    <w:p w:rsidRDefault="004B68B7" w:rsidP="005A7F26" w:rsidR="004B68B7" w:rsidRPr="00E676C5">
      <w:pPr>
        <w:jc w:val="both"/>
      </w:pPr>
    </w:p>
    <w:p w:rsidRDefault="002565C3" w:rsidP="004B68B7" w:rsidR="005A7F26" w:rsidRPr="00E676C5">
      <w:pPr>
        <w:ind w:firstLine="720"/>
        <w:jc w:val="both"/>
      </w:pPr>
      <w:r w:rsidRPr="00E676C5">
        <w:t xml:space="preserve">Kako je u konkretnom slučaju pronađena imovina koja ulazi u stečajnu masu, sud je </w:t>
      </w:r>
      <w:r w:rsidR="008A703B" w:rsidRPr="00E676C5">
        <w:t>ocijenio</w:t>
      </w:r>
      <w:r w:rsidRPr="00E676C5">
        <w:t xml:space="preserve"> da su ispunjeni uvjeti iz čl. 289. st. 1. t. 3. SZ-a za nastavak stečajnog postupka.</w:t>
      </w:r>
    </w:p>
    <w:p w:rsidRDefault="00957FD8" w:rsidP="00442DDA" w:rsidR="00957FD8" w:rsidRPr="00E676C5">
      <w:pPr>
        <w:numPr>
          <w:ilvl w:val="12"/>
          <w:numId w:val="0"/>
        </w:numPr>
        <w:jc w:val="center"/>
      </w:pPr>
    </w:p>
    <w:p w:rsidRDefault="007F0DBF" w:rsidP="00442DDA" w:rsidR="00EF227F" w:rsidRPr="00E676C5">
      <w:pPr>
        <w:numPr>
          <w:ilvl w:val="12"/>
          <w:numId w:val="0"/>
        </w:numPr>
        <w:jc w:val="center"/>
      </w:pPr>
      <w:r w:rsidRPr="00E676C5">
        <w:t>U</w:t>
      </w:r>
      <w:r w:rsidR="00BE64CD" w:rsidRPr="00E676C5">
        <w:t xml:space="preserve"> Zagrebu</w:t>
      </w:r>
      <w:r w:rsidR="001C4FF0" w:rsidRPr="00E676C5">
        <w:t xml:space="preserve"> </w:t>
      </w:r>
      <w:r w:rsidR="008A703B" w:rsidRPr="00E676C5">
        <w:t>1</w:t>
      </w:r>
      <w:r w:rsidR="0090574B">
        <w:t>9</w:t>
      </w:r>
      <w:r w:rsidR="008A703B" w:rsidRPr="00E676C5">
        <w:t>. listopada</w:t>
      </w:r>
      <w:r w:rsidR="004B68B7" w:rsidRPr="00E676C5">
        <w:t xml:space="preserve"> </w:t>
      </w:r>
      <w:r w:rsidR="00442DDA" w:rsidRPr="00E676C5">
        <w:t xml:space="preserve"> 20</w:t>
      </w:r>
      <w:r w:rsidR="004B68B7" w:rsidRPr="00E676C5">
        <w:t>18</w:t>
      </w:r>
      <w:r w:rsidR="00442DDA" w:rsidRPr="00E676C5">
        <w:t>.</w:t>
      </w:r>
    </w:p>
    <w:p w:rsidRDefault="00C90C73" w:rsidP="007F0DBF" w:rsidR="00C90C73" w:rsidRPr="00E676C5">
      <w:pPr>
        <w:numPr>
          <w:ilvl w:val="12"/>
          <w:numId w:val="0"/>
        </w:numPr>
      </w:pPr>
    </w:p>
    <w:p w:rsidRDefault="005917D8" w:rsidP="007F0DBF" w:rsidR="005917D8" w:rsidRPr="00E676C5">
      <w:pPr>
        <w:numPr>
          <w:ilvl w:val="12"/>
          <w:numId w:val="0"/>
        </w:numPr>
      </w:pPr>
    </w:p>
    <w:p w:rsidRDefault="005917D8" w:rsidR="005917D8" w:rsidRPr="00E676C5">
      <w:pPr>
        <w:pStyle w:val="Tijeloteksta"/>
        <w:ind w:left="5760"/>
        <w:rPr>
          <w:rFonts w:hAnsi="Times New Roman" w:ascii="Times New Roman"/>
          <w:szCs w:val="24"/>
        </w:rPr>
      </w:pPr>
      <w:r w:rsidRPr="00E676C5">
        <w:rPr>
          <w:rFonts w:hAnsi="Times New Roman" w:ascii="Times New Roman"/>
          <w:szCs w:val="24"/>
        </w:rPr>
        <w:tab/>
        <w:t>S</w:t>
      </w:r>
      <w:r w:rsidR="008A703B" w:rsidRPr="00E676C5">
        <w:rPr>
          <w:rFonts w:hAnsi="Times New Roman" w:ascii="Times New Roman"/>
          <w:szCs w:val="24"/>
        </w:rPr>
        <w:t>utkinja</w:t>
      </w:r>
    </w:p>
    <w:p w:rsidRDefault="005917D8" w:rsidR="00442DDA">
      <w:pPr>
        <w:pStyle w:val="Tijeloteksta"/>
        <w:ind w:left="5760"/>
        <w:rPr>
          <w:rFonts w:hAnsi="Times New Roman" w:ascii="Times New Roman"/>
          <w:szCs w:val="24"/>
        </w:rPr>
      </w:pPr>
      <w:r w:rsidRPr="00E676C5">
        <w:rPr>
          <w:rFonts w:hAnsi="Times New Roman" w:ascii="Times New Roman"/>
          <w:szCs w:val="24"/>
        </w:rPr>
        <w:t xml:space="preserve">       </w:t>
      </w:r>
      <w:r w:rsidR="008A703B" w:rsidRPr="00E676C5">
        <w:rPr>
          <w:rFonts w:hAnsi="Times New Roman" w:ascii="Times New Roman"/>
          <w:szCs w:val="24"/>
        </w:rPr>
        <w:t>Maj</w:t>
      </w:r>
      <w:r w:rsidR="00CD7420">
        <w:rPr>
          <w:rFonts w:hAnsi="Times New Roman" w:ascii="Times New Roman"/>
          <w:szCs w:val="24"/>
        </w:rPr>
        <w:t>a</w:t>
      </w:r>
      <w:r w:rsidR="008A703B" w:rsidRPr="00E676C5">
        <w:rPr>
          <w:rFonts w:hAnsi="Times New Roman" w:ascii="Times New Roman"/>
          <w:szCs w:val="24"/>
        </w:rPr>
        <w:t xml:space="preserve"> Praljak</w:t>
      </w:r>
      <w:r w:rsidR="002F374E">
        <w:rPr>
          <w:rFonts w:hAnsi="Times New Roman" w:ascii="Times New Roman"/>
          <w:szCs w:val="24"/>
        </w:rPr>
        <w:t>, v.r.</w:t>
      </w:r>
    </w:p>
    <w:p w:rsidRDefault="002F374E" w:rsidR="002F374E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2F374E" w:rsidR="002F374E">
      <w:r>
        <w:t>Za točnost otpravka-ovlašteni službenik:</w:t>
      </w:r>
    </w:p>
    <w:p w:rsidRDefault="002F374E" w:rsidR="002F374E">
      <w:r>
        <w:t>Nikolina Krunić</w:t>
      </w:r>
    </w:p>
    <w:p w:rsidRDefault="002F374E" w:rsidR="002F374E" w:rsidRPr="00E676C5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C40D3E" w:rsidR="00C40D3E" w:rsidRPr="00E676C5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E676C5">
      <w:pPr>
        <w:numPr>
          <w:ilvl w:val="12"/>
          <w:numId w:val="0"/>
        </w:numPr>
      </w:pPr>
    </w:p>
    <w:p w:rsidRDefault="00BC1EB9" w:rsidP="00EF227F" w:rsidR="00EF227F" w:rsidRPr="00E676C5">
      <w:pPr>
        <w:numPr>
          <w:ilvl w:val="12"/>
          <w:numId w:val="0"/>
        </w:numPr>
        <w:jc w:val="both"/>
      </w:pPr>
      <w:r w:rsidRPr="00E676C5">
        <w:t>UPUTA</w:t>
      </w:r>
      <w:r w:rsidR="00EF227F" w:rsidRPr="00E676C5">
        <w:t xml:space="preserve"> O PRAVNOM LIJEKU:</w:t>
      </w:r>
    </w:p>
    <w:p w:rsidRDefault="007F0DBF" w:rsidP="00EF227F" w:rsidR="00B50150" w:rsidRPr="00E676C5">
      <w:pPr>
        <w:numPr>
          <w:ilvl w:val="12"/>
          <w:numId w:val="0"/>
        </w:numPr>
        <w:jc w:val="both"/>
      </w:pPr>
      <w:r w:rsidRPr="00E676C5">
        <w:t>Z</w:t>
      </w:r>
      <w:r w:rsidR="00EF227F" w:rsidRPr="00E676C5">
        <w:t>astupnik</w:t>
      </w:r>
      <w:r w:rsidRPr="00E676C5">
        <w:t xml:space="preserve"> po zakonu</w:t>
      </w:r>
      <w:r w:rsidR="00EF227F" w:rsidRPr="00E676C5">
        <w:t xml:space="preserve"> dužnika</w:t>
      </w:r>
      <w:r w:rsidR="006002BD" w:rsidRPr="00E676C5">
        <w:t xml:space="preserve"> do dana nastupanja pravnih posljedica otvaranja stečajnoga postupka</w:t>
      </w:r>
      <w:r w:rsidR="00EF227F" w:rsidRPr="00E676C5">
        <w:t xml:space="preserve"> ima pravo na žalbu </w:t>
      </w:r>
      <w:r w:rsidR="00442DDA" w:rsidRPr="00E676C5">
        <w:t xml:space="preserve">protiv ovog rješenja </w:t>
      </w:r>
      <w:r w:rsidR="00EF227F" w:rsidRPr="00E676C5">
        <w:t xml:space="preserve">u roku od 8 dana od dana primitka. Žalba se ulaže putem ovog suda Visokom trgovačkom sudu </w:t>
      </w:r>
      <w:r w:rsidR="00442DDA" w:rsidRPr="00E676C5">
        <w:t xml:space="preserve">Republike Hrvatske </w:t>
      </w:r>
      <w:r w:rsidR="00EF227F" w:rsidRPr="00E676C5">
        <w:t>u 2 primjerka.</w:t>
      </w:r>
    </w:p>
    <w:p w:rsidRDefault="00470A0A" w:rsidP="00EF227F" w:rsidR="00470A0A" w:rsidRPr="00E676C5">
      <w:pPr>
        <w:numPr>
          <w:ilvl w:val="12"/>
          <w:numId w:val="0"/>
        </w:numPr>
        <w:jc w:val="both"/>
      </w:pPr>
    </w:p>
    <w:p w:rsidRDefault="005917D8" w:rsidP="00EF227F" w:rsidR="005917D8" w:rsidRPr="00E676C5">
      <w:pPr>
        <w:numPr>
          <w:ilvl w:val="12"/>
          <w:numId w:val="0"/>
        </w:numPr>
        <w:jc w:val="both"/>
      </w:pPr>
    </w:p>
    <w:p w:rsidRDefault="004B68B7" w:rsidP="00EF227F" w:rsidR="004B68B7" w:rsidRPr="00E676C5">
      <w:pPr>
        <w:numPr>
          <w:ilvl w:val="12"/>
          <w:numId w:val="0"/>
        </w:numPr>
        <w:jc w:val="both"/>
      </w:pPr>
    </w:p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37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A7F26">
      <w:t xml:space="preserve">                     </w:t>
    </w:r>
    <w:r w:rsidR="00E844B8">
      <w:t>46</w:t>
    </w:r>
    <w:r w:rsidRPr="005A7F26">
      <w:t>. St</w:t>
    </w:r>
    <w:r w:rsidR="00B870C7">
      <w:t>-</w:t>
    </w:r>
    <w:r w:rsidR="00E844B8">
      <w:t>741</w:t>
    </w:r>
    <w:r w:rsidR="00B870C7">
      <w:t>/1</w:t>
    </w:r>
    <w:r w:rsidR="00E844B8">
      <w:t>5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919EF"/>
    <w:rsid w:val="0009737E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60CFE"/>
    <w:rsid w:val="001C31C9"/>
    <w:rsid w:val="001C4FF0"/>
    <w:rsid w:val="001D2EB8"/>
    <w:rsid w:val="002010AB"/>
    <w:rsid w:val="00207B3C"/>
    <w:rsid w:val="00211C82"/>
    <w:rsid w:val="00233E8D"/>
    <w:rsid w:val="002565C3"/>
    <w:rsid w:val="00257849"/>
    <w:rsid w:val="00263D21"/>
    <w:rsid w:val="002647F1"/>
    <w:rsid w:val="00265143"/>
    <w:rsid w:val="002D1774"/>
    <w:rsid w:val="002E012D"/>
    <w:rsid w:val="002F1273"/>
    <w:rsid w:val="002F1489"/>
    <w:rsid w:val="002F374E"/>
    <w:rsid w:val="0030572B"/>
    <w:rsid w:val="003145A7"/>
    <w:rsid w:val="003638C3"/>
    <w:rsid w:val="0038601C"/>
    <w:rsid w:val="003A6805"/>
    <w:rsid w:val="003A7554"/>
    <w:rsid w:val="003C7143"/>
    <w:rsid w:val="003D2BC5"/>
    <w:rsid w:val="003D63E6"/>
    <w:rsid w:val="003D6E2A"/>
    <w:rsid w:val="003F5BD7"/>
    <w:rsid w:val="00404A40"/>
    <w:rsid w:val="00415BE6"/>
    <w:rsid w:val="00427F78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B68B7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C496B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1CD8"/>
    <w:rsid w:val="006E4546"/>
    <w:rsid w:val="006E5670"/>
    <w:rsid w:val="00706BA1"/>
    <w:rsid w:val="00712C93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A703B"/>
    <w:rsid w:val="008D4938"/>
    <w:rsid w:val="008F608A"/>
    <w:rsid w:val="008F7471"/>
    <w:rsid w:val="0090574B"/>
    <w:rsid w:val="009308F8"/>
    <w:rsid w:val="009505D9"/>
    <w:rsid w:val="00951C24"/>
    <w:rsid w:val="00955CD8"/>
    <w:rsid w:val="00957FD8"/>
    <w:rsid w:val="00960E2D"/>
    <w:rsid w:val="00976439"/>
    <w:rsid w:val="0099084A"/>
    <w:rsid w:val="009B1540"/>
    <w:rsid w:val="009B7BE9"/>
    <w:rsid w:val="009D6B7F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870C7"/>
    <w:rsid w:val="00BB5EDE"/>
    <w:rsid w:val="00BC1BB8"/>
    <w:rsid w:val="00BC1EB9"/>
    <w:rsid w:val="00BC7E98"/>
    <w:rsid w:val="00BD37FE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0FEE"/>
    <w:rsid w:val="00C8657B"/>
    <w:rsid w:val="00C90C73"/>
    <w:rsid w:val="00C90E86"/>
    <w:rsid w:val="00CA1916"/>
    <w:rsid w:val="00CA61F9"/>
    <w:rsid w:val="00CB1B0B"/>
    <w:rsid w:val="00CB6613"/>
    <w:rsid w:val="00CD7420"/>
    <w:rsid w:val="00CE27EC"/>
    <w:rsid w:val="00CE70B0"/>
    <w:rsid w:val="00CF3410"/>
    <w:rsid w:val="00D035AC"/>
    <w:rsid w:val="00D07DFA"/>
    <w:rsid w:val="00D158CE"/>
    <w:rsid w:val="00D359EC"/>
    <w:rsid w:val="00D438B6"/>
    <w:rsid w:val="00DA2F7B"/>
    <w:rsid w:val="00DA755E"/>
    <w:rsid w:val="00DB5821"/>
    <w:rsid w:val="00DE6731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676C5"/>
    <w:rsid w:val="00E844B8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Odlomakpopisa" w:type="paragraph">
    <w:name w:val="List Paragraph"/>
    <w:basedOn w:val="Normal"/>
    <w:uiPriority w:val="34"/>
    <w:qFormat/>
    <w:rsid w:val="00B870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7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Odlomakpopisa" w:type="paragraph">
    <w:name w:val="List Paragraph"/>
    <w:basedOn w:val="Normal"/>
    <w:uiPriority w:val="34"/>
    <w:qFormat/>
    <w:rsid w:val="00B870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7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73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430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St-741/2015-11</izvorni_sadrzaj>
    <derivirana_varijabla naziv="DomainObject.Oznaka_1">St-741/2015-11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2016.</izvorni_sadrzaj>
    <derivirana_varijabla naziv="DomainObject.Predmet.DatumRjesavanja_1">11.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St-741/2015</izvorni_sadrzaj>
    <derivirana_varijabla naziv="DomainObject.Predmet.OznakaBroj_1">St-741/2015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HAD PROMET d.o.o.</izvorni_sadrzaj>
    <derivirana_varijabla naziv="DomainObject.Predmet.ProtustrankaFormated_1">  HAD PROMET d.o.o.</derivirana_varijabla>
  </DomainObject.Predmet.ProtustrankaFormated>
  <DomainObject.Predmet.ProtustrankaFormatedOIB>
    <izvorni_sadrzaj>  HAD PROMET d.o.o., OIB 35872164450</izvorni_sadrzaj>
    <derivirana_varijabla naziv="DomainObject.Predmet.ProtustrankaFormatedOIB_1">  HAD PROMET d.o.o., OIB 35872164450</derivirana_varijabla>
  </DomainObject.Predmet.ProtustrankaFormatedOIB>
  <DomainObject.Predmet.ProtustrankaFormatedWithAdress>
    <izvorni_sadrzaj> HAD PROMET d.o.o., II. Ravnice 26, 10000 Zagreb</izvorni_sadrzaj>
    <derivirana_varijabla naziv="DomainObject.Predmet.ProtustrankaFormatedWithAdress_1"> HAD PROMET d.o.o., II. Ravnice 26, 10000 Zagreb</derivirana_varijabla>
  </DomainObject.Predmet.ProtustrankaFormatedWithAdress>
  <DomainObject.Predmet.ProtustrankaFormatedWithAdressOIB>
    <izvorni_sadrzaj> HAD PROMET d.o.o., OIB 35872164450, II. Ravnice 26, 10000 Zagreb</izvorni_sadrzaj>
    <derivirana_varijabla naziv="DomainObject.Predmet.ProtustrankaFormatedWithAdressOIB_1"> HAD PROMET d.o.o., OIB 35872164450, II. Ravnice 26, 10000 Zagreb</derivirana_varijabla>
  </DomainObject.Predmet.ProtustrankaFormatedWithAdressOIB>
  <DomainObject.Predmet.ProtustrankaWithAdress>
    <izvorni_sadrzaj>HAD PROMET d.o.o. II. Ravnice 26, 10000 Zagreb</izvorni_sadrzaj>
    <derivirana_varijabla naziv="DomainObject.Predmet.ProtustrankaWithAdress_1">HAD PROMET d.o.o. II. Ravnice 26, 10000 Zagreb</derivirana_varijabla>
  </DomainObject.Predmet.ProtustrankaWithAdress>
  <DomainObject.Predmet.ProtustrankaWithAdressOIB>
    <izvorni_sadrzaj>HAD PROMET d.o.o., OIB 35872164450, II. Ravnice 26, 10000 Zagreb</izvorni_sadrzaj>
    <derivirana_varijabla naziv="DomainObject.Predmet.ProtustrankaWithAdressOIB_1">HAD PROMET d.o.o., OIB 35872164450, II. Ravnice 26, 10000 Zagreb</derivirana_varijabla>
  </DomainObject.Predmet.ProtustrankaWithAdressOIB>
  <DomainObject.Predmet.ProtustrankaNazivFormated>
    <izvorni_sadrzaj>HAD PROMET d.o.o.</izvorni_sadrzaj>
    <derivirana_varijabla naziv="DomainObject.Predmet.ProtustrankaNazivFormated_1">HAD PROMET d.o.o.</derivirana_varijabla>
  </DomainObject.Predmet.ProtustrankaNazivFormated>
  <DomainObject.Predmet.ProtustrankaNazivFormatedOIB>
    <izvorni_sadrzaj>HAD PROMET d.o.o., OIB 35872164450</izvorni_sadrzaj>
    <derivirana_varijabla naziv="DomainObject.Predmet.ProtustrankaNazivFormatedOIB_1">HAD PROMET d.o.o., OIB 35872164450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HAD PROMET d.o.o.</item>
    </izvorni_sadrzaj>
    <derivirana_varijabla naziv="DomainObject.Predmet.ProtuStrankaListFormated_1">
      <item>HAD PROMET d.o.o.</item>
    </derivirana_varijabla>
  </DomainObject.Predmet.ProtuStrankaListFormated>
  <DomainObject.Predmet.ProtuStrankaListFormatedOIB>
    <izvorni_sadrzaj>
      <item>HAD PROMET d.o.o., OIB 35872164450</item>
    </izvorni_sadrzaj>
    <derivirana_varijabla naziv="DomainObject.Predmet.ProtuStrankaListFormatedOIB_1">
      <item>HAD PROMET d.o.o., OIB 35872164450</item>
    </derivirana_varijabla>
  </DomainObject.Predmet.ProtuStrankaListFormatedOIB>
  <DomainObject.Predmet.ProtuStrankaListFormatedWithAdress>
    <izvorni_sadrzaj>
      <item>HAD PROMET d.o.o., II. Ravnice 26, 10000 Zagreb</item>
    </izvorni_sadrzaj>
    <derivirana_varijabla naziv="DomainObject.Predmet.ProtuStrankaListFormatedWithAdress_1">
      <item>HAD PROMET d.o.o., II. Ravnice 26, 10000 Zagreb</item>
    </derivirana_varijabla>
  </DomainObject.Predmet.ProtuStrankaListFormatedWithAdress>
  <DomainObject.Predmet.ProtuStrankaListFormatedWithAdressOIB>
    <izvorni_sadrzaj>
      <item>HAD PROMET d.o.o., OIB 35872164450, II. Ravnice 26, 10000 Zagreb</item>
    </izvorni_sadrzaj>
    <derivirana_varijabla naziv="DomainObject.Predmet.ProtuStrankaListFormatedWithAdressOIB_1">
      <item>HAD PROMET d.o.o., OIB 35872164450, II. Ravnice 26, 10000 Zagreb</item>
    </derivirana_varijabla>
  </DomainObject.Predmet.ProtuStrankaListFormatedWithAdressOIB>
  <DomainObject.Predmet.ProtuStrankaListNazivFormated>
    <izvorni_sadrzaj>
      <item>HAD PROMET d.o.o.</item>
    </izvorni_sadrzaj>
    <derivirana_varijabla naziv="DomainObject.Predmet.ProtuStrankaListNazivFormated_1">
      <item>HAD PROMET d.o.o.</item>
    </derivirana_varijabla>
  </DomainObject.Predmet.ProtuStrankaListNazivFormated>
  <DomainObject.Predmet.ProtuStrankaListNazivFormatedOIB>
    <izvorni_sadrzaj>
      <item>HAD PROMET d.o.o., OIB 35872164450</item>
    </izvorni_sadrzaj>
    <derivirana_varijabla naziv="DomainObject.Predmet.ProtuStrankaListNazivFormatedOIB_1">
      <item>HAD PROMET d.o.o., OIB 35872164450</item>
    </derivirana_varijabla>
  </DomainObject.Predmet.ProtuStrankaListNazivFormatedOIB>
  <DomainObject.Predmet.OstaliListFormated>
    <izvorni_sadrzaj>
      <item>Dušanka Ivančević</item>
    </izvorni_sadrzaj>
    <derivirana_varijabla naziv="DomainObject.Predmet.OstaliListFormated_1">
      <item>Dušanka Ivančević</item>
    </derivirana_varijabla>
  </DomainObject.Predmet.OstaliListFormated>
  <DomainObject.Predmet.OstaliListFormatedOIB>
    <izvorni_sadrzaj>
      <item>Dušanka Ivančević, OIB 59003296761</item>
    </izvorni_sadrzaj>
    <derivirana_varijabla naziv="DomainObject.Predmet.OstaliListFormatedOIB_1">
      <item>Dušanka Ivančević, OIB 59003296761</item>
    </derivirana_varijabla>
  </DomainObject.Predmet.OstaliListFormatedOIB>
  <DomainObject.Predmet.OstaliListFormatedWithAdress>
    <izvorni_sadrzaj>
      <item>Dušanka Ivančević, Bernarda Bernardija 1, 10000 Zagreb</item>
    </izvorni_sadrzaj>
    <derivirana_varijabla naziv="DomainObject.Predmet.OstaliListFormatedWithAdress_1">
      <item>Dušanka Ivančević, Bernarda Bernardija 1, 10000 Zagreb</item>
    </derivirana_varijabla>
  </DomainObject.Predmet.OstaliListFormatedWithAdress>
  <DomainObject.Predmet.OstaliListFormatedWithAdressOIB>
    <izvorni_sadrzaj>
      <item>Dušanka Ivančević, OIB 59003296761, Bernarda Bernardija 1, 10000 Zagreb</item>
    </izvorni_sadrzaj>
    <derivirana_varijabla naziv="DomainObject.Predmet.OstaliListFormatedWithAdressOIB_1">
      <item>Dušanka Ivančević, OIB 59003296761, Bernarda Bernardija 1, 10000 Zagreb</item>
    </derivirana_varijabla>
  </DomainObject.Predmet.OstaliListFormatedWithAdressOIB>
  <DomainObject.Predmet.OstaliListNazivFormated>
    <izvorni_sadrzaj>
      <item>Dušanka Ivančević</item>
    </izvorni_sadrzaj>
    <derivirana_varijabla naziv="DomainObject.Predmet.OstaliListNazivFormated_1">
      <item>Dušanka Ivančević</item>
    </derivirana_varijabla>
  </DomainObject.Predmet.OstaliListNazivFormated>
  <DomainObject.Predmet.OstaliListNazivFormatedOIB>
    <izvorni_sadrzaj>
      <item>Dušanka Ivančević, OIB 59003296761</item>
    </izvorni_sadrzaj>
    <derivirana_varijabla naziv="DomainObject.Predmet.OstaliListNazivFormatedOIB_1"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St-741/2015-11</izvorni_sadrzaj>
    <derivirana_varijabla naziv="DomainObject.PoslovniBrojDokumenta_1">St-741/2015-11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HAD PROMET d.o.o.</izvorni_sadrzaj>
    <derivirana_varijabla naziv="DomainObject.Predmet.ProtustrankaIDrugi_1">HAD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HAD PROMET d.o.o., OIB 35872164450, II. Ravnice 26, 10000 Zagreb</izvorni_sadrzaj>
    <derivirana_varijabla naziv="DomainObject.Predmet.ProtustrankaIDrugiAdressOIB_1">HAD PROMET d.o.o., OIB 35872164450, II. Ravnice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2016.</izvorni_sadrzaj>
    <derivirana_varijabla naziv="DomainObject.Predmet.OdlukaRjesenje.DatumDonosenjaOdluke_1">9. veljače 2016.</derivirana_varijabla>
  </DomainObject.Predmet.OdlukaRjesenje.DatumDonosenjaOdluke>
  <DomainObject.Predmet.OdlukaRjesenje.DatumPravomocnosti>
    <izvorni_sadrzaj>27. veljače 2016.</izvorni_sadrzaj>
    <derivirana_varijabla naziv="DomainObject.Predmet.OdlukaRjesenje.DatumPravomocnosti_1">27. veljače 2016.</derivirana_varijabla>
  </DomainObject.Predmet.OdlukaRjesenje.DatumPravomocnosti>
  <DomainObject.Predmet.OdlukaRjesenje.Oznaka>
    <izvorni_sadrzaj>St-741/2015-7</izvorni_sadrzaj>
    <derivirana_varijabla naziv="DomainObject.Predmet.OdlukaRjesenje.Oznaka_1">St-741/2015-7</derivirana_varijabla>
  </DomainObject.Predmet.OdlukaRjesenje.Oznaka>
  <DomainObject.Predmet.SudioniciListNaziv>
    <izvorni_sadrzaj>
      <item>FINA Regionalni centar Zagreb</item>
      <item>HAD PROMET d.o.o.</item>
      <item>Dušanka Ivančević</item>
    </izvorni_sadrzaj>
    <derivirana_varijabla naziv="DomainObject.Predmet.SudioniciListNaziv_1">
      <item>FINA Regionalni centar Zagreb</item>
      <item>HAD PROMET d.o.o.</item>
      <item>Dušanka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HAD PROMET d.o.o., OIB 35872164450, II. Ravnice 26,10000 Zagreb</item>
      <item>Dušanka Ivančević, OIB 59003296761, Bernarda Bernardija 1,10000 Zagreb</item>
    </izvorni_sadrzaj>
    <derivirana_varijabla naziv="DomainObject.Predmet.SudioniciListAdressOIB_1">
      <item>FINA Regionalni centar Zagreb, OIB 85821130368, Trg svibanjskih žrtava 1995. 1,10000 Zagreb</item>
      <item>HAD PROMET d.o.o., OIB 35872164450, II. Ravnice 26,10000 Zagreb</item>
      <item>Dušanka Ivančević,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35872164450</item>
      <item>, OIB 59003296761</item>
    </izvorni_sadrzaj>
    <derivirana_varijabla naziv="DomainObject.Predmet.SudioniciListNazivOIB_1">
      <item>, OIB 85821130368</item>
      <item>, OIB 35872164450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veljače 2016.</izvorni_sadrzaj>
    <derivirana_varijabla naziv="DomainObject.PredzadnjaOdlukaIzPredmeta.DatumDonosenjaOdluke_1">9. veljače 2016.</derivirana_varijabla>
  </DomainObject.PredzadnjaOdlukaIzPredmeta.DatumDonosenjaOdluke>
  <DomainObject.PredzadnjaOdlukaIzPredmeta.Oznaka>
    <izvorni_sadrzaj>St-741/2015-7</izvorni_sadrzaj>
    <derivirana_varijabla naziv="DomainObject.PredzadnjaOdlukaIzPredmeta.Oznaka_1">St-741/2015-7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B35A6-CCD3-4E2E-8C87-818B849C8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2249</properties:Characters>
  <properties:Lines>76</properties:Lines>
  <properties:Paragraphs>24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2018-10-18T08:13:00Z</dcterms:created>
  <dc:creator>nmarkovic</dc:creator>
  <cp:lastModifiedBy>Nikolina Krunić</cp:lastModifiedBy>
  <cp:lastPrinted>2018-10-19T08:58:00Z</cp:lastPrinted>
  <dcterms:modified xmlns:xsi="http://www.w3.org/2001/XMLSchema-instance" xsi:type="dcterms:W3CDTF">2018-10-19T08:58:00Z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St-741/2015-11 / Odluka - Rješenje - nastavak postupka zbog naknadne diobe (1._Rj_-_nastavak_postupka,_naknadna_dioba,_nakon_otvaranja_i_zaključenja._rj_-_nastavak_postupka,_naknadna_dioba,_nakon_otvaranja_i_zaključenja)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