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49ba" w14:paraId="20049ba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531234">
        <w:rPr>
          <w:b/>
          <w:sz w:val="22"/>
          <w:szCs w:val="22"/>
        </w:rPr>
        <w:t>2012</w:t>
      </w:r>
      <w:r w:rsidR="00583F5B" w:rsidRPr="005356A3">
        <w:rPr>
          <w:b/>
          <w:sz w:val="22"/>
          <w:szCs w:val="22"/>
        </w:rPr>
        <w:t>/</w:t>
      </w:r>
      <w:r w:rsidR="002D78E4" w:rsidRPr="005356A3">
        <w:rPr>
          <w:b/>
          <w:sz w:val="22"/>
          <w:szCs w:val="22"/>
        </w:rPr>
        <w:t>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531234" w:rsidR="005356A3" w:rsidRPr="00531234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BE3C73">
        <w:t xml:space="preserve"> </w:t>
      </w:r>
      <w:r w:rsidR="00531234">
        <w:t xml:space="preserve">CHAMOMILLA d.o.o. Split, Dubrovačka 65, OIB: 58508796362, </w:t>
      </w:r>
      <w:r w:rsidR="005356A3" w:rsidRPr="005356A3">
        <w:rPr>
          <w:sz w:val="22"/>
          <w:szCs w:val="22"/>
        </w:rPr>
        <w:t xml:space="preserve">dana </w:t>
      </w:r>
      <w:r w:rsidR="00987249">
        <w:rPr>
          <w:sz w:val="22"/>
          <w:szCs w:val="22"/>
        </w:rPr>
        <w:t>8</w:t>
      </w:r>
      <w:r w:rsidR="005356A3" w:rsidRPr="005356A3">
        <w:rPr>
          <w:sz w:val="22"/>
          <w:szCs w:val="22"/>
        </w:rPr>
        <w:t>. svibnja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531234">
        <w:t xml:space="preserve">CHAMOMILLA d.o.o. Split, Dubrovačka 65, OIB: 58508796362,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531234">
        <w:rPr>
          <w:sz w:val="22"/>
          <w:szCs w:val="22"/>
        </w:rPr>
        <w:t>2012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531234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531234">
        <w:rPr>
          <w:sz w:val="22"/>
          <w:szCs w:val="22"/>
        </w:rPr>
        <w:t>21.11.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531234">
        <w:t>CHAMOMILLA d.o.o. Split, Dubrovačka 65, OIB: 58508796362</w:t>
      </w:r>
    </w:p>
    <w:p w:rsidRDefault="00407841" w:rsidP="00531234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 </w:t>
      </w:r>
      <w:r w:rsidR="00531234">
        <w:rPr>
          <w:sz w:val="22"/>
          <w:szCs w:val="22"/>
        </w:rPr>
        <w:t>4</w:t>
      </w:r>
      <w:r w:rsidR="005356A3" w:rsidRPr="005356A3">
        <w:rPr>
          <w:sz w:val="22"/>
          <w:szCs w:val="22"/>
        </w:rPr>
        <w:t xml:space="preserve">. travnja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531234">
        <w:rPr>
          <w:sz w:val="22"/>
          <w:szCs w:val="22"/>
        </w:rPr>
        <w:t>17.001,41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(l.s.2</w:t>
      </w:r>
      <w:r w:rsidR="00531234">
        <w:rPr>
          <w:sz w:val="22"/>
          <w:szCs w:val="22"/>
        </w:rPr>
        <w:t>8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D76EDF" w:rsidRPr="005356A3">
        <w:rPr>
          <w:sz w:val="22"/>
          <w:szCs w:val="22"/>
        </w:rPr>
        <w:t xml:space="preserve"> </w:t>
      </w:r>
      <w:r w:rsidR="00531234">
        <w:rPr>
          <w:sz w:val="22"/>
          <w:szCs w:val="22"/>
        </w:rPr>
        <w:t>282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987249">
        <w:rPr>
          <w:b/>
          <w:sz w:val="22"/>
          <w:szCs w:val="22"/>
        </w:rPr>
        <w:t>8</w:t>
      </w:r>
      <w:r w:rsidR="005356A3" w:rsidRPr="005356A3">
        <w:rPr>
          <w:b/>
          <w:sz w:val="22"/>
          <w:szCs w:val="22"/>
        </w:rPr>
        <w:t xml:space="preserve">. svibnja 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538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531234">
          <w:t>2012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AA3"/>
    <w:rsid w:val="00273209"/>
    <w:rsid w:val="002D78E4"/>
    <w:rsid w:val="003716B5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1234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5181B"/>
    <w:rsid w:val="006C4D7E"/>
    <w:rsid w:val="007634B0"/>
    <w:rsid w:val="00772BD0"/>
    <w:rsid w:val="007C2CCE"/>
    <w:rsid w:val="007E6FD7"/>
    <w:rsid w:val="00893CB9"/>
    <w:rsid w:val="00896A3D"/>
    <w:rsid w:val="008D6B1E"/>
    <w:rsid w:val="008E3CA3"/>
    <w:rsid w:val="00987249"/>
    <w:rsid w:val="009D5071"/>
    <w:rsid w:val="00A126EF"/>
    <w:rsid w:val="00A337D8"/>
    <w:rsid w:val="00A93497"/>
    <w:rsid w:val="00AC3859"/>
    <w:rsid w:val="00AD3A84"/>
    <w:rsid w:val="00B400F0"/>
    <w:rsid w:val="00BA3950"/>
    <w:rsid w:val="00BE3C73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A2538"/>
    <w:rsid w:val="00DE5301"/>
    <w:rsid w:val="00EA5C88"/>
    <w:rsid w:val="00EB11A9"/>
    <w:rsid w:val="00EF013A"/>
    <w:rsid w:val="00F10840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53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53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53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53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53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53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53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53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2012</izvorni_sadrzaj>
    <derivirana_varijabla naziv="DomainObject.Predmet.Broj_1">2012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St-2012/2016</izvorni_sadrzaj>
    <derivirana_varijabla naziv="DomainObject.Predmet.OznakaBroj_1">St-2012/2016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CHAMOMILLA društvo s ograničenom  odgovornošću za trgovinu</izvorni_sadrzaj>
    <derivirana_varijabla naziv="DomainObject.Predmet.ProtustrankaFormated_1">  CHAMOMILLA društvo s ograničenom  odgovornošću za trgovinu</derivirana_varijabla>
  </DomainObject.Predmet.ProtustrankaFormated>
  <DomainObject.Predmet.ProtustrankaFormatedOIB>
    <izvorni_sadrzaj>  CHAMOMILLA društvo s ograničenom  odgovornošću za trgovinu, OIB 58508796362</izvorni_sadrzaj>
    <derivirana_varijabla naziv="DomainObject.Predmet.ProtustrankaFormatedOIB_1">  CHAMOMILLA društvo s ograničenom  odgovornošću za trgovinu, OIB 58508796362</derivirana_varijabla>
  </DomainObject.Predmet.ProtustrankaFormatedOIB>
  <DomainObject.Predmet.ProtustrankaFormatedWithAdress>
    <izvorni_sadrzaj> CHAMOMILLA društvo s ograničenom  odgovornošću za trgovinu, Dubrovačka 65, 21000 Split</izvorni_sadrzaj>
    <derivirana_varijabla naziv="DomainObject.Predmet.ProtustrankaFormatedWithAdress_1"> CHAMOMILLA društvo s ograničenom  odgovornošću za trgovinu, Dubrovačka 65, 21000 Split</derivirana_varijabla>
  </DomainObject.Predmet.ProtustrankaFormatedWithAdress>
  <DomainObject.Predmet.ProtustrankaFormatedWithAdressOIB>
    <izvorni_sadrzaj> CHAMOMILLA društvo s ograničenom  odgovornošću za trgovinu, OIB 58508796362, Dubrovačka 65, 21000 Split</izvorni_sadrzaj>
    <derivirana_varijabla naziv="DomainObject.Predmet.ProtustrankaFormatedWithAdressOIB_1"> CHAMOMILLA društvo s ograničenom  odgovornošću za trgovinu, OIB 58508796362, Dubrovačka 65, 21000 Split</derivirana_varijabla>
  </DomainObject.Predmet.ProtustrankaFormatedWithAdressOIB>
  <DomainObject.Predmet.ProtustrankaWithAdress>
    <izvorni_sadrzaj>CHAMOMILLA društvo s ograničenom  odgovornošću za trgovinu Dubrovačka 65, 21000 Split</izvorni_sadrzaj>
    <derivirana_varijabla naziv="DomainObject.Predmet.ProtustrankaWithAdress_1">CHAMOMILLA društvo s ograničenom  odgovornošću za trgovinu Dubrovačka 65, 21000 Split</derivirana_varijabla>
  </DomainObject.Predmet.ProtustrankaWithAdress>
  <DomainObject.Predmet.ProtustrankaWithAdressOIB>
    <izvorni_sadrzaj>CHAMOMILLA društvo s ograničenom  odgovornošću za trgovinu, OIB 58508796362, Dubrovačka 65, 21000 Split</izvorni_sadrzaj>
    <derivirana_varijabla naziv="DomainObject.Predmet.ProtustrankaWithAdressOIB_1">CHAMOMILLA društvo s ograničenom  odgovornošću za trgovinu, OIB 58508796362, Dubrovačka 65, 21000 Split</derivirana_varijabla>
  </DomainObject.Predmet.ProtustrankaWithAdressOIB>
  <DomainObject.Predmet.ProtustrankaNazivFormated>
    <izvorni_sadrzaj>CHAMOMILLA društvo s ograničenom  odgovornošću za trgovinu</izvorni_sadrzaj>
    <derivirana_varijabla naziv="DomainObject.Predmet.ProtustrankaNazivFormated_1">CHAMOMILLA društvo s ograničenom  odgovornošću za trgovinu</derivirana_varijabla>
  </DomainObject.Predmet.ProtustrankaNazivFormated>
  <DomainObject.Predmet.ProtustrankaNazivFormatedOIB>
    <izvorni_sadrzaj>CHAMOMILLA društvo s ograničenom  odgovornošću za trgovinu, OIB 58508796362</izvorni_sadrzaj>
    <derivirana_varijabla naziv="DomainObject.Predmet.ProtustrankaNazivFormatedOIB_1">CHAMOMILLA društvo s ograničenom  odgovornošću za trgovinu, OIB 58508796362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17001.41</izvorni_sadrzaj>
    <derivirana_varijabla naziv="DomainObject.Predmet.TrenutnaVrijednost_1">17001.41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CHAMOMILLA društvo s ograničenom  odgovornošću za trgovinu</item>
    </izvorni_sadrzaj>
    <derivirana_varijabla naziv="DomainObject.Predmet.ProtuStrankaListFormated_1">
      <item>CHAMOMILLA društvo s ograničenom  odgovornošću za trgovinu</item>
    </derivirana_varijabla>
  </DomainObject.Predmet.ProtuStrankaListFormated>
  <DomainObject.Predmet.ProtuStrankaListFormatedOIB>
    <izvorni_sadrzaj>
      <item>CHAMOMILLA društvo s ograničenom  odgovornošću za trgovinu, OIB 58508796362</item>
    </izvorni_sadrzaj>
    <derivirana_varijabla naziv="DomainObject.Predmet.ProtuStrankaListFormatedOIB_1">
      <item>CHAMOMILLA društvo s ograničenom  odgovornošću za trgovinu, OIB 58508796362</item>
    </derivirana_varijabla>
  </DomainObject.Predmet.ProtuStrankaListFormatedOIB>
  <DomainObject.Predmet.ProtuStrankaListFormatedWithAdress>
    <izvorni_sadrzaj>
      <item>CHAMOMILLA društvo s ograničenom  odgovornošću za trgovinu, Dubrovačka 65, 21000 Split</item>
    </izvorni_sadrzaj>
    <derivirana_varijabla naziv="DomainObject.Predmet.ProtuStrankaListFormatedWithAdress_1">
      <item>CHAMOMILLA društvo s ograničenom  odgovornošću za trgovinu, Dubrovačka 65, 21000 Split</item>
    </derivirana_varijabla>
  </DomainObject.Predmet.ProtuStrankaListFormatedWithAdress>
  <DomainObject.Predmet.ProtuStrankaListFormatedWithAdressOIB>
    <izvorni_sadrzaj>
      <item>CHAMOMILLA društvo s ograničenom  odgovornošću za trgovinu, OIB 58508796362, Dubrovačka 65, 21000 Split</item>
    </izvorni_sadrzaj>
    <derivirana_varijabla naziv="DomainObject.Predmet.ProtuStrankaListFormatedWithAdressOIB_1">
      <item>CHAMOMILLA društvo s ograničenom  odgovornošću za trgovinu, OIB 58508796362, Dubrovačka 65, 21000 Split</item>
    </derivirana_varijabla>
  </DomainObject.Predmet.ProtuStrankaListFormatedWithAdressOIB>
  <DomainObject.Predmet.ProtuStrankaListNazivFormated>
    <izvorni_sadrzaj>
      <item>CHAMOMILLA društvo s ograničenom  odgovornošću za trgovinu</item>
    </izvorni_sadrzaj>
    <derivirana_varijabla naziv="DomainObject.Predmet.ProtuStrankaListNazivFormated_1">
      <item>CHAMOMILLA društvo s ograničenom  odgovornošću za trgovinu</item>
    </derivirana_varijabla>
  </DomainObject.Predmet.ProtuStrankaListNazivFormated>
  <DomainObject.Predmet.ProtuStrankaListNazivFormatedOIB>
    <izvorni_sadrzaj>
      <item>CHAMOMILLA društvo s ograničenom  odgovornošću za trgovinu, OIB 58508796362</item>
    </izvorni_sadrzaj>
    <derivirana_varijabla naziv="DomainObject.Predmet.ProtuStrankaListNazivFormatedOIB_1">
      <item>CHAMOMILLA društvo s ograničenom  odgovornošću za trgovinu, OIB 58508796362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CHAMOMILLA društvo s ograničenom  odgovornošću za trgovinu</izvorni_sadrzaj>
    <derivirana_varijabla naziv="DomainObject.Predmet.ProtustrankaIDrugi_1">CHAMOMILLA društvo s ograničenom 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CHAMOMILLA društvo s ograničenom  odgovornošću za trgovinu, OIB 58508796362, Dubrovačka 65, 21000 Split</izvorni_sadrzaj>
    <derivirana_varijabla naziv="DomainObject.Predmet.ProtustrankaIDrugiAdressOIB_1">CHAMOMILLA društvo s ograničenom  odgovornošću za trgovinu, OIB 58508796362, Dubrovačka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CHAMOMILLA društvo s ograničenom  odgovornošću za trgovinu</item>
      <item>FINANCIJSKA AGENCIJA, RC SPLIT</item>
    </izvorni_sadrzaj>
    <derivirana_varijabla naziv="DomainObject.Predmet.SudioniciListNaziv_1">
      <item>CHAMOMILLA društvo s ograničenom  odgovornošću za trgovinu</item>
      <item>FINANCIJSKA AGENCIJA, RC SPLIT</item>
    </derivirana_varijabla>
  </DomainObject.Predmet.SudioniciListNaziv>
  <DomainObject.Predmet.SudioniciListAdressOIB>
    <izvorni_sadrzaj>
      <item>CHAMOMILLA društvo s ograničenom  odgovornošću za trgovinu, OIB 58508796362, Dubrovačka 65,21000 Split</item>
      <item>FINANCIJSKA AGENCIJA, RC SPLIT, OIB 85821130368, Mažuranićevo šetalište 24 b,21000 Split</item>
    </izvorni_sadrzaj>
    <derivirana_varijabla naziv="DomainObject.Predmet.SudioniciListAdressOIB_1">
      <item>CHAMOMILLA društvo s ograničenom  odgovornošću za trgovinu, OIB 58508796362, Dubrovačka 65,21000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58508796362</item>
      <item>, OIB 85821130368</item>
    </izvorni_sadrzaj>
    <derivirana_varijabla naziv="DomainObject.Predmet.SudioniciListNazivOIB_1">
      <item>, OIB 58508796362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3519</properties:Characters>
  <properties:Lines>90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2017-05-05T12:53:00Z</dcterms:created>
  <dc:creator>Diana Butigan Granić</dc:creator>
  <cp:lastModifiedBy>Mara Marčinko</cp:lastModifiedBy>
  <cp:lastPrinted>2016-08-23T06:38:00Z</cp:lastPrinted>
  <dcterms:modified xmlns:xsi="http://www.w3.org/2001/XMLSchema-instance" xsi:type="dcterms:W3CDTF">2017-05-08T10:46:00Z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