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bookmarkStart w:name="_GoBack" w:id="0"/>
    <w:bookmarkEnd w:id="0"/>
    <w:p w14:textId="1e6fad2" w14:paraId="1e6fad2" w:rsidRDefault="0073347F" w:rsidP="00E67D40" w:rsidR="00AE649C" w:rsidRPr="006C43C5">
      <w:pPr>
        <w:pStyle w:val="FiksniRH"/>
        <w15:collapsed w:val="false"/>
      </w:pPr>
      <w:sdt>
        <w:sdtPr>
          <w:rPr>
            <w:rStyle w:val="eSPISCCParagraphDefaultFont"/>
            <w:rFonts w:eastAsiaTheme="minorHAnsi"/>
          </w:rPr>
          <w:alias w:val="Republika Hrvatska"/>
          <w:tag w:val="Republika Hrvatska"/>
          <w:id w:val="-40675261"/>
          <w:lock w:val="sdtLocked"/>
          <w:placeholder>
            <w:docPart w:val="EB447DF421B545AC91EF682F568CC6C7"/>
          </w:placeholder>
          <w:text/>
        </w:sdtPr>
        <w:sdtEndPr>
          <w:rPr>
            <w:rStyle w:val="eSPISCCParagraphDefaultFont"/>
          </w:rPr>
        </w:sdtEndPr>
        <w:sdtContent>
          <w:r w:rsidR="00AE649C" w:rsidRPr="0073347F">
            <w:rPr>
              <w:rStyle w:val="eSPISCCParagraphDefaultFont"/>
              <w:rFonts w:eastAsiaTheme="minorHAnsi"/>
            </w:rPr>
            <w:t>REPUBLIKA HRVATSKA</w:t>
          </w:r>
        </w:sdtContent>
      </w:sdt>
    </w:p>
    <w:p w:rsidRDefault="0073347F" w:rsidP="00E67D40" w:rsidR="00AE649C" w:rsidRPr="006C43C5">
      <w:pPr>
        <w:pStyle w:val="SudNaziv"/>
      </w:pPr>
      <w:sdt>
        <w:sdtPr>
          <w:rPr>
            <w:rStyle w:val="eSPISCCParagraphDefaultFont"/>
            <w:rFonts w:eastAsiaTheme="minorHAnsi"/>
          </w:rPr>
          <w:alias w:val="Naziv suda (po potrebi naziv Stalne službe)"/>
          <w:tag w:val="DomainObject.Predmet.Sud.Naziv_1"/>
          <w:id w:val="-1602014739"/>
          <w:lock w:val="sdtLocked"/>
          <w:placeholder>
            <w:docPart w:val="0C6FF937A8384F5A9961DC297798A4A4"/>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A20697" w:rsidRPr="0073347F">
            <w:rPr>
              <w:rStyle w:val="eSPISCCParagraphDefaultFont"/>
              <w:rFonts w:eastAsiaTheme="minorHAnsi"/>
            </w:rPr>
            <w:t>Trgovački sud u Splitu</w:t>
          </w:r>
        </w:sdtContent>
      </w:sdt>
      <w:r w:rsidR="00AE649C" w:rsidRPr="006C43C5">
        <w:t xml:space="preserve"> </w:t>
      </w:r>
      <w:r w:rsidR="00AE649C" w:rsidRPr="006C43C5">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3347F" w:rsidP="00E67D40" w:rsidR="00AE649C" w:rsidRPr="006C43C5">
      <w:pPr>
        <w:pStyle w:val="SudSjedite"/>
      </w:pPr>
      <w:sdt>
        <w:sdtPr>
          <w:rPr>
            <w:rStyle w:val="eSPISCCParagraphDefaultFont"/>
          </w:rPr>
          <w:alias w:val="Adresa suda (ulica i kbr) - po potrebi adresa Stalne službe"/>
          <w:tag w:val="DomainObject.Predmet.Sud.Adresa.UlicaIKBR_1"/>
          <w:id w:val="769206768"/>
          <w:lock w:val="sdtLocked"/>
          <w:placeholder>
            <w:docPart w:val="DFACC19C0AA24203BE3ED164F685CBC4"/>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A20697" w:rsidRPr="0073347F">
            <w:rPr>
              <w:rStyle w:val="eSPISCCParagraphDefaultFont"/>
            </w:rPr>
            <w:t>Sukoišanska 6</w:t>
          </w:r>
        </w:sdtContent>
      </w:sdt>
      <w:r w:rsidR="00AE649C" w:rsidRPr="006C43C5">
        <w:t xml:space="preserve"> </w:t>
      </w:r>
    </w:p>
    <w:p w:rsidRDefault="0073347F" w:rsidP="00E67D40" w:rsidR="00BC4B7C">
      <w:pPr>
        <w:pStyle w:val="SudSjedite"/>
      </w:pPr>
      <w:sdt>
        <w:sdtPr>
          <w:rPr>
            <w:rStyle w:val="eSPISCCParagraphDefaultFont"/>
          </w:rPr>
          <w:alias w:val="Sud adresa (poštanski broj) po porebi za Stalnu službu"/>
          <w:tag w:val="DomainObject.Predmet.Sud.Adresa.PostBroj_1"/>
          <w:id w:val="-629702957"/>
          <w:lock w:val="sdtLocked"/>
          <w:placeholder>
            <w:docPart w:val="9CDA86DBD9C043F6BF10EE36CB8B4C11"/>
          </w:placeholder>
          <w:dataBinding w:storeItemID="{100293BC-3C9C-4740-99C7-73F5E9006100}" w:xpath="/icms/DomainObject.Predmet.Sud.Adresa.PostBroj/derivirana_varijabla[@naziv='DomainObject.Predmet.Sud.Adresa.PostBroj_1']"/>
          <w:text/>
        </w:sdtPr>
        <w:sdtEndPr>
          <w:rPr>
            <w:rStyle w:val="eSPISCCParagraphDefaultFont"/>
          </w:rPr>
        </w:sdtEndPr>
        <w:sdtContent>
          <w:r w:rsidR="00A20697" w:rsidRPr="0073347F">
            <w:rPr>
              <w:rStyle w:val="eSPISCCParagraphDefaultFont"/>
            </w:rPr>
            <w:t>21000</w:t>
          </w:r>
        </w:sdtContent>
      </w:sdt>
      <w:r w:rsidR="00AE649C" w:rsidRPr="006C43C5">
        <w:t xml:space="preserve"> </w:t>
      </w:r>
      <w:sdt>
        <w:sdtPr>
          <w:rPr>
            <w:rStyle w:val="eSPISCCParagraphDefaultFont"/>
          </w:rPr>
          <w:alias w:val="Adresa suda (naselje) po potrebi za Stalnu službu"/>
          <w:tag w:val="DomainObject.Predmet.Sud.Adresa.Naselje_1"/>
          <w:id w:val="-1706158786"/>
          <w:lock w:val="sdtLocked"/>
          <w:placeholder>
            <w:docPart w:val="A0A29D26874B465CA0EB94B2DD91577D"/>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A20697" w:rsidRPr="0073347F">
            <w:rPr>
              <w:rStyle w:val="eSPISCCParagraphDefaultFont"/>
            </w:rPr>
            <w:t>Split</w:t>
          </w:r>
        </w:sdtContent>
      </w:sdt>
      <w:r w:rsidR="00AE649C" w:rsidRPr="006C43C5">
        <w:t xml:space="preserve"> </w:t>
      </w:r>
    </w:p>
    <w:p w:rsidRDefault="00A20697" w:rsidP="00BC4B7C" w:rsidR="00A20697">
      <w:pPr>
        <w:pStyle w:val="ABCNaslov"/>
        <w:spacing w:after="0" w:before="0"/>
      </w:pPr>
    </w:p>
    <w:p w:rsidRDefault="00BC4B7C" w:rsidP="00BC4B7C" w:rsidR="00BC4B7C">
      <w:pPr>
        <w:pStyle w:val="ABCNaslov"/>
        <w:spacing w:after="0" w:before="0"/>
      </w:pPr>
      <w:r>
        <w:t>REPUBLIKA HRVATSKA</w:t>
      </w:r>
    </w:p>
    <w:p w:rsidRDefault="00BC4B7C" w:rsidP="00F7176F" w:rsidR="00BC4B7C">
      <w:pPr>
        <w:spacing w:after="0"/>
        <w:jc w:val="center"/>
      </w:pPr>
      <w:r>
        <w:t>R J E Š E NJ E</w:t>
      </w:r>
    </w:p>
    <w:p w:rsidRDefault="00F7176F" w:rsidP="00F7176F" w:rsidR="00F7176F">
      <w:pPr>
        <w:spacing w:after="0"/>
        <w:jc w:val="center"/>
      </w:pPr>
    </w:p>
    <w:p w:rsidRDefault="00A20697" w:rsidP="00A20697" w:rsidR="00A20697">
      <w:pPr>
        <w:pStyle w:val="Tijeloteksta"/>
        <w:spacing w:after="0"/>
        <w:ind w:firstLine="708"/>
        <w:jc w:val="both"/>
      </w:pPr>
      <w:r>
        <w:t xml:space="preserve">Trgovački sud u Splitu, po sucu ovog suda Pašku Bačiću kao stečajnom sucu, u stečajnom postupku nad stečajnim dužnikom VRGORKA – VINARIJA d.d. u stečaju, Vrgorac, Fra Ivana Rožića 35, OIB: 68329484134, povodom prijave tražbine vjerovnika NIKOLE KRSTIČEVIĆA iz Novih Sela, Mali Prolog 7, OIB: 71097660919, dana 19. prosinca 2016. godine  </w:t>
      </w:r>
    </w:p>
    <w:p w:rsidRDefault="00A20697" w:rsidP="00A20697" w:rsidR="00A20697">
      <w:pPr>
        <w:spacing w:after="0"/>
        <w:jc w:val="both"/>
      </w:pPr>
    </w:p>
    <w:p w:rsidRDefault="00A20697" w:rsidP="00A20697" w:rsidR="00A20697">
      <w:pPr>
        <w:spacing w:after="0"/>
        <w:jc w:val="both"/>
      </w:pPr>
    </w:p>
    <w:p w:rsidRDefault="00A20697" w:rsidP="00A20697" w:rsidR="00A20697">
      <w:pPr>
        <w:spacing w:after="0"/>
        <w:jc w:val="center"/>
      </w:pPr>
      <w:r>
        <w:t xml:space="preserve">r i j e š i o    j e </w:t>
      </w:r>
    </w:p>
    <w:p w:rsidRDefault="00A20697" w:rsidP="00A20697" w:rsidR="00A20697">
      <w:pPr>
        <w:spacing w:after="0"/>
        <w:ind w:left="720"/>
        <w:jc w:val="both"/>
      </w:pPr>
    </w:p>
    <w:p w:rsidRDefault="00A20697" w:rsidP="00A20697" w:rsidR="00A20697">
      <w:pPr>
        <w:spacing w:after="0"/>
        <w:ind w:left="360"/>
        <w:jc w:val="both"/>
      </w:pPr>
      <w:r>
        <w:t xml:space="preserve">I. Nalaže se vjerovniku NIKOLI KRSTIČEVIĆU iz Novih Sela, Mali Prolog 7, OIB: 71097660919, da u roku od 8 (osam) dana od dana dostave ovog rješenja plati sudsku pristojbu u korist računa prihoda Državnog proračuna Republike Hrvatske broj: HR1210010051863000160, pozivom na broj: </w:t>
      </w:r>
      <w:sdt>
        <w:sdtPr>
          <w:rPr>
            <w:rStyle w:val="eSPISCCParagraphDefaultFont"/>
            <w:rFonts w:eastAsiaTheme="minorHAnsi"/>
          </w:rPr>
          <w:alias w:val="Poziv na broj sa modelom"/>
          <w:tag w:val="DomainObject.Predmet.PristojbePNB_1"/>
          <w:id w:val="-533652399"/>
          <w:placeholder>
            <w:docPart w:val="61F31B2B8FA0426A87179DDA495A4E48"/>
          </w:placeholder>
          <w:dataBinding w:storeItemID="{100293BC-3C9C-4740-99C7-73F5E9006100}" w:xpath="/icms/DomainObject.Predmet.PristojbePNB/derivirana_varijabla[@naziv='DomainObject.Predmet.PristojbePNB_1']"/>
          <w:text/>
        </w:sdtPr>
        <w:sdtEndPr>
          <w:rPr>
            <w:rStyle w:val="eSPISCCParagraphDefaultFont"/>
          </w:rPr>
        </w:sdtEndPr>
        <w:sdtContent>
          <w:r w:rsidRPr="0073347F">
            <w:rPr>
              <w:rStyle w:val="eSPISCCParagraphDefaultFont"/>
              <w:rFonts w:eastAsiaTheme="minorHAnsi"/>
            </w:rPr>
            <w:t>HR635045-3566-10027262472</w:t>
          </w:r>
        </w:sdtContent>
      </w:sdt>
      <w:r>
        <w:t>, opis plaćanja: "pristojba 12. St-72/2015 TS ST" i to:</w:t>
      </w:r>
    </w:p>
    <w:p w:rsidRDefault="00A20697" w:rsidP="00A20697" w:rsidR="00A20697">
      <w:pPr>
        <w:spacing w:after="0"/>
        <w:jc w:val="both"/>
      </w:pPr>
    </w:p>
    <w:p w:rsidRDefault="00A20697" w:rsidP="00A20697" w:rsidR="00A20697">
      <w:pPr>
        <w:spacing w:after="0"/>
        <w:ind w:left="360"/>
        <w:jc w:val="both"/>
      </w:pPr>
      <w:r>
        <w:t xml:space="preserve">- pristojbu za prijavu tražbine u iznosu od </w:t>
      </w:r>
      <w:r>
        <w:tab/>
      </w:r>
      <w:r>
        <w:tab/>
      </w:r>
      <w:r>
        <w:tab/>
      </w:r>
      <w:r>
        <w:tab/>
        <w:t xml:space="preserve">          76,00 kn</w:t>
      </w:r>
    </w:p>
    <w:p w:rsidRDefault="00A20697" w:rsidP="00A20697" w:rsidR="00A20697">
      <w:pPr>
        <w:spacing w:after="0"/>
        <w:ind w:left="360"/>
        <w:jc w:val="both"/>
      </w:pPr>
    </w:p>
    <w:p w:rsidRDefault="00A20697" w:rsidP="00A20697" w:rsidR="00A20697">
      <w:pPr>
        <w:spacing w:after="0"/>
        <w:ind w:left="360"/>
        <w:jc w:val="both"/>
      </w:pPr>
      <w:r>
        <w:t xml:space="preserve">- dodatnu pristojbu na ovo rješenje o pristojbi u iznosu od </w:t>
      </w:r>
      <w:r>
        <w:tab/>
      </w:r>
      <w:r>
        <w:tab/>
        <w:t xml:space="preserve">        100,00 kn</w:t>
      </w:r>
    </w:p>
    <w:p w:rsidRDefault="00A20697" w:rsidP="00A20697" w:rsidR="00A20697">
      <w:pPr>
        <w:spacing w:after="0"/>
        <w:ind w:left="360"/>
        <w:jc w:val="both"/>
      </w:pPr>
    </w:p>
    <w:p w:rsidRDefault="00A20697" w:rsidP="00A20697" w:rsidR="00A20697">
      <w:pPr>
        <w:spacing w:after="0"/>
        <w:ind w:left="360"/>
        <w:jc w:val="both"/>
      </w:pPr>
      <w:r>
        <w:t xml:space="preserve">- UKUPNO </w:t>
      </w:r>
      <w:r>
        <w:tab/>
      </w:r>
      <w:r>
        <w:tab/>
      </w:r>
      <w:r>
        <w:tab/>
      </w:r>
      <w:r>
        <w:tab/>
      </w:r>
      <w:r>
        <w:tab/>
      </w:r>
      <w:r>
        <w:tab/>
      </w:r>
      <w:r>
        <w:tab/>
      </w:r>
      <w:r>
        <w:tab/>
        <w:t xml:space="preserve">        176,00 kn </w:t>
      </w:r>
    </w:p>
    <w:p w:rsidRDefault="00A20697" w:rsidP="00A20697" w:rsidR="00A20697">
      <w:pPr>
        <w:spacing w:after="0"/>
        <w:jc w:val="both"/>
      </w:pPr>
    </w:p>
    <w:p w:rsidRDefault="00A20697" w:rsidP="00A20697" w:rsidR="00A20697">
      <w:pPr>
        <w:spacing w:after="0"/>
        <w:ind w:left="360"/>
        <w:jc w:val="both"/>
      </w:pPr>
      <w:r>
        <w:t xml:space="preserve">(čl. </w:t>
      </w:r>
      <w:smartTag w:element="metricconverter" w:uri="urn:schemas-microsoft-com:office:smarttags">
        <w:smartTagPr>
          <w:attr w:val="39. st" w:name="ProductID"/>
        </w:smartTagPr>
        <w:r>
          <w:t>39. st</w:t>
        </w:r>
      </w:smartTag>
      <w:r>
        <w:t>. 5. i Tar. br. 23. st. 2. Zakona o sudskim pristojbama „Narodne novine“ br. 74/95, 57/96, 137/02, 26/03, 125/11, 112/12 i 157/13 dalje u tekstu: ZSP-a),</w:t>
      </w:r>
    </w:p>
    <w:p w:rsidRDefault="00A20697" w:rsidP="00A20697" w:rsidR="00A20697">
      <w:pPr>
        <w:spacing w:after="0"/>
        <w:ind w:left="360"/>
        <w:jc w:val="both"/>
      </w:pPr>
    </w:p>
    <w:p w:rsidRDefault="00A20697" w:rsidP="00A20697" w:rsidR="00A20697">
      <w:pPr>
        <w:spacing w:after="0"/>
        <w:ind w:left="360"/>
        <w:jc w:val="both"/>
      </w:pPr>
      <w:r>
        <w:t>te da o tome bez odgađanja obavijesti ovaj sud dostavom uplatnice ili drugog pisanog dokaza pozivom na  gornji poslovni broj spisa.</w:t>
      </w:r>
    </w:p>
    <w:p w:rsidRDefault="00A20697" w:rsidP="00A20697" w:rsidR="00A20697">
      <w:pPr>
        <w:spacing w:after="0"/>
        <w:ind w:left="360"/>
        <w:jc w:val="both"/>
      </w:pPr>
    </w:p>
    <w:p w:rsidRDefault="00A20697" w:rsidP="00A20697" w:rsidR="00A20697">
      <w:pPr>
        <w:spacing w:after="0"/>
        <w:ind w:left="360"/>
        <w:jc w:val="both"/>
      </w:pPr>
    </w:p>
    <w:p w:rsidRDefault="00A20697" w:rsidP="00A20697" w:rsidR="00A20697">
      <w:pPr>
        <w:spacing w:after="0"/>
        <w:ind w:left="360"/>
        <w:jc w:val="both"/>
      </w:pPr>
      <w:r>
        <w:t>II. Kad stranka ne plati pristojbu iz točke I. u propisanom roku ili o tome bez odgađanja ne obavijesti sud, sud će u daljnjem roku od 8 (osam) dana, na rješenje o pristojbi, odnosno  na rješenje o prigovoru, staviti  potvrdu o ovršnosti, te ga dostaviti Financijskoj agenciji radi provedbe ovrhe  na novčanim sredstvima stranke. Ako  Financijska agencija u roku od godine dana ne provede ovrhu na novčanim sredstvima i oročenim novčanim sredstvima stranke u cjelokupnom iznosu pristojbene obveze,  dostavit će  rješenje o pristojbi s potvrdom ovršnosti nadležnoj ispostavi Područnog ureda Porezna uprave prema prebivalištu, odnosno sjedištu stranke kao pristojbenog obveznika, radi provedbe ovrhe na njenoj cjelokupnoj imovini (čl. 40. ZSP-a).</w:t>
      </w:r>
    </w:p>
    <w:p w:rsidRDefault="00A20697" w:rsidP="00A20697" w:rsidR="00A20697">
      <w:pPr>
        <w:tabs>
          <w:tab w:pos="360" w:val="num"/>
        </w:tabs>
        <w:spacing w:after="0"/>
        <w:ind w:left="360"/>
        <w:jc w:val="both"/>
      </w:pPr>
    </w:p>
    <w:p w:rsidRDefault="00A20697" w:rsidP="00A20697" w:rsidR="00A20697">
      <w:pPr>
        <w:spacing w:after="0"/>
        <w:ind w:left="360"/>
        <w:jc w:val="both"/>
      </w:pPr>
      <w:r>
        <w:t xml:space="preserve">III. Nalaže se Financijskoj agenciji provedba ovrhe na novčanim sredstvima stranke sa svih njenih računa i oročenih novčanih sredstava, prema odredbama zakona koji uređuje provedbu ovrhe na novčanim sredstvima, u slučaju ako stranka ne plati  dužnu pristojbu (čl. </w:t>
      </w:r>
      <w:smartTag w:element="metricconverter" w:uri="urn:schemas-microsoft-com:office:smarttags">
        <w:smartTagPr>
          <w:attr w:val="39. st" w:name="ProductID"/>
        </w:smartTagPr>
        <w:r>
          <w:t>39. st</w:t>
        </w:r>
      </w:smartTag>
      <w:r>
        <w:t>. 5. ZSP-a).</w:t>
      </w:r>
    </w:p>
    <w:p w:rsidRDefault="00A20697" w:rsidP="00A20697" w:rsidR="00A20697">
      <w:pPr>
        <w:spacing w:after="0"/>
        <w:jc w:val="center"/>
      </w:pPr>
    </w:p>
    <w:p w:rsidRDefault="00A20697" w:rsidP="00A20697" w:rsidR="00A20697">
      <w:pPr>
        <w:spacing w:after="0"/>
        <w:jc w:val="center"/>
      </w:pPr>
      <w:r>
        <w:t xml:space="preserve">U Splitu, 19. prosinca 2016. godine </w:t>
      </w:r>
    </w:p>
    <w:p w:rsidRDefault="00A20697" w:rsidP="00A20697" w:rsidR="00A20697">
      <w:pPr>
        <w:spacing w:after="0"/>
        <w:jc w:val="center"/>
      </w:pPr>
    </w:p>
    <w:p w:rsidRDefault="00A20697" w:rsidP="00A20697" w:rsidR="00A20697">
      <w:pPr>
        <w:spacing w:after="0"/>
        <w:ind w:left="6372"/>
      </w:pPr>
      <w:r>
        <w:t xml:space="preserve">S U D A C </w:t>
      </w:r>
    </w:p>
    <w:p w:rsidRDefault="00A20697" w:rsidP="00A20697" w:rsidR="00A20697">
      <w:pPr>
        <w:spacing w:after="0"/>
        <w:ind w:left="6372"/>
      </w:pPr>
    </w:p>
    <w:p w:rsidRDefault="00A20697" w:rsidP="00A20697" w:rsidR="00A20697">
      <w:pPr>
        <w:spacing w:after="0"/>
        <w:ind w:left="6372"/>
      </w:pPr>
      <w:r>
        <w:t xml:space="preserve">Paško Bačić </w:t>
      </w:r>
    </w:p>
    <w:p w:rsidRDefault="00A20697" w:rsidP="00A20697" w:rsidR="00A20697">
      <w:pPr>
        <w:spacing w:after="0"/>
        <w:jc w:val="both"/>
      </w:pPr>
      <w:r>
        <w:t xml:space="preserve">                                                                                             </w:t>
      </w:r>
    </w:p>
    <w:p w:rsidRDefault="00A20697" w:rsidP="00A20697" w:rsidR="00A20697">
      <w:pPr>
        <w:spacing w:after="0"/>
        <w:jc w:val="both"/>
      </w:pPr>
    </w:p>
    <w:p w:rsidRDefault="00A20697" w:rsidP="00A20697" w:rsidR="00A20697">
      <w:pPr>
        <w:spacing w:after="0"/>
        <w:jc w:val="both"/>
      </w:pPr>
      <w:r>
        <w:t>POUKA O PRAVNOM LIJEKU:</w:t>
      </w:r>
    </w:p>
    <w:p w:rsidRDefault="00A20697" w:rsidP="00A20697" w:rsidR="00A20697">
      <w:pPr>
        <w:spacing w:after="0"/>
        <w:jc w:val="both"/>
      </w:pPr>
      <w:r>
        <w:t>Protiv ovog rješenja stranka može podnijeti prigovor  u rok u od 3 (tri) dana od dana dostave pisanog otpravka rješenja. Prigovor se podnosi ovom sudu, pisano, u 3 (tri) primjerka (čl. 39.a. st. 1. ZSP-a).</w:t>
      </w:r>
    </w:p>
    <w:p w:rsidRDefault="00A20697" w:rsidP="00A20697" w:rsidR="00A20697">
      <w:pPr>
        <w:spacing w:after="0"/>
        <w:jc w:val="both"/>
      </w:pPr>
    </w:p>
    <w:p w:rsidRDefault="00A20697" w:rsidP="00A20697" w:rsidR="00A20697">
      <w:pPr>
        <w:spacing w:after="0"/>
        <w:jc w:val="both"/>
      </w:pPr>
    </w:p>
    <w:p w:rsidRDefault="00A20697" w:rsidP="00A20697" w:rsidR="00A20697">
      <w:pPr>
        <w:spacing w:after="0"/>
        <w:jc w:val="both"/>
      </w:pPr>
      <w:r>
        <w:t>DNA:</w:t>
      </w:r>
    </w:p>
    <w:p w:rsidRDefault="00A20697" w:rsidP="00A20697" w:rsidR="00A20697">
      <w:pPr>
        <w:numPr>
          <w:ilvl w:val="0"/>
          <w:numId w:val="47"/>
        </w:numPr>
        <w:spacing w:after="0"/>
        <w:jc w:val="both"/>
      </w:pPr>
      <w:r>
        <w:t xml:space="preserve">vjerovniku </w:t>
      </w:r>
    </w:p>
    <w:p w:rsidRDefault="00A20697" w:rsidP="00A20697" w:rsidR="00A20697">
      <w:pPr>
        <w:numPr>
          <w:ilvl w:val="0"/>
          <w:numId w:val="47"/>
        </w:numPr>
        <w:spacing w:after="0"/>
        <w:jc w:val="both"/>
      </w:pPr>
      <w:r>
        <w:t>u spis</w:t>
      </w:r>
    </w:p>
    <w:p w:rsidRDefault="00A20697" w:rsidP="00A20697" w:rsidR="00A20697">
      <w:pPr>
        <w:numPr>
          <w:ilvl w:val="0"/>
          <w:numId w:val="47"/>
        </w:numPr>
        <w:spacing w:after="0"/>
        <w:jc w:val="both"/>
      </w:pPr>
      <w:r>
        <w:t>Financijska agencija, nakon ovršnosti</w:t>
      </w:r>
    </w:p>
    <w:p w:rsidRDefault="00BC4B7C" w:rsidP="00BC4B7C" w:rsidR="00BC4B7C" w:rsidRPr="0072128C">
      <w:pPr>
        <w:spacing w:lineRule="auto" w:line="276" w:after="200"/>
        <w:rPr>
          <w:rFonts w:cs="Times New Roman" w:eastAsia="Times New Roman"/>
          <w:noProof/>
          <w:lang w:eastAsia="hr-HR"/>
        </w:rPr>
      </w:pPr>
    </w:p>
    <w:p w:rsidRDefault="00BC4B7C" w:rsidP="00BC4B7C"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Podaci za uplatu pristojbe</w:t>
      </w:r>
    </w:p>
    <w:p w:rsidRDefault="0073347F" w:rsidP="00A20697" w:rsidR="00BC4B7C" w:rsidRPr="00A20697">
      <w:pPr>
        <w:spacing w:after="0"/>
      </w:pPr>
      <w:sdt>
        <w:sdtPr>
          <w:rPr>
            <w:rStyle w:val="eSPISCCParagraphDefaultFont"/>
            <w:rFonts w:eastAsiaTheme="minorHAnsi"/>
          </w:rPr>
          <w:alias w:val="Vrsta pristojbe (naziv)"/>
          <w:tag w:val="DomainObject.Predmet.PristojbeNazivVrste_1"/>
          <w:id w:val="-1116446015"/>
          <w:placeholder>
            <w:docPart w:val="AF80E6E5993F424EB4424A03ED9516A5"/>
          </w:placeholder>
          <w:dataBinding w:storeItemID="{100293BC-3C9C-4740-99C7-73F5E9006100}" w:xpath="/icms/DomainObject.Predmet.PristojbeNazivVrste/derivirana_varijabla[@naziv='DomainObject.Predmet.PristojbeNazivVrste_1']"/>
          <w:text/>
        </w:sdtPr>
        <w:sdtEndPr>
          <w:rPr>
            <w:rStyle w:val="eSPISCCParagraphDefaultFont"/>
          </w:rPr>
        </w:sdtEndPr>
        <w:sdtContent>
          <w:r w:rsidR="00A20697" w:rsidRPr="0073347F">
            <w:rPr>
              <w:rStyle w:val="eSPISCCParagraphDefaultFont"/>
              <w:rFonts w:eastAsiaTheme="minorHAnsi"/>
            </w:rPr>
            <w:t>Prijava svakog pojedinog potraživanja</w:t>
          </w:r>
        </w:sdtContent>
      </w:sdt>
      <w:r w:rsidR="00BC4B7C" w:rsidRPr="00A20697">
        <w:t xml:space="preserve"> </w:t>
      </w:r>
    </w:p>
    <w:p w:rsidRDefault="0073347F" w:rsidP="00A20697" w:rsidR="00BC4B7C" w:rsidRPr="00A20697">
      <w:pPr>
        <w:spacing w:after="0"/>
      </w:pPr>
      <w:r>
        <w:pict>
          <v:rect fillcolor="#a0a0a0" stroked="f" o:hralign="center" o:hrstd="t" o:hr="t" id="_x0000_i1025" style="width:0;height:1.5pt"/>
        </w:pict>
      </w:r>
    </w:p>
    <w:tbl>
      <w:tblPr>
        <w:tblW w:type="dxa" w:w="9072"/>
        <w:tblInd w:type="dxa" w:w="108"/>
        <w:tblLook w:val="04A0" w:noVBand="1" w:noHBand="0" w:lastColumn="0" w:firstColumn="1" w:lastRow="0" w:firstRow="1"/>
      </w:tblPr>
      <w:tblGrid>
        <w:gridCol w:w="4644"/>
        <w:gridCol w:w="4428"/>
      </w:tblGrid>
      <w:tr w:rsidTr="008442D2" w:rsidR="00BC4B7C" w:rsidRPr="00A20697">
        <w:tc>
          <w:tcPr>
            <w:tcW w:type="dxa" w:w="4644"/>
          </w:tcPr>
          <w:p w:rsidRDefault="00BC4B7C" w:rsidP="00A20697" w:rsidR="00BC4B7C" w:rsidRPr="00A20697">
            <w:pPr>
              <w:spacing w:after="0"/>
            </w:pPr>
            <w:r w:rsidRPr="00A20697">
              <w:t>Platitelj:</w:t>
            </w:r>
          </w:p>
        </w:tc>
        <w:tc>
          <w:tcPr>
            <w:tcW w:type="dxa" w:w="4428"/>
          </w:tcPr>
          <w:p w:rsidRDefault="0073347F" w:rsidP="00A20697" w:rsidR="00BC4B7C" w:rsidRPr="00A20697">
            <w:pPr>
              <w:spacing w:after="0"/>
            </w:pPr>
            <w:sdt>
              <w:sdtPr>
                <w:rPr>
                  <w:rStyle w:val="eSPISCCParagraphDefaultFont"/>
                  <w:rFonts w:eastAsiaTheme="minorHAnsi"/>
                </w:rPr>
                <w:alias w:val="Stranka koja je dužna platiti sudsku pristojbu"/>
                <w:tag w:val="DomainObject.Predmet.PristojbeSudionikNazivOIB_1"/>
                <w:id w:val="-236787887"/>
                <w:placeholder>
                  <w:docPart w:val="1D99CD7E05E14D82AFC5408550D7F7C8"/>
                </w:placeholder>
                <w:dataBinding w:storeItemID="{100293BC-3C9C-4740-99C7-73F5E9006100}" w:xpath="/icms/DomainObject.Predmet.PristojbeSudionikNazivOIB/derivirana_varijabla[@naziv='DomainObject.Predmet.PristojbeSudionikNazivOIB_1']"/>
                <w:text/>
              </w:sdtPr>
              <w:sdtEndPr>
                <w:rPr>
                  <w:rStyle w:val="eSPISCCParagraphDefaultFont"/>
                </w:rPr>
              </w:sdtEndPr>
              <w:sdtContent>
                <w:r w:rsidR="00A20697" w:rsidRPr="0073347F">
                  <w:rPr>
                    <w:rStyle w:val="eSPISCCParagraphDefaultFont"/>
                    <w:rFonts w:eastAsiaTheme="minorHAnsi"/>
                  </w:rPr>
                  <w:t>Nikola Krstičević, OIB 71097660919</w:t>
                </w:r>
              </w:sdtContent>
            </w:sdt>
          </w:p>
        </w:tc>
      </w:tr>
      <w:tr w:rsidTr="008442D2" w:rsidR="00BC4B7C" w:rsidRPr="00A20697">
        <w:tc>
          <w:tcPr>
            <w:tcW w:type="dxa" w:w="4644"/>
          </w:tcPr>
          <w:p w:rsidRDefault="00BC4B7C" w:rsidP="00A20697" w:rsidR="00BC4B7C" w:rsidRPr="00A20697">
            <w:pPr>
              <w:spacing w:after="0"/>
            </w:pPr>
            <w:r w:rsidRPr="00A20697">
              <w:t>Primatelj:</w:t>
            </w:r>
          </w:p>
        </w:tc>
        <w:tc>
          <w:tcPr>
            <w:tcW w:type="dxa" w:w="4428"/>
          </w:tcPr>
          <w:p w:rsidRDefault="00BC4B7C" w:rsidP="00A20697" w:rsidR="00BC4B7C" w:rsidRPr="00A20697">
            <w:pPr>
              <w:spacing w:after="0"/>
            </w:pPr>
            <w:r w:rsidRPr="00A20697">
              <w:t>Državni proračun Republike Hrvatske</w:t>
            </w:r>
          </w:p>
        </w:tc>
      </w:tr>
      <w:tr w:rsidTr="008442D2" w:rsidR="00BC4B7C" w:rsidRPr="00A20697">
        <w:tc>
          <w:tcPr>
            <w:tcW w:type="dxa" w:w="4644"/>
          </w:tcPr>
          <w:p w:rsidRDefault="00BC4B7C" w:rsidP="00A20697" w:rsidR="00BC4B7C" w:rsidRPr="00A20697">
            <w:pPr>
              <w:spacing w:after="0"/>
            </w:pPr>
            <w:r w:rsidRPr="00A20697">
              <w:t>Iznos:</w:t>
            </w:r>
          </w:p>
        </w:tc>
        <w:tc>
          <w:tcPr>
            <w:tcW w:type="dxa" w:w="4428"/>
          </w:tcPr>
          <w:p w:rsidRDefault="0073347F" w:rsidP="00A20697" w:rsidR="00BC4B7C" w:rsidRPr="00A20697">
            <w:pPr>
              <w:spacing w:after="0"/>
            </w:pPr>
            <w:sdt>
              <w:sdtPr>
                <w:rPr>
                  <w:rStyle w:val="eSPISCCParagraphDefaultFont"/>
                  <w:rFonts w:eastAsiaTheme="minorHAnsi"/>
                </w:rPr>
                <w:alias w:val="Ukupni iznos pristojbe"/>
                <w:tag w:val="DomainObject.Predmet.PristojbeIznos_1"/>
                <w:id w:val="-906303241"/>
                <w:placeholder>
                  <w:docPart w:val="8473A96E64FC478C963E6063FE6CFA13"/>
                </w:placeholder>
                <w:dataBinding w:storeItemID="{100293BC-3C9C-4740-99C7-73F5E9006100}" w:xpath="/icms/DomainObject.Predmet.PristojbeIznos/derivirana_varijabla[@naziv='DomainObject.Predmet.PristojbeIznos_1']"/>
                <w:text/>
              </w:sdtPr>
              <w:sdtEndPr>
                <w:rPr>
                  <w:rStyle w:val="eSPISCCParagraphDefaultFont"/>
                </w:rPr>
              </w:sdtEndPr>
              <w:sdtContent>
                <w:r w:rsidR="00A20697" w:rsidRPr="0073347F">
                  <w:rPr>
                    <w:rStyle w:val="eSPISCCParagraphDefaultFont"/>
                    <w:rFonts w:eastAsiaTheme="minorHAnsi"/>
                  </w:rPr>
                  <w:t>176,00</w:t>
                </w:r>
              </w:sdtContent>
            </w:sdt>
            <w:r w:rsidR="00BC4B7C" w:rsidRPr="00A20697">
              <w:t xml:space="preserve"> kn</w:t>
            </w:r>
          </w:p>
        </w:tc>
      </w:tr>
      <w:tr w:rsidTr="008442D2" w:rsidR="00BC4B7C" w:rsidRPr="00A20697">
        <w:tc>
          <w:tcPr>
            <w:tcW w:type="dxa" w:w="4644"/>
          </w:tcPr>
          <w:p w:rsidRDefault="00BC4B7C" w:rsidP="00A20697" w:rsidR="00BC4B7C" w:rsidRPr="00A20697">
            <w:pPr>
              <w:spacing w:after="0"/>
            </w:pPr>
            <w:r w:rsidRPr="00A20697">
              <w:t>Rok plaćanja</w:t>
            </w:r>
          </w:p>
        </w:tc>
        <w:tc>
          <w:tcPr>
            <w:tcW w:type="dxa" w:w="4428"/>
          </w:tcPr>
          <w:p w:rsidRDefault="0073347F" w:rsidP="00A20697" w:rsidR="00BC4B7C" w:rsidRPr="00A20697">
            <w:pPr>
              <w:spacing w:after="0"/>
            </w:pPr>
            <w:sdt>
              <w:sdtPr>
                <w:rPr>
                  <w:rStyle w:val="eSPISCCParagraphDefaultFont"/>
                  <w:rFonts w:eastAsiaTheme="minorHAnsi"/>
                </w:rPr>
                <w:alias w:val="Rok plaćanja pristojbe"/>
                <w:tag w:val="DomainObject.Predmet.PristojbeDatumRokPlacanja_1"/>
                <w:id w:val="-487327139"/>
                <w:placeholder>
                  <w:docPart w:val="805AEE68D0854CC6A49B35B9EC79CE7C"/>
                </w:placeholder>
                <w:showingPlcHdr/>
                <w:dataBinding w:storeItemID="{100293BC-3C9C-4740-99C7-73F5E9006100}" w:xpath="/icms/DomainObject.Predmet.PristojbeDatumRokPlacanja/derivirana_varijabla[@naziv='DomainObject.Predmet.PristojbeDatumRokPlacanja_1']"/>
                <w:date>
                  <w:dateFormat w:val="d. MMMM yyyy."/>
                  <w:lid w:val="hr-HR"/>
                  <w:storeMappedDataAs w:val="text"/>
                  <w:calendar w:val="gregorian"/>
                </w:date>
              </w:sdtPr>
              <w:sdtEndPr>
                <w:rPr>
                  <w:rStyle w:val="Zadanifontodlomka"/>
                  <w:rFonts w:cstheme="minorBidi"/>
                  <w:noProof w:val="false"/>
                  <w:lang w:eastAsia="en-US"/>
                </w:rPr>
              </w:sdtEndPr>
              <w:sdtContent>
                <w:r w:rsidR="00BC4B7C" w:rsidRPr="0073347F">
                  <w:rPr>
                    <w:rStyle w:val="Tekstrezerviranogmjesta"/>
                  </w:rPr>
                  <w:t>__________</w:t>
                </w:r>
              </w:sdtContent>
            </w:sdt>
            <w:r w:rsidR="00BC4B7C" w:rsidRPr="00A20697">
              <w:t xml:space="preserve"> </w:t>
            </w:r>
          </w:p>
        </w:tc>
      </w:tr>
      <w:tr w:rsidTr="008442D2" w:rsidR="00BC4B7C" w:rsidRPr="00A20697">
        <w:tc>
          <w:tcPr>
            <w:tcW w:type="dxa" w:w="4644"/>
          </w:tcPr>
          <w:p w:rsidRDefault="00BC4B7C" w:rsidP="00A20697" w:rsidR="00BC4B7C" w:rsidRPr="00A20697">
            <w:pPr>
              <w:spacing w:after="0"/>
            </w:pPr>
            <w:r w:rsidRPr="00A20697">
              <w:t>IBAN primatelja:</w:t>
            </w:r>
          </w:p>
        </w:tc>
        <w:tc>
          <w:tcPr>
            <w:tcW w:type="dxa" w:w="4428"/>
          </w:tcPr>
          <w:p w:rsidRDefault="0073347F" w:rsidP="00A20697" w:rsidR="00BC4B7C" w:rsidRPr="00A20697">
            <w:pPr>
              <w:spacing w:after="0"/>
            </w:pPr>
            <w:sdt>
              <w:sdtPr>
                <w:rPr>
                  <w:rStyle w:val="eSPISCCParagraphDefaultFont"/>
                  <w:rFonts w:eastAsiaTheme="minorHAnsi"/>
                </w:rPr>
                <w:alias w:val="Broj računa za uplatu"/>
                <w:tag w:val="DomainObject.Predmet.PristojbeBrojRacuna_1"/>
                <w:id w:val="179400925"/>
                <w:placeholder>
                  <w:docPart w:val="FB44C476EF354E88ACE30E351F080AB7"/>
                </w:placeholder>
                <w:dataBinding w:storeItemID="{100293BC-3C9C-4740-99C7-73F5E9006100}" w:xpath="/icms/DomainObject.Predmet.PristojbeBrojRacuna/derivirana_varijabla[@naziv='DomainObject.Predmet.PristojbeBrojRacuna_1']"/>
                <w:text/>
              </w:sdtPr>
              <w:sdtEndPr>
                <w:rPr>
                  <w:rStyle w:val="eSPISCCParagraphDefaultFont"/>
                </w:rPr>
              </w:sdtEndPr>
              <w:sdtContent>
                <w:r w:rsidR="00A20697" w:rsidRPr="0073347F">
                  <w:rPr>
                    <w:rStyle w:val="eSPISCCParagraphDefaultFont"/>
                    <w:rFonts w:eastAsiaTheme="minorHAnsi"/>
                  </w:rPr>
                  <w:t>HR1210010051863000160</w:t>
                </w:r>
              </w:sdtContent>
            </w:sdt>
          </w:p>
        </w:tc>
      </w:tr>
      <w:tr w:rsidTr="008442D2" w:rsidR="00BC4B7C" w:rsidRPr="00A20697">
        <w:tc>
          <w:tcPr>
            <w:tcW w:type="dxa" w:w="4644"/>
          </w:tcPr>
          <w:p w:rsidRDefault="00BC4B7C" w:rsidP="00A20697" w:rsidR="00BC4B7C" w:rsidRPr="00A20697">
            <w:pPr>
              <w:spacing w:after="0"/>
            </w:pPr>
            <w:r w:rsidRPr="00A20697">
              <w:t>Poziv na broj primatelja:</w:t>
            </w:r>
          </w:p>
        </w:tc>
        <w:tc>
          <w:tcPr>
            <w:tcW w:type="dxa" w:w="4428"/>
          </w:tcPr>
          <w:p w:rsidRDefault="0073347F" w:rsidP="00A20697" w:rsidR="00BC4B7C" w:rsidRPr="00A20697">
            <w:pPr>
              <w:spacing w:after="0"/>
            </w:pPr>
            <w:sdt>
              <w:sdtPr>
                <w:rPr>
                  <w:rStyle w:val="eSPISCCParagraphDefaultFont"/>
                  <w:rFonts w:eastAsiaTheme="minorHAnsi"/>
                </w:rPr>
                <w:alias w:val="Poziv na broj sa modelom"/>
                <w:tag w:val="DomainObject.Predmet.PristojbePNB_1"/>
                <w:id w:val="158893575"/>
                <w:placeholder>
                  <w:docPart w:val="8E4B138A8131497D9ED0556498A1A305"/>
                </w:placeholder>
                <w:dataBinding w:storeItemID="{100293BC-3C9C-4740-99C7-73F5E9006100}" w:xpath="/icms/DomainObject.Predmet.PristojbePNB/derivirana_varijabla[@naziv='DomainObject.Predmet.PristojbePNB_1']"/>
                <w:text/>
              </w:sdtPr>
              <w:sdtEndPr>
                <w:rPr>
                  <w:rStyle w:val="eSPISCCParagraphDefaultFont"/>
                </w:rPr>
              </w:sdtEndPr>
              <w:sdtContent>
                <w:r w:rsidR="00A20697" w:rsidRPr="0073347F">
                  <w:rPr>
                    <w:rStyle w:val="eSPISCCParagraphDefaultFont"/>
                    <w:rFonts w:eastAsiaTheme="minorHAnsi"/>
                  </w:rPr>
                  <w:t>HR635045-3566-10027262472</w:t>
                </w:r>
              </w:sdtContent>
            </w:sdt>
          </w:p>
        </w:tc>
      </w:tr>
      <w:tr w:rsidTr="008442D2" w:rsidR="00BC4B7C" w:rsidRPr="00A20697">
        <w:tc>
          <w:tcPr>
            <w:tcW w:type="dxa" w:w="4644"/>
          </w:tcPr>
          <w:p w:rsidRDefault="00BC4B7C" w:rsidP="00A20697" w:rsidR="00BC4B7C" w:rsidRPr="00A20697">
            <w:pPr>
              <w:spacing w:after="0"/>
            </w:pPr>
            <w:r w:rsidRPr="00A20697">
              <w:t>Opis plaćanja:</w:t>
            </w:r>
          </w:p>
        </w:tc>
        <w:tc>
          <w:tcPr>
            <w:tcW w:type="dxa" w:w="4428"/>
          </w:tcPr>
          <w:p w:rsidRDefault="0073347F" w:rsidP="00A20697" w:rsidR="00BC4B7C" w:rsidRPr="00A20697">
            <w:pPr>
              <w:spacing w:after="0"/>
            </w:pPr>
            <w:sdt>
              <w:sdtPr>
                <w:rPr>
                  <w:rStyle w:val="eSPISCCParagraphDefaultFont"/>
                  <w:rFonts w:eastAsiaTheme="minorHAnsi"/>
                </w:rPr>
                <w:alias w:val="Opis plaćanja"/>
                <w:tag w:val="DomainObject.Predmet.PristojbeOpisPlacanja_1"/>
                <w:id w:val="-1777852773"/>
                <w:placeholder>
                  <w:docPart w:val="8E782B3D751140E48F3329AD539A50DD"/>
                </w:placeholder>
                <w:dataBinding w:storeItemID="{100293BC-3C9C-4740-99C7-73F5E9006100}" w:xpath="/icms/DomainObject.Predmet.PristojbeOpisPlacanja/derivirana_varijabla[@naziv='DomainObject.Predmet.PristojbeOpisPlacanja_1']"/>
                <w:text/>
              </w:sdtPr>
              <w:sdtEndPr>
                <w:rPr>
                  <w:rStyle w:val="eSPISCCParagraphDefaultFont"/>
                </w:rPr>
              </w:sdtEndPr>
              <w:sdtContent>
                <w:r w:rsidR="00A20697" w:rsidRPr="0073347F">
                  <w:rPr>
                    <w:rStyle w:val="eSPISCCParagraphDefaultFont"/>
                    <w:rFonts w:eastAsiaTheme="minorHAnsi"/>
                  </w:rPr>
                  <w:t>Pristojba St-72/2015, TS ST.</w:t>
                </w:r>
              </w:sdtContent>
            </w:sdt>
          </w:p>
        </w:tc>
      </w:tr>
    </w:tbl>
    <w:p w:rsidRDefault="0073347F" w:rsidP="00BC4B7C" w:rsidR="00BC4B7C" w:rsidRPr="0072128C">
      <w:pPr>
        <w:tabs>
          <w:tab w:pos="7088" w:val="left"/>
        </w:tabs>
        <w:spacing w:after="0"/>
        <w:contextualSpacing/>
        <w:rPr>
          <w:rFonts w:cs="Times New Roman" w:eastAsia="Times New Roman"/>
          <w:noProof/>
          <w:lang w:eastAsia="hr-HR"/>
        </w:rPr>
      </w:pPr>
      <w:r>
        <w:rPr>
          <w:rFonts w:cs="Times New Roman" w:eastAsia="Times New Roman"/>
          <w:noProof/>
          <w:lang w:eastAsia="hr-HR"/>
        </w:rPr>
        <w:pict>
          <v:rect fillcolor="#a0a0a0" stroked="f" o:hralign="center" o:hrstd="t" o:hr="t" id="_x0000_i1026" style="width:0;height:1.5pt"/>
        </w:pict>
      </w:r>
    </w:p>
    <w:p w:rsidRDefault="00A20697" w:rsidP="00BC4B7C" w:rsidR="00A20697">
      <w:pPr>
        <w:tabs>
          <w:tab w:pos="7088" w:val="left"/>
        </w:tabs>
        <w:spacing w:after="0"/>
        <w:contextualSpacing/>
        <w:rPr>
          <w:rFonts w:cs="Times New Roman" w:eastAsia="Times New Roman"/>
          <w:noProof/>
          <w:lang w:eastAsia="hr-HR"/>
        </w:rPr>
      </w:pPr>
    </w:p>
    <w:p w:rsidRDefault="00BC4B7C" w:rsidP="00BC4B7C"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Kod plaćanja obavezno upišite navedeni model plaćanja, poziv na broj i opis kako bi se uplata mogla povezati s Vašim zaduženjem.</w:t>
      </w:r>
    </w:p>
    <w:p w:rsidRDefault="00BC4B7C" w:rsidP="00BC4B7C"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Ukoliko ste pristojbu već platili, zanemarite ove podatke za uplatu.</w:t>
      </w:r>
    </w:p>
    <w:p w:rsidRDefault="00BC4B7C" w:rsidP="00BC4B7C" w:rsidR="00BC4B7C" w:rsidRPr="0072128C">
      <w:pPr>
        <w:tabs>
          <w:tab w:pos="7088" w:val="left"/>
        </w:tabs>
        <w:spacing w:after="0"/>
        <w:contextualSpacing/>
        <w:rPr>
          <w:rFonts w:cs="Times New Roman" w:eastAsia="Times New Roman"/>
          <w:noProof/>
          <w:lang w:eastAsia="hr-HR"/>
        </w:rPr>
      </w:pPr>
    </w:p>
    <w:tbl>
      <w:tblPr>
        <w:tblW w:type="auto" w:w="0"/>
        <w:tblInd w:type="dxa" w:w="108"/>
        <w:tblLook w:val="04A0" w:noVBand="1" w:noHBand="0" w:lastColumn="0" w:firstColumn="1" w:lastRow="0" w:firstRow="1"/>
      </w:tblPr>
      <w:tblGrid>
        <w:gridCol w:w="4626"/>
        <w:gridCol w:w="4514"/>
      </w:tblGrid>
      <w:tr w:rsidTr="008442D2" w:rsidR="00BC4B7C" w:rsidRPr="0072128C">
        <w:trPr>
          <w:trHeight w:val="1695"/>
        </w:trPr>
        <w:tc>
          <w:tcPr>
            <w:tcW w:type="dxa" w:w="4621"/>
          </w:tcPr>
          <w:sdt>
            <w:sdtPr>
              <w:rPr>
                <w:rFonts w:cs="Times New Roman" w:eastAsia="Times New Roman"/>
                <w:noProof/>
                <w:lang w:eastAsia="hr-HR"/>
              </w:rPr>
              <w:alias w:val="Bar kod"/>
              <w:tag w:val="DomainObject.Barcode_1"/>
              <w:id w:val="-937375783"/>
              <w:dataBinding w:storeItemID="{100293BC-3C9C-4740-99C7-73F5E9006100}" w:xpath="/icms/DomainObject.Barcode/derivirana_varijabla[@naziv='DomainObject.Barcode_1']"/>
              <w:picture/>
            </w:sdtPr>
            <w:sdtEndPr/>
            <w:sdtContent>
              <w:p w:rsidRDefault="00BC4B7C" w:rsidP="008442D2" w:rsidR="00BC4B7C" w:rsidRPr="0072128C">
                <w:pPr>
                  <w:tabs>
                    <w:tab w:pos="7088" w:val="left"/>
                  </w:tabs>
                  <w:spacing w:after="0"/>
                  <w:contextualSpacing/>
                </w:pPr>
                <w:r w:rsidRPr="0072128C">
                  <w:rPr>
                    <w:rFonts w:cs="Times New Roman" w:eastAsia="Times New Roman"/>
                    <w:noProof/>
                    <w:lang w:eastAsia="hr-HR"/>
                  </w:rPr>
                  <w:drawing>
                    <wp:inline distR="0" distL="0" distB="0" distT="0">
                      <wp:extent cy="657895" cx="2797590"/>
                      <wp:effectExtent b="8890" r="3175" t="0" l="0"/>
                      <wp:docPr name="Picture 3"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57895" cx="2797590"/>
                              </a:xfrm>
                              <a:prstGeom prst="rect">
                                <a:avLst/>
                              </a:prstGeom>
                              <a:noFill/>
                              <a:ln>
                                <a:noFill/>
                              </a:ln>
                            </pic:spPr>
                          </pic:pic>
                        </a:graphicData>
                      </a:graphic>
                    </wp:inline>
                  </w:drawing>
                </w:r>
              </w:p>
            </w:sdtContent>
          </w:sdt>
        </w:tc>
        <w:tc>
          <w:tcPr>
            <w:tcW w:type="dxa" w:w="451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Uz pomoć odgovarajuće aplikacije automatski popunite podatke za elektronsko plaćanje učitavanjem priloženog 2D barkoda.</w:t>
            </w:r>
          </w:p>
        </w:tc>
      </w:tr>
    </w:tbl>
    <w:p w:rsidRDefault="00EA1C6D" w:rsidP="00E67D40" w:rsidR="00AE649C" w:rsidRPr="006C43C5">
      <w:pPr>
        <w:pStyle w:val="SudSjedite"/>
      </w:pPr>
      <w:r w:rsidRPr="006C43C5">
        <w:tab/>
      </w:r>
    </w:p>
    <w:sectPr w:rsidSect="0037345B" w:rsidR="00AE649C" w:rsidRPr="006C43C5">
      <w:headerReference w:type="even" r:id="rId12"/>
      <w:headerReference w:type="default" r:id="rId13"/>
      <w:footerReference w:type="even" r:id="rId14"/>
      <w:footerReference w:type="default" r:id="rId15"/>
      <w:headerReference w:type="first" r:id="rId16"/>
      <w:footerReference w:type="first" r:id="rId17"/>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4777" w:rsidP="00537B78" w:rsidR="003C4777">
      <w:r>
        <w:separator/>
      </w:r>
    </w:p>
  </w:endnote>
  <w:endnote w:id="0" w:type="continuationSeparator">
    <w:p w:rsidRDefault="003C4777" w:rsidP="00537B78" w:rsidR="003C47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344F" w:rsidR="00C8344F">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3212398"/>
      <w:docPartObj>
        <w:docPartGallery w:val="Page Numbers (Bottom of Page)"/>
        <w:docPartUnique/>
      </w:docPartObj>
    </w:sdtPr>
    <w:sdtEndPr/>
    <w:sdtContent>
      <w:p w:rsidRDefault="00BC4B7C" w:rsidR="00BC4B7C">
        <w:pPr>
          <w:pStyle w:val="Podnoje"/>
        </w:pPr>
        <w:r>
          <w:fldChar w:fldCharType="begin"/>
        </w:r>
        <w:r>
          <w:instrText>PAGE   \* MERGEFORMAT</w:instrText>
        </w:r>
        <w:r>
          <w:fldChar w:fldCharType="separate"/>
        </w:r>
        <w:r w:rsidR="0073347F">
          <w:t>1</w:t>
        </w:r>
        <w:r>
          <w:fldChar w:fldCharType="end"/>
        </w:r>
      </w:p>
    </w:sdtContent>
  </w:sdt>
  <w:p w:rsidRDefault="006C43C5" w:rsidP="00C5238E" w:rsidR="006C43C5">
    <w:pPr>
      <w:pStyle w:val="Stranica"/>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344F" w:rsidR="00C834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4777" w:rsidP="00537B78" w:rsidR="003C4777">
      <w:r>
        <w:separator/>
      </w:r>
    </w:p>
  </w:footnote>
  <w:footnote w:id="0" w:type="continuationSeparator">
    <w:p w:rsidRDefault="003C4777" w:rsidP="00537B78" w:rsidR="003C47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344F" w:rsidR="00C8344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 </w:t>
    </w:r>
    <w:sdt>
      <w:sdtPr>
        <w:rPr>
          <w:rStyle w:val="eSPISCCParagraphDefaultFont"/>
        </w:rPr>
        <w:alias w:val="Oznaka referade"/>
        <w:tag w:val="DomainObject.Predmet.Referada.Oznaka_1"/>
        <w:id w:val="2039546895"/>
        <w:lock w:val="sdtLocked"/>
        <w:placeholder>
          <w:docPart w:val="1CD52BF102BE4E6DA68E3CBD1E16710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A20697" w:rsidRPr="0073347F">
          <w:rPr>
            <w:rStyle w:val="eSPISCCParagraphDefaultFont"/>
          </w:rPr>
          <w:t>Ref 12</w:t>
        </w:r>
      </w:sdtContent>
    </w:sdt>
    <w:r>
      <w:rPr>
        <w:rStyle w:val="PozadinaSvijetloCrvena"/>
        <w:shd w:fill="auto" w:color="auto" w:val="clear"/>
      </w:rPr>
      <w:t xml:space="preserve"> :</w:t>
    </w:r>
    <w:r w:rsidRPr="001C4583">
      <w:rPr>
        <w:rStyle w:val="PozadinaSvijetloCrvena"/>
        <w:shd w:fill="auto" w:color="auto" w:val="clear"/>
      </w:rPr>
      <w:t xml:space="preserve"> </w:t>
    </w:r>
    <w:sdt>
      <w:sdtPr>
        <w:rPr>
          <w:rStyle w:val="eSPISCCParagraphDefaultFont"/>
        </w:rPr>
        <w:alias w:val="Poslovni broj dokumenta i podbroj"/>
        <w:tag w:val="DomainObject.Oznaka_1"/>
        <w:id w:val="-676265946"/>
        <w:lock w:val="sdtLocked"/>
        <w:dataBinding w:storeItemID="{100293BC-3C9C-4740-99C7-73F5E9006100}" w:xpath="/icms/DomainObject.Oznaka/derivirana_varijabla[@naziv='DomainObject.Oznaka_1']"/>
        <w:text/>
      </w:sdtPr>
      <w:sdtEndPr>
        <w:rPr>
          <w:rStyle w:val="eSPISCCParagraphDefaultFont"/>
        </w:rPr>
      </w:sdtEndPr>
      <w:sdtContent>
        <w:r w:rsidR="00A20697" w:rsidRPr="0073347F">
          <w:rPr>
            <w:rStyle w:val="eSPISCCParagraphDefaultFont"/>
          </w:rPr>
          <w:t>St-72/2015-312</w:t>
        </w:r>
      </w:sdtContent>
    </w:sdt>
    <w:r w:rsidR="00C8344F">
      <w:rPr>
        <w:rStyle w:val="PozadinaSvijetloCrvena"/>
        <w:shd w:fill="auto" w:color="auto" w:val="clear"/>
      </w:rPr>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344F" w:rsidR="00C8344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09092E"/>
    <w:multiLevelType w:val="hybridMultilevel"/>
    <w:tmpl w:val="C57825B4"/>
    <w:lvl w:tplc="0CCE8708" w:ilvl="0">
      <w:start w:val="1"/>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2457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3C477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AA6"/>
    <w:rsid w:val="00135827"/>
    <w:rsid w:val="00135E70"/>
    <w:rsid w:val="00136174"/>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345B"/>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77"/>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4CF4"/>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921"/>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47F"/>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BC9"/>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A3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0697"/>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6E"/>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4B7C"/>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44F"/>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023A"/>
    <w:rsid w:val="00EA12A7"/>
    <w:rsid w:val="00EA1715"/>
    <w:rsid w:val="00EA1A65"/>
    <w:rsid w:val="00EA1C6D"/>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176F"/>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2830631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EB447DF421B545AC91EF682F568CC6C7"/>
        <w:category>
          <w:name w:val="Općenito"/>
          <w:gallery w:val="placeholder"/>
        </w:category>
        <w:types>
          <w:type w:val="bbPlcHdr"/>
        </w:types>
        <w:behaviors>
          <w:behavior w:val="content"/>
        </w:behaviors>
        <w:guid w:val="{725EE8C4-6F78-45C0-B84A-39E3C00D766A}"/>
      </w:docPartPr>
      <w:docPartBody>
        <w:p w:rsidRDefault="0008432B" w:rsidR="0008432B">
          <w:pPr>
            <w:pStyle w:val="EB447DF421B545AC91EF682F568CC6C7"/>
          </w:pPr>
          <w:r w:rsidRPr="000B13D0">
            <w:rPr>
              <w:rStyle w:val="Tekstrezerviranogmjesta"/>
            </w:rPr>
            <w:t>Click here to enter text.</w:t>
          </w:r>
        </w:p>
      </w:docPartBody>
    </w:docPart>
    <w:docPart>
      <w:docPartPr>
        <w:name w:val="0C6FF937A8384F5A9961DC297798A4A4"/>
        <w:category>
          <w:name w:val="Općenito"/>
          <w:gallery w:val="placeholder"/>
        </w:category>
        <w:types>
          <w:type w:val="bbPlcHdr"/>
        </w:types>
        <w:behaviors>
          <w:behavior w:val="content"/>
        </w:behaviors>
        <w:guid w:val="{EBC9FD16-72FE-4B3B-9062-7CB3386BBF49}"/>
      </w:docPartPr>
      <w:docPartBody>
        <w:p w:rsidRDefault="0008432B" w:rsidR="0008432B">
          <w:pPr>
            <w:pStyle w:val="0C6FF937A8384F5A9961DC297798A4A4"/>
          </w:pPr>
          <w:r w:rsidRPr="006C43C5">
            <w:rPr>
              <w:rStyle w:val="Tekstrezerviranogmjesta"/>
            </w:rPr>
            <w:t>.._.._.._.._.._.._.._..</w:t>
          </w:r>
        </w:p>
      </w:docPartBody>
    </w:docPart>
    <w:docPart>
      <w:docPartPr>
        <w:name w:val="DFACC19C0AA24203BE3ED164F685CBC4"/>
        <w:category>
          <w:name w:val="Općenito"/>
          <w:gallery w:val="placeholder"/>
        </w:category>
        <w:types>
          <w:type w:val="bbPlcHdr"/>
        </w:types>
        <w:behaviors>
          <w:behavior w:val="content"/>
        </w:behaviors>
        <w:guid w:val="{40B722E7-DE80-40C3-9388-736F5737B17F}"/>
      </w:docPartPr>
      <w:docPartBody>
        <w:p w:rsidRDefault="0008432B" w:rsidR="0008432B">
          <w:pPr>
            <w:pStyle w:val="DFACC19C0AA24203BE3ED164F685CBC4"/>
          </w:pPr>
          <w:r w:rsidRPr="006C43C5">
            <w:rPr>
              <w:rStyle w:val="Tekstrezerviranogmjesta"/>
            </w:rPr>
            <w:t>.._.._.._.._.._.._.._..</w:t>
          </w:r>
        </w:p>
      </w:docPartBody>
    </w:docPart>
    <w:docPart>
      <w:docPartPr>
        <w:name w:val="9CDA86DBD9C043F6BF10EE36CB8B4C11"/>
        <w:category>
          <w:name w:val="Općenito"/>
          <w:gallery w:val="placeholder"/>
        </w:category>
        <w:types>
          <w:type w:val="bbPlcHdr"/>
        </w:types>
        <w:behaviors>
          <w:behavior w:val="content"/>
        </w:behaviors>
        <w:guid w:val="{92BB32E0-DA45-4D68-9DC7-C66A792772C9}"/>
      </w:docPartPr>
      <w:docPartBody>
        <w:p w:rsidRDefault="0008432B" w:rsidR="0008432B">
          <w:pPr>
            <w:pStyle w:val="9CDA86DBD9C043F6BF10EE36CB8B4C11"/>
          </w:pPr>
          <w:r w:rsidRPr="006C43C5">
            <w:rPr>
              <w:rStyle w:val="Tekstrezerviranogmjesta"/>
            </w:rPr>
            <w:t>.._.._.._.._.._.._.._..</w:t>
          </w:r>
        </w:p>
      </w:docPartBody>
    </w:docPart>
    <w:docPart>
      <w:docPartPr>
        <w:name w:val="A0A29D26874B465CA0EB94B2DD91577D"/>
        <w:category>
          <w:name w:val="Općenito"/>
          <w:gallery w:val="placeholder"/>
        </w:category>
        <w:types>
          <w:type w:val="bbPlcHdr"/>
        </w:types>
        <w:behaviors>
          <w:behavior w:val="content"/>
        </w:behaviors>
        <w:guid w:val="{418E25FA-868D-418C-8C0C-BD5371AD49EB}"/>
      </w:docPartPr>
      <w:docPartBody>
        <w:p w:rsidRDefault="0008432B" w:rsidR="0008432B">
          <w:pPr>
            <w:pStyle w:val="A0A29D26874B465CA0EB94B2DD91577D"/>
          </w:pPr>
          <w:r w:rsidRPr="006C43C5">
            <w:rPr>
              <w:rStyle w:val="Tekstrezerviranogmjesta"/>
            </w:rPr>
            <w:t>.._.._.._.._.._.._.._..</w:t>
          </w:r>
        </w:p>
      </w:docPartBody>
    </w:docPart>
    <w:docPart>
      <w:docPartPr>
        <w:name w:val="AF80E6E5993F424EB4424A03ED9516A5"/>
        <w:category>
          <w:name w:val="Općenito"/>
          <w:gallery w:val="placeholder"/>
        </w:category>
        <w:types>
          <w:type w:val="bbPlcHdr"/>
        </w:types>
        <w:behaviors>
          <w:behavior w:val="content"/>
        </w:behaviors>
        <w:guid w:val="{49C3B892-3E47-4511-806E-C70E98E11F33}"/>
      </w:docPartPr>
      <w:docPartBody>
        <w:p w:rsidRDefault="0008432B" w:rsidR="0008432B">
          <w:pPr>
            <w:pStyle w:val="AF80E6E5993F424EB4424A03ED9516A5"/>
          </w:pPr>
          <w:r w:rsidRPr="001C659A">
            <w:rPr>
              <w:rStyle w:val="Tekstrezerviranogmjesta"/>
            </w:rPr>
            <w:t>.._.._.._.._.._.._.._..</w:t>
          </w:r>
        </w:p>
      </w:docPartBody>
    </w:docPart>
    <w:docPart>
      <w:docPartPr>
        <w:name w:val="1D99CD7E05E14D82AFC5408550D7F7C8"/>
        <w:category>
          <w:name w:val="Općenito"/>
          <w:gallery w:val="placeholder"/>
        </w:category>
        <w:types>
          <w:type w:val="bbPlcHdr"/>
        </w:types>
        <w:behaviors>
          <w:behavior w:val="content"/>
        </w:behaviors>
        <w:guid w:val="{BDBB3AA3-EB50-40FE-8AAF-734AE0696260}"/>
      </w:docPartPr>
      <w:docPartBody>
        <w:p w:rsidRDefault="0008432B" w:rsidR="0008432B">
          <w:pPr>
            <w:pStyle w:val="1D99CD7E05E14D82AFC5408550D7F7C8"/>
          </w:pPr>
          <w:r w:rsidRPr="00E13EA2">
            <w:rPr>
              <w:rStyle w:val="Tekstrezerviranogmjesta"/>
            </w:rPr>
            <w:t>.._.._.._.._.._.._.._..</w:t>
          </w:r>
        </w:p>
      </w:docPartBody>
    </w:docPart>
    <w:docPart>
      <w:docPartPr>
        <w:name w:val="8473A96E64FC478C963E6063FE6CFA13"/>
        <w:category>
          <w:name w:val="Općenito"/>
          <w:gallery w:val="placeholder"/>
        </w:category>
        <w:types>
          <w:type w:val="bbPlcHdr"/>
        </w:types>
        <w:behaviors>
          <w:behavior w:val="content"/>
        </w:behaviors>
        <w:guid w:val="{532F5350-4838-4603-BFF6-BA79F0BE955F}"/>
      </w:docPartPr>
      <w:docPartBody>
        <w:p w:rsidRDefault="0008432B" w:rsidR="0008432B">
          <w:pPr>
            <w:pStyle w:val="8473A96E64FC478C963E6063FE6CFA13"/>
          </w:pPr>
          <w:r w:rsidRPr="00F01047">
            <w:rPr>
              <w:rStyle w:val="Tekstrezerviranogmjesta"/>
            </w:rPr>
            <w:t>.._.._.._.._.._.._.._..</w:t>
          </w:r>
        </w:p>
      </w:docPartBody>
    </w:docPart>
    <w:docPart>
      <w:docPartPr>
        <w:name w:val="805AEE68D0854CC6A49B35B9EC79CE7C"/>
        <w:category>
          <w:name w:val="Općenito"/>
          <w:gallery w:val="placeholder"/>
        </w:category>
        <w:types>
          <w:type w:val="bbPlcHdr"/>
        </w:types>
        <w:behaviors>
          <w:behavior w:val="content"/>
        </w:behaviors>
        <w:guid w:val="{6B142687-81BE-4A42-B5B7-7A383CDEB0BA}"/>
      </w:docPartPr>
      <w:docPartBody>
        <w:p w:rsidRDefault="0008432B" w:rsidR="0008432B">
          <w:pPr>
            <w:pStyle w:val="805AEE68D0854CC6A49B35B9EC79CE7C"/>
          </w:pPr>
          <w:r w:rsidRPr="00D661F3">
            <w:rPr>
              <w:rStyle w:val="Tekstrezerviranogmjesta"/>
            </w:rPr>
            <w:t>__________</w:t>
          </w:r>
        </w:p>
      </w:docPartBody>
    </w:docPart>
    <w:docPart>
      <w:docPartPr>
        <w:name w:val="FB44C476EF354E88ACE30E351F080AB7"/>
        <w:category>
          <w:name w:val="Općenito"/>
          <w:gallery w:val="placeholder"/>
        </w:category>
        <w:types>
          <w:type w:val="bbPlcHdr"/>
        </w:types>
        <w:behaviors>
          <w:behavior w:val="content"/>
        </w:behaviors>
        <w:guid w:val="{48F03073-4FEE-4EF9-A1E2-3EC2BCFE3DCC}"/>
      </w:docPartPr>
      <w:docPartBody>
        <w:p w:rsidRDefault="0008432B" w:rsidR="0008432B">
          <w:pPr>
            <w:pStyle w:val="FB44C476EF354E88ACE30E351F080AB7"/>
          </w:pPr>
          <w:r w:rsidRPr="00E13EA2">
            <w:rPr>
              <w:rStyle w:val="Tekstrezerviranogmjesta"/>
            </w:rPr>
            <w:t>.._.._.._.._.._.._.._..</w:t>
          </w:r>
        </w:p>
      </w:docPartBody>
    </w:docPart>
    <w:docPart>
      <w:docPartPr>
        <w:name w:val="8E4B138A8131497D9ED0556498A1A305"/>
        <w:category>
          <w:name w:val="Općenito"/>
          <w:gallery w:val="placeholder"/>
        </w:category>
        <w:types>
          <w:type w:val="bbPlcHdr"/>
        </w:types>
        <w:behaviors>
          <w:behavior w:val="content"/>
        </w:behaviors>
        <w:guid w:val="{5B91D9BF-FE7C-497D-9CAE-296326031ED0}"/>
      </w:docPartPr>
      <w:docPartBody>
        <w:p w:rsidRDefault="0008432B" w:rsidR="0008432B">
          <w:pPr>
            <w:pStyle w:val="8E4B138A8131497D9ED0556498A1A305"/>
          </w:pPr>
          <w:r w:rsidRPr="00E13EA2">
            <w:rPr>
              <w:rStyle w:val="Tekstrezerviranogmjesta"/>
            </w:rPr>
            <w:t>.._.._.._.._.._.._.._..</w:t>
          </w:r>
        </w:p>
      </w:docPartBody>
    </w:docPart>
    <w:docPart>
      <w:docPartPr>
        <w:name w:val="8E782B3D751140E48F3329AD539A50DD"/>
        <w:category>
          <w:name w:val="Općenito"/>
          <w:gallery w:val="placeholder"/>
        </w:category>
        <w:types>
          <w:type w:val="bbPlcHdr"/>
        </w:types>
        <w:behaviors>
          <w:behavior w:val="content"/>
        </w:behaviors>
        <w:guid w:val="{539C0146-BE81-491C-8F49-E10C7BF704CB}"/>
      </w:docPartPr>
      <w:docPartBody>
        <w:p w:rsidRDefault="0008432B" w:rsidR="0008432B">
          <w:pPr>
            <w:pStyle w:val="8E782B3D751140E48F3329AD539A50DD"/>
          </w:pPr>
          <w:r w:rsidRPr="00E13EA2">
            <w:rPr>
              <w:rStyle w:val="Tekstrezerviranogmjesta"/>
            </w:rPr>
            <w:t>.._.._.._.._.._.._.._..</w:t>
          </w:r>
        </w:p>
      </w:docPartBody>
    </w:docPart>
    <w:docPart>
      <w:docPartPr>
        <w:name w:val="61F31B2B8FA0426A87179DDA495A4E48"/>
        <w:category>
          <w:name w:val="Općenito"/>
          <w:gallery w:val="placeholder"/>
        </w:category>
        <w:types>
          <w:type w:val="bbPlcHdr"/>
        </w:types>
        <w:behaviors>
          <w:behavior w:val="content"/>
        </w:behaviors>
        <w:guid w:val="{1FE8D7D6-B626-4CC3-ADA4-289B288BFC76}"/>
      </w:docPartPr>
      <w:docPartBody>
        <w:p w:rsidRDefault="00E479B1" w:rsidP="00E479B1" w:rsidR="003774E1">
          <w:pPr>
            <w:pStyle w:val="61F31B2B8FA0426A87179DDA495A4E48"/>
          </w:pPr>
          <w:r w:rsidRPr="00E13EA2">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432B"/>
    <w:rsid w:val="0008432B"/>
    <w:rsid w:val="003774E1"/>
    <w:rsid w:val="008B79C3"/>
    <w:rsid w:val="00E479B1"/>
    <w:rsid w:val="00F73C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E479B1"/>
    <w:rPr>
      <w:noProof/>
      <w:color w:val="808080"/>
      <w:bdr w:space="0" w:sz="0" w:color="auto" w:val="none"/>
      <w:shd w:fill="CCFFFF" w:color="auto" w:val="clear"/>
      <w:lang w:val="hr-HR"/>
    </w:rPr>
  </w:style>
  <w:style w:customStyle="true" w:styleId="EB447DF421B545AC91EF682F568CC6C7" w:type="paragraph">
    <w:name w:val="EB447DF421B545AC91EF682F568CC6C7"/>
  </w:style>
  <w:style w:customStyle="true" w:styleId="0C6FF937A8384F5A9961DC297798A4A4" w:type="paragraph">
    <w:name w:val="0C6FF937A8384F5A9961DC297798A4A4"/>
  </w:style>
  <w:style w:customStyle="true" w:styleId="DFACC19C0AA24203BE3ED164F685CBC4" w:type="paragraph">
    <w:name w:val="DFACC19C0AA24203BE3ED164F685CBC4"/>
  </w:style>
  <w:style w:customStyle="true" w:styleId="9CDA86DBD9C043F6BF10EE36CB8B4C11" w:type="paragraph">
    <w:name w:val="9CDA86DBD9C043F6BF10EE36CB8B4C11"/>
  </w:style>
  <w:style w:customStyle="true" w:styleId="A0A29D26874B465CA0EB94B2DD91577D" w:type="paragraph">
    <w:name w:val="A0A29D26874B465CA0EB94B2DD91577D"/>
  </w:style>
  <w:style w:customStyle="true" w:styleId="7085E57A4EA94265A2729880D5E21FDB" w:type="paragraph">
    <w:name w:val="7085E57A4EA94265A2729880D5E21FDB"/>
  </w:style>
  <w:style w:customStyle="true" w:styleId="694F505779E643E7AFB9936DC9BD47B8" w:type="paragraph">
    <w:name w:val="694F505779E643E7AFB9936DC9BD47B8"/>
  </w:style>
  <w:style w:customStyle="true" w:styleId="B048EED04F3B4E2FBA78D7BAAC1E79AB" w:type="paragraph">
    <w:name w:val="B048EED04F3B4E2FBA78D7BAAC1E79AB"/>
  </w:style>
  <w:style w:customStyle="true" w:styleId="2EB0E0B27C5D4E3A864B59DA34467435" w:type="paragraph">
    <w:name w:val="2EB0E0B27C5D4E3A864B59DA34467435"/>
  </w:style>
  <w:style w:customStyle="true" w:styleId="CC0BC35B60DE4B8B985988FA02BEBD95" w:type="paragraph">
    <w:name w:val="CC0BC35B60DE4B8B985988FA02BEBD95"/>
  </w:style>
  <w:style w:customStyle="true" w:styleId="1CD52BF102BE4E6DA68E3CBD1E167101" w:type="paragraph">
    <w:name w:val="1CD52BF102BE4E6DA68E3CBD1E167101"/>
  </w:style>
  <w:style w:customStyle="true" w:styleId="914335EA1A474AA28B11C1548A959186" w:type="paragraph">
    <w:name w:val="914335EA1A474AA28B11C1548A959186"/>
  </w:style>
  <w:style w:customStyle="true" w:styleId="33F5417B1C1C4FDB8F196701E046A28B" w:type="paragraph">
    <w:name w:val="33F5417B1C1C4FDB8F196701E046A28B"/>
  </w:style>
  <w:style w:customStyle="true" w:styleId="740A0AD6D9CC42DA843ECD340B666885" w:type="paragraph">
    <w:name w:val="740A0AD6D9CC42DA843ECD340B666885"/>
  </w:style>
  <w:style w:customStyle="true" w:styleId="11EF8EB3DDE745AEB063AFB50A1F3683" w:type="paragraph">
    <w:name w:val="11EF8EB3DDE745AEB063AFB50A1F3683"/>
  </w:style>
  <w:style w:customStyle="true" w:styleId="164942D676074B178D83847281D03FD6" w:type="paragraph">
    <w:name w:val="164942D676074B178D83847281D03FD6"/>
  </w:style>
  <w:style w:customStyle="true" w:styleId="32E95BD87CB24343A1DFEB6586680F72" w:type="paragraph">
    <w:name w:val="32E95BD87CB24343A1DFEB6586680F72"/>
  </w:style>
  <w:style w:customStyle="true" w:styleId="AC5B5B62DE254B41987379C40C9D2E5F" w:type="paragraph">
    <w:name w:val="AC5B5B62DE254B41987379C40C9D2E5F"/>
  </w:style>
  <w:style w:customStyle="true" w:styleId="D74721B539A7408B98EF1BCA906A44E8" w:type="paragraph">
    <w:name w:val="D74721B539A7408B98EF1BCA906A44E8"/>
  </w:style>
  <w:style w:customStyle="true" w:styleId="ACD66E8DC4AE4B3AA73B04BF0E39987A" w:type="paragraph">
    <w:name w:val="ACD66E8DC4AE4B3AA73B04BF0E39987A"/>
  </w:style>
  <w:style w:customStyle="true" w:styleId="15495CE113E14E17996C092AB6B8FB8C" w:type="paragraph">
    <w:name w:val="15495CE113E14E17996C092AB6B8FB8C"/>
  </w:style>
  <w:style w:customStyle="true" w:styleId="26C0E29AD52A4DA3940B67604B1DDA0E" w:type="paragraph">
    <w:name w:val="26C0E29AD52A4DA3940B67604B1DDA0E"/>
  </w:style>
  <w:style w:customStyle="true" w:styleId="EA56EC963D034D9CA1D1FD70B0D8E065" w:type="paragraph">
    <w:name w:val="EA56EC963D034D9CA1D1FD70B0D8E065"/>
  </w:style>
  <w:style w:customStyle="true" w:styleId="6483E715A490494BABFD757E717ABBBD" w:type="paragraph">
    <w:name w:val="6483E715A490494BABFD757E717ABBBD"/>
  </w:style>
  <w:style w:customStyle="true" w:styleId="612C041FC9434A31B9D94C22A59226D8" w:type="paragraph">
    <w:name w:val="612C041FC9434A31B9D94C22A59226D8"/>
  </w:style>
  <w:style w:customStyle="true" w:styleId="AF80E6E5993F424EB4424A03ED9516A5" w:type="paragraph">
    <w:name w:val="AF80E6E5993F424EB4424A03ED9516A5"/>
  </w:style>
  <w:style w:customStyle="true" w:styleId="1D99CD7E05E14D82AFC5408550D7F7C8" w:type="paragraph">
    <w:name w:val="1D99CD7E05E14D82AFC5408550D7F7C8"/>
  </w:style>
  <w:style w:customStyle="true" w:styleId="8473A96E64FC478C963E6063FE6CFA13" w:type="paragraph">
    <w:name w:val="8473A96E64FC478C963E6063FE6CFA13"/>
  </w:style>
  <w:style w:customStyle="true" w:styleId="805AEE68D0854CC6A49B35B9EC79CE7C" w:type="paragraph">
    <w:name w:val="805AEE68D0854CC6A49B35B9EC79CE7C"/>
  </w:style>
  <w:style w:customStyle="true" w:styleId="FB44C476EF354E88ACE30E351F080AB7" w:type="paragraph">
    <w:name w:val="FB44C476EF354E88ACE30E351F080AB7"/>
  </w:style>
  <w:style w:customStyle="true" w:styleId="8E4B138A8131497D9ED0556498A1A305" w:type="paragraph">
    <w:name w:val="8E4B138A8131497D9ED0556498A1A305"/>
  </w:style>
  <w:style w:customStyle="true" w:styleId="8E782B3D751140E48F3329AD539A50DD" w:type="paragraph">
    <w:name w:val="8E782B3D751140E48F3329AD539A50DD"/>
  </w:style>
  <w:style w:customStyle="true" w:styleId="61F31B2B8FA0426A87179DDA495A4E48" w:type="paragraph">
    <w:name w:val="61F31B2B8FA0426A87179DDA495A4E48"/>
    <w:rsid w:val="00E479B1"/>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E479B1"/>
    <w:rPr>
      <w:noProof/>
      <w:color w:val="808080"/>
      <w:bdr w:color="auto" w:space="0" w:sz="0" w:val="none"/>
      <w:shd w:color="auto" w:fill="CCFFFF" w:val="clear"/>
      <w:lang w:val="hr-HR"/>
    </w:rPr>
  </w:style>
  <w:style w:customStyle="1" w:styleId="EB447DF421B545AC91EF682F568CC6C7" w:type="paragraph">
    <w:name w:val="EB447DF421B545AC91EF682F568CC6C7"/>
  </w:style>
  <w:style w:customStyle="1" w:styleId="0C6FF937A8384F5A9961DC297798A4A4" w:type="paragraph">
    <w:name w:val="0C6FF937A8384F5A9961DC297798A4A4"/>
  </w:style>
  <w:style w:customStyle="1" w:styleId="DFACC19C0AA24203BE3ED164F685CBC4" w:type="paragraph">
    <w:name w:val="DFACC19C0AA24203BE3ED164F685CBC4"/>
  </w:style>
  <w:style w:customStyle="1" w:styleId="9CDA86DBD9C043F6BF10EE36CB8B4C11" w:type="paragraph">
    <w:name w:val="9CDA86DBD9C043F6BF10EE36CB8B4C11"/>
  </w:style>
  <w:style w:customStyle="1" w:styleId="A0A29D26874B465CA0EB94B2DD91577D" w:type="paragraph">
    <w:name w:val="A0A29D26874B465CA0EB94B2DD91577D"/>
  </w:style>
  <w:style w:customStyle="1" w:styleId="7085E57A4EA94265A2729880D5E21FDB" w:type="paragraph">
    <w:name w:val="7085E57A4EA94265A2729880D5E21FDB"/>
  </w:style>
  <w:style w:customStyle="1" w:styleId="694F505779E643E7AFB9936DC9BD47B8" w:type="paragraph">
    <w:name w:val="694F505779E643E7AFB9936DC9BD47B8"/>
  </w:style>
  <w:style w:customStyle="1" w:styleId="B048EED04F3B4E2FBA78D7BAAC1E79AB" w:type="paragraph">
    <w:name w:val="B048EED04F3B4E2FBA78D7BAAC1E79AB"/>
  </w:style>
  <w:style w:customStyle="1" w:styleId="2EB0E0B27C5D4E3A864B59DA34467435" w:type="paragraph">
    <w:name w:val="2EB0E0B27C5D4E3A864B59DA34467435"/>
  </w:style>
  <w:style w:customStyle="1" w:styleId="CC0BC35B60DE4B8B985988FA02BEBD95" w:type="paragraph">
    <w:name w:val="CC0BC35B60DE4B8B985988FA02BEBD95"/>
  </w:style>
  <w:style w:customStyle="1" w:styleId="1CD52BF102BE4E6DA68E3CBD1E167101" w:type="paragraph">
    <w:name w:val="1CD52BF102BE4E6DA68E3CBD1E167101"/>
  </w:style>
  <w:style w:customStyle="1" w:styleId="914335EA1A474AA28B11C1548A959186" w:type="paragraph">
    <w:name w:val="914335EA1A474AA28B11C1548A959186"/>
  </w:style>
  <w:style w:customStyle="1" w:styleId="33F5417B1C1C4FDB8F196701E046A28B" w:type="paragraph">
    <w:name w:val="33F5417B1C1C4FDB8F196701E046A28B"/>
  </w:style>
  <w:style w:customStyle="1" w:styleId="740A0AD6D9CC42DA843ECD340B666885" w:type="paragraph">
    <w:name w:val="740A0AD6D9CC42DA843ECD340B666885"/>
  </w:style>
  <w:style w:customStyle="1" w:styleId="11EF8EB3DDE745AEB063AFB50A1F3683" w:type="paragraph">
    <w:name w:val="11EF8EB3DDE745AEB063AFB50A1F3683"/>
  </w:style>
  <w:style w:customStyle="1" w:styleId="164942D676074B178D83847281D03FD6" w:type="paragraph">
    <w:name w:val="164942D676074B178D83847281D03FD6"/>
  </w:style>
  <w:style w:customStyle="1" w:styleId="32E95BD87CB24343A1DFEB6586680F72" w:type="paragraph">
    <w:name w:val="32E95BD87CB24343A1DFEB6586680F72"/>
  </w:style>
  <w:style w:customStyle="1" w:styleId="AC5B5B62DE254B41987379C40C9D2E5F" w:type="paragraph">
    <w:name w:val="AC5B5B62DE254B41987379C40C9D2E5F"/>
  </w:style>
  <w:style w:customStyle="1" w:styleId="D74721B539A7408B98EF1BCA906A44E8" w:type="paragraph">
    <w:name w:val="D74721B539A7408B98EF1BCA906A44E8"/>
  </w:style>
  <w:style w:customStyle="1" w:styleId="ACD66E8DC4AE4B3AA73B04BF0E39987A" w:type="paragraph">
    <w:name w:val="ACD66E8DC4AE4B3AA73B04BF0E39987A"/>
  </w:style>
  <w:style w:customStyle="1" w:styleId="15495CE113E14E17996C092AB6B8FB8C" w:type="paragraph">
    <w:name w:val="15495CE113E14E17996C092AB6B8FB8C"/>
  </w:style>
  <w:style w:customStyle="1" w:styleId="26C0E29AD52A4DA3940B67604B1DDA0E" w:type="paragraph">
    <w:name w:val="26C0E29AD52A4DA3940B67604B1DDA0E"/>
  </w:style>
  <w:style w:customStyle="1" w:styleId="EA56EC963D034D9CA1D1FD70B0D8E065" w:type="paragraph">
    <w:name w:val="EA56EC963D034D9CA1D1FD70B0D8E065"/>
  </w:style>
  <w:style w:customStyle="1" w:styleId="6483E715A490494BABFD757E717ABBBD" w:type="paragraph">
    <w:name w:val="6483E715A490494BABFD757E717ABBBD"/>
  </w:style>
  <w:style w:customStyle="1" w:styleId="612C041FC9434A31B9D94C22A59226D8" w:type="paragraph">
    <w:name w:val="612C041FC9434A31B9D94C22A59226D8"/>
  </w:style>
  <w:style w:customStyle="1" w:styleId="AF80E6E5993F424EB4424A03ED9516A5" w:type="paragraph">
    <w:name w:val="AF80E6E5993F424EB4424A03ED9516A5"/>
  </w:style>
  <w:style w:customStyle="1" w:styleId="1D99CD7E05E14D82AFC5408550D7F7C8" w:type="paragraph">
    <w:name w:val="1D99CD7E05E14D82AFC5408550D7F7C8"/>
  </w:style>
  <w:style w:customStyle="1" w:styleId="8473A96E64FC478C963E6063FE6CFA13" w:type="paragraph">
    <w:name w:val="8473A96E64FC478C963E6063FE6CFA13"/>
  </w:style>
  <w:style w:customStyle="1" w:styleId="805AEE68D0854CC6A49B35B9EC79CE7C" w:type="paragraph">
    <w:name w:val="805AEE68D0854CC6A49B35B9EC79CE7C"/>
  </w:style>
  <w:style w:customStyle="1" w:styleId="FB44C476EF354E88ACE30E351F080AB7" w:type="paragraph">
    <w:name w:val="FB44C476EF354E88ACE30E351F080AB7"/>
  </w:style>
  <w:style w:customStyle="1" w:styleId="8E4B138A8131497D9ED0556498A1A305" w:type="paragraph">
    <w:name w:val="8E4B138A8131497D9ED0556498A1A305"/>
  </w:style>
  <w:style w:customStyle="1" w:styleId="8E782B3D751140E48F3329AD539A50DD" w:type="paragraph">
    <w:name w:val="8E782B3D751140E48F3329AD539A50DD"/>
  </w:style>
  <w:style w:customStyle="1" w:styleId="61F31B2B8FA0426A87179DDA495A4E48" w:type="paragraph">
    <w:name w:val="61F31B2B8FA0426A87179DDA495A4E48"/>
    <w:rsid w:val="00E479B1"/>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2016.</izvorni_sadrzaj>
    <derivirana_varijabla naziv="DomainObject.DatumDonosenjaOdluke_1">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St-72/2015-312</izvorni_sadrzaj>
    <derivirana_varijabla naziv="DomainObject.Oznaka_1">St-72/2015-312</derivirana_varijabla>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2015.</izvorni_sadrzaj>
    <derivirana_varijabla naziv="DomainObject.Predmet.DatumOsnivanja_1">26.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St-72/2015</izvorni_sadrzaj>
    <derivirana_varijabla naziv="DomainObject.Predmet.OznakaBroj_1">St-72/2015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VRGORKA-VINARIJA dioničko društvo za proizvodnju pića, poljoprivredu i trgovinu u stečaju</izvorni_sadrzaj>
    <derivirana_varijabla naziv="DomainObject.Predmet.ProtustrankaFormated_1">  VRGORKA-VINARIJA dioničko društvo za proizvodnju pića, poljoprivredu i trgovinu u stečaju</derivirana_varijabla>
  </DomainObject.Predmet.ProtustrankaFormated>
  <DomainObject.Predmet.ProtustrankaFormatedOIB>
    <izvorni_sadrzaj>  VRGORKA-VINARIJA dioničko društvo za proizvodnju pića, poljoprivredu i trgovinu u stečaju, OIB 68329484134</izvorni_sadrzaj>
    <derivirana_varijabla naziv="DomainObject.Predmet.ProtustrankaFormatedOIB_1">  VRGORKA-VINARIJA dioničko društvo za proizvodnju pića, poljoprivredu i trgovinu u stečaju, OIB 68329484134</derivirana_varijabla>
  </DomainObject.Predmet.ProtustrankaFormatedOIB>
  <DomainObject.Predmet.ProtustrankaFormatedWithAdress>
    <izvorni_sadrzaj> VRGORKA-VINARIJA dioničko društvo za proizvodnju pića, poljoprivredu i trgovinu u stečaju, Fra Ivana Rožića 35, 21276 Vrgorac</izvorni_sadrzaj>
    <derivirana_varijabla naziv="DomainObject.Predmet.ProtustrankaFormatedWithAdress_1"> VRGORKA-VINARIJA dioničko društvo za proizvodnju pića, poljoprivredu i trgovinu u stečaju, Fra Ivana Rožića 35, 21276 Vrgorac</derivirana_varijabla>
  </DomainObject.Predmet.ProtustrankaFormatedWithAdress>
  <DomainObject.Predmet.ProtustrankaFormatedWithAdressOIB>
    <izvorni_sadrzaj> VRGORKA-VINARIJA dioničko društvo za proizvodnju pića, poljoprivredu i trgovinu u stečaju, OIB 68329484134, Fra Ivana Rožića 35, 21276 Vrgorac</izvorni_sadrzaj>
    <derivirana_varijabla naziv="DomainObject.Predmet.ProtustrankaFormatedWithAdressOIB_1"> VRGORKA-VINARIJA dioničko društvo za proizvodnju pića, poljoprivredu i trgovinu u stečaju, OIB 68329484134, Fra Ivana Rožića 35, 21276 Vrgorac</derivirana_varijabla>
  </DomainObject.Predmet.ProtustrankaFormatedWithAdressOIB>
  <DomainObject.Predmet.ProtustrankaWithAdress>
    <izvorni_sadrzaj>VRGORKA-VINARIJA dioničko društvo za proizvodnju pića, poljoprivredu i trgovinu u stečaju Fra Ivana Rožića 35, 21276 Vrgorac</izvorni_sadrzaj>
    <derivirana_varijabla naziv="DomainObject.Predmet.ProtustrankaWithAdress_1">VRGORKA-VINARIJA dioničko društvo za proizvodnju pića, poljoprivredu i trgovinu u stečaju Fra Ivana Rožića 35, 21276 Vrgorac</derivirana_varijabla>
  </DomainObject.Predmet.ProtustrankaWithAdress>
  <DomainObject.Predmet.ProtustrankaWithAdressOIB>
    <izvorni_sadrzaj>VRGORKA-VINARIJA dioničko društvo za proizvodnju pića, poljoprivredu i trgovinu u stečaju, OIB 68329484134, Fra Ivana Rožića 35, 21276 Vrgorac</izvorni_sadrzaj>
    <derivirana_varijabla naziv="DomainObject.Predmet.ProtustrankaWithAdressOIB_1">VRGORKA-VINARIJA dioničko društvo za proizvodnju pića, poljoprivredu i trgovinu u stečaju, OIB 68329484134, Fra Ivana Rožića 35, 21276 Vrgorac</derivirana_varijabla>
  </DomainObject.Predmet.ProtustrankaWithAdressOIB>
  <DomainObject.Predmet.ProtustrankaNazivFormated>
    <izvorni_sadrzaj>VRGORKA-VINARIJA dioničko društvo za proizvodnju pića, poljoprivredu i trgovinu u stečaju</izvorni_sadrzaj>
    <derivirana_varijabla naziv="DomainObject.Predmet.ProtustrankaNazivFormated_1">VRGORKA-VINARIJA dioničko društvo za proizvodnju pića, poljoprivredu i trgovinu u stečaju</derivirana_varijabla>
    <derivirana_varijabla naziv="Padez">VRGORKA-VINARIJA dioničko društvo za proizvodnju pića, poljoprivredu i trgovinu u stečaju</derivirana_varijabla>
  </DomainObject.Predmet.ProtustrankaNazivFormated>
  <DomainObject.Predmet.ProtustrankaNazivFormatedOIB>
    <izvorni_sadrzaj>VRGORKA-VINARIJA dioničko društvo za proizvodnju pića, poljoprivredu i trgovinu u stečaju, OIB 68329484134</izvorni_sadrzaj>
    <derivirana_varijabla naziv="DomainObject.Predmet.ProtustrankaNazivFormatedOIB_1">VRGORKA-VINARIJA dioničko društvo za proizvodnju pića, poljoprivredu i trgovinu u stečaju, OIB 68329484134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erivirana_varijabla naziv="Dativ">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 PERO ŠPANJIĆ; KLEMO PETRUŠIĆ; LENKO ŠPANJIĆ; ANTE ANDAČIĆ; ROSANDA RAKUŠIĆ; DARIO GAŠPAR; OPĆINA POJEZERJE; MIJO MUSULIN; ZDENKO ZLOIĆ; ANTE MAREVIĆ; ŽIVKO BARBIR; PETAR DOMINIKOVIĆ; PETAR MAREVIĆ; ANTE KLINAC; ANTE MAREVIĆ; BORIS GAŠPAR; JURE MUSULIN; Darko Gašpar; Stipe Dodig; Nedjeljko Dominiković; Ante Šunjić; Slobodan Musulin; Mate Rakić; Drago Radić; Smiljan Plećaš; Ante Franić; Dragutin Rončević; Rajko Erceg; Jure Šunjić; Ante Barbir; Tadija Gašpar; Tinka Radić; Petar Antunović; Vitko Plećaš; Manda Franić; Drago Vukušić; Dražan Erceg; Vice Zloić; Ivan Družijanić; Petar Matić; Ivanka Stanković; Ivica Stanković; Markica Musulin; Nediljko Zloić; Mate Dominiković; Zoran Vukušić; Joško Čotić; Mira Marević; Vojko Franić; Živko Cikoja; Darinka Cikoja; Jurka Gnječ; Željko Polić; Zlatan Polić; Ljerka Polić; Miroslav Klaričić; Ivan Primorac; Ante Erceg; Ivica Gujinović; Joško Erceg; Nikica Rončević; Miro Gašpar; Velimir Usorac; Ivo Franić; Srećko Musulin; Stanko Antunović; Joze Usorac; Miljenko Barbir; Siniša Barbir; Nediljko Barbir; Željko Barbir; Miroslav Barbir; Neven Barbir; Vjerica Musulin; Sanja Antolović; Ankica Arl; Danica Dominiković; Srdjan Franić; Studenka Gašpar; Davor Franić; Tihomir Gašpar; Tonći Barbir; Drago Zloić; Jurica Barbir; Zoran Šalinović; Ivica Franić; Tomislav Gnječ; Vinko Pear; Mirko Dropulić; Boško Sikirić; Dušan Čotić; Petar Šalinović; Pavao Franić; Ivica Kuran; Mate Gašpar; Ivan Dominiković; Josip Gašpar; Nevenko Ilić; Branko Gnječ; HRVAŠTINA d.o.o. za proizvodnju, trgovinu i usluge; Dujo Barbir; Anka Plećaš; Mila Šimunović; Mate Družijanić; Stanislav Marević; Željko Kežić; GRANO-TRADE d.o.o. za trgovinu i usluge u stečaju; Ante Dominiković; Jure Kežić; Ante Žderić; ŠIBENSKI REVICON d.o.o. za reviziju i poslovne usluge; Ante Gašpar; Milenko Gujinović; Nikola Španjić; Stipan Kušurin; Jure Španjić; Nikola Krstičević; Stojan Zloić; Marijo Čotić; VINOPLOD-VINARIJA, dioničko društvo za proizvodnju i prodaju vina, alkoholnih i bezalkoholnih pića</izvorni_sadrzaj>
    <derivirana_varijabla naziv="DomainObject.Predmet.StrankaFormated_1">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 PERO ŠPANJIĆ; KLEMO PETRUŠIĆ; LENKO ŠPANJIĆ; ANTE ANDAČIĆ; ROSANDA RAKUŠIĆ; DARIO GAŠPAR; OPĆINA POJEZERJE; MIJO MUSULIN; ZDENKO ZLOIĆ; ANTE MAREVIĆ; ŽIVKO BARBIR; PETAR DOMINIKOVIĆ; PETAR MAREVIĆ; ANTE KLINAC; ANTE MAREVIĆ; BORIS GAŠPAR; JURE MUSULIN; Darko Gašpar; Stipe Dodig; Nedjeljko Dominiković; Ante Šunjić; Slobodan Musulin; Mate Rakić; Drago Radić; Smiljan Plećaš; Ante Franić; Dragutin Rončević; Rajko Erceg; Jure Šunjić; Ante Barbir; Tadija Gašpar; Tinka Radić; Petar Antunović; Vitko Plećaš; Manda Franić; Drago Vukušić; Dražan Erceg; Vice Zloić; Ivan Družijanić; Petar Matić; Ivanka Stanković; Ivica Stanković; Markica Musulin; Nediljko Zloić; Mate Dominiković; Zoran Vukušić; Joško Čotić; Mira Marević; Vojko Franić; Živko Cikoja; Darinka Cikoja; Jurka Gnječ; Željko Polić; Zlatan Polić; Ljerka Polić; Miroslav Klaričić; Ivan Primorac; Ante Erceg; Ivica Gujinović; Joško Erceg; Nikica Rončević; Miro Gašpar; Velimir Usorac; Ivo Franić; Srećko Musulin; Stanko Antunović; Joze Usorac; Miljenko Barbir; Siniša Barbir; Nediljko Barbir; Željko Barbir; Miroslav Barbir; Neven Barbir; Vjerica Musulin; Sanja Antolović; Ankica Arl; Danica Dominiković; Srdjan Franić; Studenka Gašpar; Davor Franić; Tihomir Gašpar; Tonći Barbir; Drago Zloić; Jurica Barbir; Zoran Šalinović; Ivica Franić; Tomislav Gnječ; Vinko Pear; Mirko Dropulić; Boško Sikirić; Dušan Čotić; Petar Šalinović; Pavao Franić; Ivica Kuran; Mate Gašpar; Ivan Dominiković; Josip Gašpar; Nevenko Ilić; Branko Gnječ; HRVAŠTINA d.o.o. za proizvodnju, trgovinu i usluge; Dujo Barbir; Anka Plećaš; Mila Šimunović; Mate Družijanić; Stanislav Marević; Željko Kežić; GRANO-TRADE d.o.o. za trgovinu i usluge u stečaju; Ante Dominiković; Jure Kežić; Ante Žderić; ŠIBENSKI REVICON d.o.o. za reviziju i poslovne usluge; Ante Gašpar; Milenko Gujinović; Nikola Španjić; Stipan Kušurin; Jure Španjić; Nikola Krstičević; Stojan Zloić; Marijo Čotić; VINOPLOD-VINARIJA, dioničko društvo za proizvodnju i prodaju vina, alkoholnih i bezalkoholnih pića</derivirana_varijabla>
  </DomainObject.Predmet.StrankaFormated>
  <DomainObject.Predmet.StrankaFormatedOIB>
    <izvorni_sadrzaj>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 PERO ŠPANJIĆ, OIB 99464112570; KLEMO PETRUŠIĆ, OIB 06135393611; LENKO ŠPANJIĆ, OIB 39565927755; ANTE ANDAČIĆ, OIB 41248478085; ROSANDA RAKUŠIĆ, OIB 94740157000; DARIO GAŠPAR, OIB 24811566872; OPĆINA POJEZERJE, OIB 86120235377; MIJO MUSULIN, OIB 64231571171; ZDENKO ZLOIĆ, OIB 69407296506; ANTE MAREVIĆ, OIB 62964017402; ŽIVKO BARBIR, OIB 12430987661; PETAR DOMINIKOVIĆ, OIB 42179281635; PETAR MAREVIĆ, OIB 24996823042; ANTE KLINAC, OIB 85916865188; ANTE MAREVIĆ, OIB 55212820757; BORIS GAŠPAR, OIB 20735994402; JURE MUSULIN, OIB 12648479437; Darko Gašpar, OIB 92977338642; Stipe Dodig, OIB 98272441793; Nedjeljko Dominiković, OIB 79171354026; Ante Šunjić, OIB 10563956278; Slobodan Musulin, OIB 36591000916; Mate Rakić, OIB 98963135346; Drago Radić, OIB 34700552267; Smiljan Plećaš, OIB 69814533401; Ante Franić, OIB 92049344681; Dragutin Rončević, OIB 35324955966; Rajko Erceg, OIB 53712358434; Jure Šunjić, OIB 60184100511; Ante Barbir, OIB 10051866046; Tadija Gašpar, OIB 18460399417; Tinka Radić, OIB 90759091214; Petar Antunović, OIB 82288749043; Vitko Plećaš, OIB 85119088919; Manda Franić, OIB 78953540112; Drago Vukušić, OIB 08144223646; Dražan Erceg, OIB 00947083923; Vice Zloić, OIB 60152892974; Ivan Družijanić, OIB 39429157408; Petar Matić, OIB 31688219294; Ivanka Stanković, OIB 62708007412; Ivica Stanković, OIB 71177192124; Markica Musulin, OIB 32003208400; Nediljko Zloić, OIB 49819182530; Mate Dominiković, OIB 86630529470; Zoran Vukušić, OIB 57462829806; Joško Čotić, OIB 23263196392; Mira Marević, OIB 95980884508; Vojko Franić, OIB 70593911929; Živko Cikoja, OIB 78948045859; Darinka Cikoja, OIB 50352023695; Jurka Gnječ, OIB 37885620910; Željko Polić, OIB 34888159106; Zlatan Polić, OIB 51853300208; Ljerka Polić, OIB 87836766655; Miroslav Klaričić, OIB 16560958309; Ivan Primorac, OIB 32087784783; Ante Erceg, OIB 42388157198; Ivica Gujinović, OIB 53105848817; Joško Erceg, OIB 65014014819; Nikica Rončević, OIB 65779978450; Miro Gašpar, OIB 74341478453; Velimir Usorac, OIB 11171895353; Ivo Franić, OIB 89875405621; Srećko Musulin, OIB 60494375806; Stanko Antunović, OIB 36551958305; Joze Usorac, OIB 03373137902; Miljenko Barbir, OIB 80544140465; Siniša Barbir, OIB 70607234657; Nediljko Barbir, OIB 85525138042; Željko Barbir, OIB 76583046262; Miroslav Barbir, OIB 31559456442; Neven Barbir, OIB 62562788394; Vjerica Musulin, OIB 47935831843; Sanja Antolović, OIB 50006599932; Ankica Arl, OIB 68379952038; Danica Dominiković, OIB 20092161298; Srdjan Franić, OIB 27118694006; Studenka Gašpar, OIB 64156995702; Davor Franić, OIB 04969568460; Tihomir Gašpar, OIB 80667894043; Tonći Barbir, OIB 58878078364; Drago Zloić, OIB 97495670157; Jurica Barbir, OIB 33105312908; Zoran Šalinović, OIB 24975793286; Ivica Franić, OIB 28300011042; Tomislav Gnječ, OIB 97707562789; Vinko Pear, OIB 08778261413; Mirko Dropulić, OIB 64146858870; Boško Sikirić, OIB 13678901555; Dušan Čotić, OIB 90429814752; Petar Šalinović, OIB 39663621923; Pavao Franić, OIB 31371809612; Ivica Kuran, OIB 80498037346; Mate Gašpar, OIB 03949310255; Ivan Dominiković, OIB 27752544403; Josip Gašpar, OIB 57758101072; Nevenko Ilić, OIB 67064123011; Branko Gnječ, OIB 47715141149; HRVAŠTINA d.o.o. za proizvodnju, trgovinu i usluge, OIB 14196189132; Dujo Barbir, OIB 22932457114; Anka Plećaš, OIB 37507881245; Mila Šimunović, OIB 65936005043; Mate Družijanić, OIB 71109203713; Stanislav Marević, OIB 80435916736; Željko Kežić, OIB 87803464681; GRANO-TRADE d.o.o. za trgovinu i usluge u stečaju, OIB 87278558142; Ante Dominiković, OIB 84072296370; Jure Kežić, OIB 61611695508; Ante Žderić, OIB 92429915957; ŠIBENSKI REVICON d.o.o. za reviziju i poslovne usluge, OIB 52321849300; Ante Gašpar, OIB 61028177681; Milenko Gujinović, OIB 88915901618; Nikola Španjić, OIB 78840062552; Stipan Kušurin, OIB 79462975655; Jure Španjić, OIB 70697524063; Nikola Krstičević, OIB 71097660919; Stojan Zloić, OIB 38155195960; Marijo Čotić, OIB 78101522431; VINOPLOD-VINARIJA, dioničko društvo za proizvodnju i prodaju vina, alkoholnih i bezalkoholnih pića, OIB 47074146147</izvorni_sadrzaj>
    <derivirana_varijabla naziv="DomainObject.Predmet.StrankaFormatedOIB_1">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 PERO ŠPANJIĆ, OIB 99464112570; KLEMO PETRUŠIĆ, OIB 06135393611; LENKO ŠPANJIĆ, OIB 39565927755; ANTE ANDAČIĆ, OIB 41248478085; ROSANDA RAKUŠIĆ, OIB 94740157000; DARIO GAŠPAR, OIB 24811566872; OPĆINA POJEZERJE, OIB 86120235377; MIJO MUSULIN, OIB 64231571171; ZDENKO ZLOIĆ, OIB 69407296506; ANTE MAREVIĆ, OIB 62964017402; ŽIVKO BARBIR, OIB 12430987661; PETAR DOMINIKOVIĆ, OIB 42179281635; PETAR MAREVIĆ, OIB 24996823042; ANTE KLINAC, OIB 85916865188; ANTE MAREVIĆ, OIB 55212820757; BORIS GAŠPAR, OIB 20735994402; JURE MUSULIN, OIB 12648479437; Darko Gašpar, OIB 92977338642; Stipe Dodig, OIB 98272441793; Nedjeljko Dominiković, OIB 79171354026; Ante Šunjić, OIB 10563956278; Slobodan Musulin, OIB 36591000916; Mate Rakić, OIB 98963135346; Drago Radić, OIB 34700552267; Smiljan Plećaš, OIB 69814533401; Ante Franić, OIB 92049344681; Dragutin Rončević, OIB 35324955966; Rajko Erceg, OIB 53712358434; Jure Šunjić, OIB 60184100511; Ante Barbir, OIB 10051866046; Tadija Gašpar, OIB 18460399417; Tinka Radić, OIB 90759091214; Petar Antunović, OIB 82288749043; Vitko Plećaš, OIB 85119088919; Manda Franić, OIB 78953540112; Drago Vukušić, OIB 08144223646; Dražan Erceg, OIB 00947083923; Vice Zloić, OIB 60152892974; Ivan Družijanić, OIB 39429157408; Petar Matić, OIB 31688219294; Ivanka Stanković, OIB 62708007412; Ivica Stanković, OIB 71177192124; Markica Musulin, OIB 32003208400; Nediljko Zloić, OIB 49819182530; Mate Dominiković, OIB 86630529470; Zoran Vukušić, OIB 57462829806; Joško Čotić, OIB 23263196392; Mira Marević, OIB 95980884508; Vojko Franić, OIB 70593911929; Živko Cikoja, OIB 78948045859; Darinka Cikoja, OIB 50352023695; Jurka Gnječ, OIB 37885620910; Željko Polić, OIB 34888159106; Zlatan Polić, OIB 51853300208; Ljerka Polić, OIB 87836766655; Miroslav Klaričić, OIB 16560958309; Ivan Primorac, OIB 32087784783; Ante Erceg, OIB 42388157198; Ivica Gujinović, OIB 53105848817; Joško Erceg, OIB 65014014819; Nikica Rončević, OIB 65779978450; Miro Gašpar, OIB 74341478453; Velimir Usorac, OIB 11171895353; Ivo Franić, OIB 89875405621; Srećko Musulin, OIB 60494375806; Stanko Antunović, OIB 36551958305; Joze Usorac, OIB 03373137902; Miljenko Barbir, OIB 80544140465; Siniša Barbir, OIB 70607234657; Nediljko Barbir, OIB 85525138042; Željko Barbir, OIB 76583046262; Miroslav Barbir, OIB 31559456442; Neven Barbir, OIB 62562788394; Vjerica Musulin, OIB 47935831843; Sanja Antolović, OIB 50006599932; Ankica Arl, OIB 68379952038; Danica Dominiković, OIB 20092161298; Srdjan Franić, OIB 27118694006; Studenka Gašpar, OIB 64156995702; Davor Franić, OIB 04969568460; Tihomir Gašpar, OIB 80667894043; Tonći Barbir, OIB 58878078364; Drago Zloić, OIB 97495670157; Jurica Barbir, OIB 33105312908; Zoran Šalinović, OIB 24975793286; Ivica Franić, OIB 28300011042; Tomislav Gnječ, OIB 97707562789; Vinko Pear, OIB 08778261413; Mirko Dropulić, OIB 64146858870; Boško Sikirić, OIB 13678901555; Dušan Čotić, OIB 90429814752; Petar Šalinović, OIB 39663621923; Pavao Franić, OIB 31371809612; Ivica Kuran, OIB 80498037346; Mate Gašpar, OIB 03949310255; Ivan Dominiković, OIB 27752544403; Josip Gašpar, OIB 57758101072; Nevenko Ilić, OIB 67064123011; Branko Gnječ, OIB 47715141149; HRVAŠTINA d.o.o. za proizvodnju, trgovinu i usluge, OIB 14196189132; Dujo Barbir, OIB 22932457114; Anka Plećaš, OIB 37507881245; Mila Šimunović, OIB 65936005043; Mate Družijanić, OIB 71109203713; Stanislav Marević, OIB 80435916736; Željko Kežić, OIB 87803464681; GRANO-TRADE d.o.o. za trgovinu i usluge u stečaju, OIB 87278558142; Ante Dominiković, OIB 84072296370; Jure Kežić, OIB 61611695508; Ante Žderić, OIB 92429915957; ŠIBENSKI REVICON d.o.o. za reviziju i poslovne usluge, OIB 52321849300; Ante Gašpar, OIB 61028177681; Milenko Gujinović, OIB 88915901618; Nikola Španjić, OIB 78840062552; Stipan Kušurin, OIB 79462975655; Jure Španjić, OIB 70697524063; Nikola Krstičević, OIB 71097660919; Stojan Zloić, OIB 38155195960; Marijo Čotić, OIB 78101522431; VINOPLOD-VINARIJA, dioničko društvo za proizvodnju i prodaju vina, alkoholnih i bezalkoholnih pića, OIB 47074146147</derivirana_varijabla>
  </DomainObject.Predmet.StrankaFormatedOIB>
  <DomainObject.Predmet.StrankaFormatedWithAdress>
    <izvorni_sadrzaj>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 PERO ŠPANJIĆ, Otrić-Seci 137, 20342 Otrić-Seoci; KLEMO PETRUŠIĆ, Otrić-Seoci 127, 20342 Otrić-Seoci; LENKO ŠPANJIĆ, Otrić-Seoci 143/2, 20342 Otrić-Seoci; ANTE ANDAČIĆ, Otrić-Seoci 113, 20342 Otrić-Seoci; ROSANDA RAKUŠIĆ, Prolog-Dusina 99, 21277 Veliki Prolog; DARIO GAŠPAR, Draževitići 26, 21276 Vrgorac; OPĆINA POJEZERJE, Otrić-Seoci, 20342 Otrić-Seoci; MIJO MUSULIN, Prvoboraca 8, 20345 Staševica; ZDENKO ZLOIĆ, Kneza Domagoja 3, 20350 Metković; ANTE MAREVIĆ, Mate Gnječa 18, 20345 Staševica; ŽIVKO BARBIR, Draževitići 49, 21276 Vrgorac; PETAR DOMINIKOVIĆ, Mali Prolog 16, 20278 Nova Sela; PETAR MAREVIĆ, Ulica Mate Gnječa 26, 20345 Staševica; ANTE KLINAC, Petra Kežića 7, 20345 Staševica; ANTE MAREVIĆ, Ante Gnječa 7, 20345 Staševica; BORIS GAŠPAR, Umčane 81 A, 21276 Vrgorac; JURE MUSULIN, A. Musulina 3, 20345 Staševica; Darko Gašpar, Umčane 45, 21276 Umčani; Stipe Dodig, V. Prolog 27, 21276 Veliki Prolog; Nedjeljko Dominiković, Otrić-seoci 216/1, 20342 Otrić-Seoci; Ante Šunjić, Stipana Šunjića 14, 20345 Staševica; Slobodan Musulin, Andrije Musulina 19, 20345 Staševica; Mate Rakić, Kotezi 6, 21276 Kotezi; Drago Radić, Kotezi 60, 21276 Kotezi; Smiljan Plećaš, Joze Jerkovića 5, 20345 Staševica; Ante Franić, Dusina 137, 21276 Dusina; Dragutin Rončević, Ulica Ante Usorca 7, 20345 Staševica; Rajko Erceg, V. Prolog 117, 21276 Veliki Prolog; Jure Šunjić, Joze Rončevića 6, 20345 Staševica; Ante Barbir, Omladinska 1, 20345 Staševica; Tadija Gašpar, Umčane 6, 21276 Umčani; Tinka Radić, Kotezi 56, 21276 Kotezi; Petar Antunović, Otrić-seoci 118, 20342 Otrić-Seoci; Vitko Plećaš, Zorke Grgurinović 3, 20345 Staševica; Manda Franić, Vina 3, 21276 Vina; Drago Vukušić, Otrić-seoci 57, 20342 Otrić-Seoci; Dražan Erceg, V. Prolog 95, 21276 Veliki Prolog; Vice Zloić, Otrić-seoci 112, 20342 Otrić-Seoci; Ivan Družijanić, Kobiljača 8, 20278 Kobiljača; Petar Matić, Otrić-seoci 40, 20342 Otrić-Seoci; Ivanka Stanković, Dusina 103, 21276 Dusina; Ivica Stanković, Dusina 103, 21276 Dusina; Markica Musulin, Umčane 26, 21276 Umčani; Nediljko Zloić, Splitska 23, 20350 Metković; Mate Dominiković, Trg Prišnica 8, 20340 Ploče; Zoran Vukušić, Otrić-seoci 11, 20342 Otrić-Seoci; Joško Čotić, Otrić-seoci 140, 20342 Otrić-Seoci; Mira Marević, Ulica Mate Gnječa 13, 20345 Staševica; Vojko Franić, Vukovarska 27, 21276 Vrgorac; Živko Cikoja, Težačka 1, 21276 Vrgorac; Darinka Cikoja, Težačka 1, 21276 Vrgorac; Jurka Gnječ, Put 2. Dalmatinske Brigade 65, 20345 Staševica; Željko Polić, Orah 17, 21276 Orah; Zlatan Polić, Orah 17, 21276 Orah; Ljerka Polić, Orah 17, 21276 Orah; Miroslav Klaričić, A.g.matoša 14, 21276 Vrgorac; Ivan Primorac, Stilja 130, 21276 Stilja; Ante Erceg, V. Prolog 107, 21276 Veliki Prolog; Ivica Gujinović, Kobiljača 24, 20278 Kobiljača; Joško Erceg, V. Prolog 144, 21276 Veliki Prolog; Nikica Rončević, Put 2. Dalmatinske Brigade 28, 20345 Staševica; Miro Gašpar, Umčane 70, 21276 Umčani; Velimir Usorac, Biokovska 28, 21334 Gradac; Ivo Franić, Vina 17, 21276 Vina; Srećko Musulin, Kobiljača 57, 20278 Kobiljača; Stanko Antunović, Otrić-seoci 117, 20342 Otrić-Seoci; Joze Usorac, Jadranska 145, 21334 Gradac; Miljenko Barbir, Draževitići 16, 21275 Draževitići; Siniša Barbir, Draževitići 18, 21275 Draževitići; Nediljko Barbir, Vukovarska 4, 20340 Ploče; Željko Barbir, Put 2. Dalmatinske Brigade 3, 20345 Staševica; Miroslav Barbir, Vladimira Nazora 47, 20340 Ploče; Neven Barbir, Tina Ujevića 20, 20340 Ploče; Vjerica Musulin, Put 2. Dalmatinske Brigade 35, 20345 Staševica; Sanja Antolović, Marovska 6, 10298 Donja Bistra; Ankica Arl, Martinišće 29a, 49210 Martinišće; Danica Dominiković, Otrić-seoci 172, 20342 Otrić-Seoci; Srdjan Franić, Vina 23, 21276 Vina; Studenka Gašpar, Umčane 5, 21276 Umčani; Davor Franić, V. Prolog 20, 21276 Veliki Prolog; Tihomir Gašpar, Umčane 55, 21276 Umčani; Tonći Barbir, Draževitići 44, 21275 Draževitići; Drago Zloić, Stjepana Radića 20, 20350 Metković; Jurica Barbir, Draževitići 12, 21275 Draževitići; Zoran Šalinović, V. Prolog 52, 21276 Veliki Prolog; Ivica Franić, Vina 43, 21276 Vina; Tomislav Gnječ, Stjepana Radića 9, 20340 Ploče; Vinko Pear, Otrić-seoci 209, 20342 Otrić-Seoci; Mirko Dropulić, Ulica Joze Rončevića 4a, 20345 Staševica; Boško Sikirić, Put 2. Dalmatinske Brigade 67, 20345 Staševica; Dušan Čotić, Otrić-seoci 92, 20342 Otrić-Seoci; Petar Šalinović, V. Prolog 14a, 21276 Veliki Prolog; Pavao Franić, Vina 46, 21276 Vina; Ivica Kuran, Stjepana Radića 92, 20350 Metković; Mate Gašpar, Umčane 12, 21276 Umčani; Ivan Dominiković, Rogotinska 1, 20340 Ploče; Josip Gašpar, Pčelinjak Ii 6, 21276 Vrgorac; Nevenko Ilić, Dusina 36, 21276 Dusina; Branko Gnječ, Mate Gnječa 11, 20345 Staševica; HRVAŠTINA d.o.o. za proizvodnju, trgovinu i usluge, Glavice 292, 21230 Sinj; Dujo Barbir, Draževitići 55a, 21275 Draževitići; Anka Plećaš, Zorke Grgurinović 3, 20345 Staševica; Mila Šimunović, Kobiljača 61a, 20278 Kobiljača; Mate Družijanić, Plinjanska 25, 20340 Ploče; Stanislav Marević, Put 2. Dalmatinske Brigade 44, 20345 Staševica; Željko Kežić, Gračka 14, 20340 Ploče; GRANO-TRADE d.o.o. za trgovinu i usluge u stečaju, Borisa Papandopula 20/2, 21000 Split; Ante Dominiković, Mali Prolog 15, 20278 Mali Prolog; Jure Kežić, Skale Ii 3, 20350 Metković; Ante Žderić, Vrgoračka 4, 20350 Metković; ŠIBENSKI REVICON d.o.o. za reviziju i poslovne usluge, Stjepana Radića 44, 22000 Šibenik; Ante Gašpar, Umčane 19, 21276 Umčani; Milenko Gujinović, Podgradac 32, 21300 Tučepi; Nikola Španjić, Otrić-seoci 124, 20342 Otrić-Seoci; Stipan Kušurin, Omladinska 6, 20345 Staševica; Jure Španjić, Otrić-seoci 122, 20342 Otrić-Seoci; Nikola Krstičević, Mali Prolog 7, 20278 Mali Prolog; Stojan Zloić, Otrić-seoci 7, 20342 Otrić-Seoci; Marijo Čotić, Otrić-seoci 91, 20342 Otrić-Seoci; VINOPLOD-VINARIJA, dioničko društvo za proizvodnju i prodaju vina, alkoholnih i bezalkoholnih pića, Velimira Škorpika 2, 22000 Šibenik</izvorni_sadrzaj>
    <derivirana_varijabla naziv="DomainObject.Predmet.StrankaFormatedWithAdress_1">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 PERO ŠPANJIĆ, Otrić-Seci 137, 20342 Otrić-Seoci; KLEMO PETRUŠIĆ, Otrić-Seoci 127, 20342 Otrić-Seoci; LENKO ŠPANJIĆ, Otrić-Seoci 143/2, 20342 Otrić-Seoci; ANTE ANDAČIĆ, Otrić-Seoci 113, 20342 Otrić-Seoci; ROSANDA RAKUŠIĆ, Prolog-Dusina 99, 21277 Veliki Prolog; DARIO GAŠPAR, Draževitići 26, 21276 Vrgorac; OPĆINA POJEZERJE, Otrić-Seoci, 20342 Otrić-Seoci; MIJO MUSULIN, Prvoboraca 8, 20345 Staševica; ZDENKO ZLOIĆ, Kneza Domagoja 3, 20350 Metković; ANTE MAREVIĆ, Mate Gnječa 18, 20345 Staševica; ŽIVKO BARBIR, Draževitići 49, 21276 Vrgorac; PETAR DOMINIKOVIĆ, Mali Prolog 16, 20278 Nova Sela; PETAR MAREVIĆ, Ulica Mate Gnječa 26, 20345 Staševica; ANTE KLINAC, Petra Kežića 7, 20345 Staševica; ANTE MAREVIĆ, Ante Gnječa 7, 20345 Staševica; BORIS GAŠPAR, Umčane 81 A, 21276 Vrgorac; JURE MUSULIN, A. Musulina 3, 20345 Staševica; Darko Gašpar, Umčane 45, 21276 Umčani; Stipe Dodig, V. Prolog 27, 21276 Veliki Prolog; Nedjeljko Dominiković, Otrić-seoci 216/1, 20342 Otrić-Seoci; Ante Šunjić, Stipana Šunjića 14, 20345 Staševica; Slobodan Musulin, Andrije Musulina 19, 20345 Staševica; Mate Rakić, Kotezi 6, 21276 Kotezi; Drago Radić, Kotezi 60, 21276 Kotezi; Smiljan Plećaš, Joze Jerkovića 5, 20345 Staševica; Ante Franić, Dusina 137, 21276 Dusina; Dragutin Rončević, Ulica Ante Usorca 7, 20345 Staševica; Rajko Erceg, V. Prolog 117, 21276 Veliki Prolog; Jure Šunjić, Joze Rončevića 6, 20345 Staševica; Ante Barbir, Omladinska 1, 20345 Staševica; Tadija Gašpar, Umčane 6, 21276 Umčani; Tinka Radić, Kotezi 56, 21276 Kotezi; Petar Antunović, Otrić-seoci 118, 20342 Otrić-Seoci; Vitko Plećaš, Zorke Grgurinović 3, 20345 Staševica; Manda Franić, Vina 3, 21276 Vina; Drago Vukušić, Otrić-seoci 57, 20342 Otrić-Seoci; Dražan Erceg, V. Prolog 95, 21276 Veliki Prolog; Vice Zloić, Otrić-seoci 112, 20342 Otrić-Seoci; Ivan Družijanić, Kobiljača 8, 20278 Kobiljača; Petar Matić, Otrić-seoci 40, 20342 Otrić-Seoci; Ivanka Stanković, Dusina 103, 21276 Dusina; Ivica Stanković, Dusina 103, 21276 Dusina; Markica Musulin, Umčane 26, 21276 Umčani; Nediljko Zloić, Splitska 23, 20350 Metković; Mate Dominiković, Trg Prišnica 8, 20340 Ploče; Zoran Vukušić, Otrić-seoci 11, 20342 Otrić-Seoci; Joško Čotić, Otrić-seoci 140, 20342 Otrić-Seoci; Mira Marević, Ulica Mate Gnječa 13, 20345 Staševica; Vojko Franić, Vukovarska 27, 21276 Vrgorac; Živko Cikoja, Težačka 1, 21276 Vrgorac; Darinka Cikoja, Težačka 1, 21276 Vrgorac; Jurka Gnječ, Put 2. Dalmatinske Brigade 65, 20345 Staševica; Željko Polić, Orah 17, 21276 Orah; Zlatan Polić, Orah 17, 21276 Orah; Ljerka Polić, Orah 17, 21276 Orah; Miroslav Klaričić, A.g.matoša 14, 21276 Vrgorac; Ivan Primorac, Stilja 130, 21276 Stilja; Ante Erceg, V. Prolog 107, 21276 Veliki Prolog; Ivica Gujinović, Kobiljača 24, 20278 Kobiljača; Joško Erceg, V. Prolog 144, 21276 Veliki Prolog; Nikica Rončević, Put 2. Dalmatinske Brigade 28, 20345 Staševica; Miro Gašpar, Umčane 70, 21276 Umčani; Velimir Usorac, Biokovska 28, 21334 Gradac; Ivo Franić, Vina 17, 21276 Vina; Srećko Musulin, Kobiljača 57, 20278 Kobiljača; Stanko Antunović, Otrić-seoci 117, 20342 Otrić-Seoci; Joze Usorac, Jadranska 145, 21334 Gradac; Miljenko Barbir, Draževitići 16, 21275 Draževitići; Siniša Barbir, Draževitići 18, 21275 Draževitići; Nediljko Barbir, Vukovarska 4, 20340 Ploče; Željko Barbir, Put 2. Dalmatinske Brigade 3, 20345 Staševica; Miroslav Barbir, Vladimira Nazora 47, 20340 Ploče; Neven Barbir, Tina Ujevića 20, 20340 Ploče; Vjerica Musulin, Put 2. Dalmatinske Brigade 35, 20345 Staševica; Sanja Antolović, Marovska 6, 10298 Donja Bistra; Ankica Arl, Martinišće 29a, 49210 Martinišće; Danica Dominiković, Otrić-seoci 172, 20342 Otrić-Seoci; Srdjan Franić, Vina 23, 21276 Vina; Studenka Gašpar, Umčane 5, 21276 Umčani; Davor Franić, V. Prolog 20, 21276 Veliki Prolog; Tihomir Gašpar, Umčane 55, 21276 Umčani; Tonći Barbir, Draževitići 44, 21275 Draževitići; Drago Zloić, Stjepana Radića 20, 20350 Metković; Jurica Barbir, Draževitići 12, 21275 Draževitići; Zoran Šalinović, V. Prolog 52, 21276 Veliki Prolog; Ivica Franić, Vina 43, 21276 Vina; Tomislav Gnječ, Stjepana Radića 9, 20340 Ploče; Vinko Pear, Otrić-seoci 209, 20342 Otrić-Seoci; Mirko Dropulić, Ulica Joze Rončevića 4a, 20345 Staševica; Boško Sikirić, Put 2. Dalmatinske Brigade 67, 20345 Staševica; Dušan Čotić, Otrić-seoci 92, 20342 Otrić-Seoci; Petar Šalinović, V. Prolog 14a, 21276 Veliki Prolog; Pavao Franić, Vina 46, 21276 Vina; Ivica Kuran, Stjepana Radića 92, 20350 Metković; Mate Gašpar, Umčane 12, 21276 Umčani; Ivan Dominiković, Rogotinska 1, 20340 Ploče; Josip Gašpar, Pčelinjak Ii 6, 21276 Vrgorac; Nevenko Ilić, Dusina 36, 21276 Dusina; Branko Gnječ, Mate Gnječa 11, 20345 Staševica; HRVAŠTINA d.o.o. za proizvodnju, trgovinu i usluge, Glavice 292, 21230 Sinj; Dujo Barbir, Draževitići 55a, 21275 Draževitići; Anka Plećaš, Zorke Grgurinović 3, 20345 Staševica; Mila Šimunović, Kobiljača 61a, 20278 Kobiljača; Mate Družijanić, Plinjanska 25, 20340 Ploče; Stanislav Marević, Put 2. Dalmatinske Brigade 44, 20345 Staševica; Željko Kežić, Gračka 14, 20340 Ploče; GRANO-TRADE d.o.o. za trgovinu i usluge u stečaju, Borisa Papandopula 20/2, 21000 Split; Ante Dominiković, Mali Prolog 15, 20278 Mali Prolog; Jure Kežić, Skale Ii 3, 20350 Metković; Ante Žderić, Vrgoračka 4, 20350 Metković; ŠIBENSKI REVICON d.o.o. za reviziju i poslovne usluge, Stjepana Radića 44, 22000 Šibenik; Ante Gašpar, Umčane 19, 21276 Umčani; Milenko Gujinović, Podgradac 32, 21300 Tučepi; Nikola Španjić, Otrić-seoci 124, 20342 Otrić-Seoci; Stipan Kušurin, Omladinska 6, 20345 Staševica; Jure Španjić, Otrić-seoci 122, 20342 Otrić-Seoci; Nikola Krstičević, Mali Prolog 7, 20278 Mali Prolog; Stojan Zloić, Otrić-seoci 7, 20342 Otrić-Seoci; Marijo Čotić, Otrić-seoci 91, 20342 Otrić-Seoci; VINOPLOD-VINARIJA, dioničko društvo za proizvodnju i prodaju vina, alkoholnih i bezalkoholnih pića, Velimira Škorpika 2, 22000 Šibenik</derivirana_varijabla>
  </DomainObject.Predmet.StrankaFormatedWithAdress>
  <DomainObject.Predmet.StrankaFormatedWithAdressOIB>
    <izvorni_sadrzaj>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 PERO ŠPANJIĆ, OIB 99464112570, Otrić-Seci 137, 20342 Otrić-Seoci; KLEMO PETRUŠIĆ, OIB 06135393611, Otrić-Seoci 127, 20342 Otrić-Seoci; LENKO ŠPANJIĆ, OIB 39565927755, Otrić-Seoci 143/2, 20342 Otrić-Seoci; ANTE ANDAČIĆ, OIB 41248478085, Otrić-Seoci 113, 20342 Otrić-Seoci; ROSANDA RAKUŠIĆ, OIB 94740157000, Prolog-Dusina 99, 21277 Veliki Prolog; DARIO GAŠPAR, OIB 24811566872, Draževitići 26, 21276 Vrgorac; OPĆINA POJEZERJE, OIB 86120235377, Otrić-Seoci, 20342 Otrić-Seoci; MIJO MUSULIN, OIB 64231571171, Prvoboraca 8, 20345 Staševica; ZDENKO ZLOIĆ, OIB 69407296506, Kneza Domagoja 3, 20350 Metković; ANTE MAREVIĆ, OIB 62964017402, Mate Gnječa 18, 20345 Staševica; ŽIVKO BARBIR, OIB 12430987661, Draževitići 49, 21276 Vrgorac; PETAR DOMINIKOVIĆ, OIB 42179281635, Mali Prolog 16, 20278 Nova Sela; PETAR MAREVIĆ, OIB 24996823042, Ulica Mate Gnječa 26, 20345 Staševica; ANTE KLINAC, OIB 85916865188, Petra Kežića 7, 20345 Staševica; ANTE MAREVIĆ, OIB 55212820757, Ante Gnječa 7, 20345 Staševica; BORIS GAŠPAR, OIB 20735994402, Umčane 81 A, 21276 Vrgorac; JURE MUSULIN, OIB 12648479437, A. Musulina 3, 20345 Staševica; Darko Gašpar, OIB 92977338642, Umčane 45, 21276 Umčani; Stipe Dodig, OIB 98272441793, V. Prolog 27, 21276 Veliki Prolog; Nedjeljko Dominiković, OIB 79171354026, Otrić-seoci 216/1, 20342 Otrić-Seoci; Ante Šunjić, OIB 10563956278, Stipana Šunjića 14, 20345 Staševica; Slobodan Musulin, OIB 36591000916, Andrije Musulina 19, 20345 Staševica; Mate Rakić, OIB 98963135346, Kotezi 6, 21276 Kotezi; Drago Radić, OIB 34700552267, Kotezi 60, 21276 Kotezi; Smiljan Plećaš, OIB 69814533401, Joze Jerkovića 5, 20345 Staševica; Ante Franić, OIB 92049344681, Dusina 137, 21276 Dusina; Dragutin Rončević, OIB 35324955966, Ulica Ante Usorca 7, 20345 Staševica; Rajko Erceg, OIB 53712358434, V. Prolog 117, 21276 Veliki Prolog; Jure Šunjić, OIB 60184100511, Joze Rončevića 6, 20345 Staševica; Ante Barbir, OIB 10051866046, Omladinska 1, 20345 Staševica; Tadija Gašpar, OIB 18460399417, Umčane 6, 21276 Umčani; Tinka Radić, OIB 90759091214, Kotezi 56, 21276 Kotezi; Petar Antunović, OIB 82288749043, Otrić-seoci 118, 20342 Otrić-Seoci; Vitko Plećaš, OIB 85119088919, Zorke Grgurinović 3, 20345 Staševica; Manda Franić, OIB 78953540112, Vina 3, 21276 Vina; Drago Vukušić, OIB 08144223646, Otrić-seoci 57, 20342 Otrić-Seoci; Dražan Erceg, OIB 00947083923, V. Prolog 95, 21276 Veliki Prolog; Vice Zloić, OIB 60152892974, Otrić-seoci 112, 20342 Otrić-Seoci; Ivan Družijanić, OIB 39429157408, Kobiljača 8, 20278 Kobiljača; Petar Matić, OIB 31688219294, Otrić-seoci 40, 20342 Otrić-Seoci; Ivanka Stanković, OIB 62708007412, Dusina 103, 21276 Dusina; Ivica Stanković, OIB 71177192124, Dusina 103, 21276 Dusina; Markica Musulin, OIB 32003208400, Umčane 26, 21276 Umčani; Nediljko Zloić, OIB 49819182530, Splitska 23, 20350 Metković; Mate Dominiković, OIB 86630529470, Trg Prišnica 8, 20340 Ploče; Zoran Vukušić, OIB 57462829806, Otrić-seoci 11, 20342 Otrić-Seoci; Joško Čotić, OIB 23263196392, Otrić-seoci 140, 20342 Otrić-Seoci; Mira Marević, OIB 95980884508, Ulica Mate Gnječa 13, 20345 Staševica; Vojko Franić, OIB 70593911929, Vukovarska 27, 21276 Vrgorac; Živko Cikoja, OIB 78948045859, Težačka 1, 21276 Vrgorac; Darinka Cikoja, OIB 50352023695, Težačka 1, 21276 Vrgorac; Jurka Gnječ, OIB 37885620910, Put 2. Dalmatinske Brigade 65, 20345 Staševica; Željko Polić, OIB 34888159106, Orah 17, 21276 Orah; Zlatan Polić, OIB 51853300208, Orah 17, 21276 Orah; Ljerka Polić, OIB 87836766655, Orah 17, 21276 Orah; Miroslav Klaričić, OIB 16560958309, A.g.matoša 14, 21276 Vrgorac; Ivan Primorac, OIB 32087784783, Stilja 130, 21276 Stilja; Ante Erceg, OIB 42388157198, V. Prolog 107, 21276 Veliki Prolog; Ivica Gujinović, OIB 53105848817, Kobiljača 24, 20278 Kobiljača; Joško Erceg, OIB 65014014819, V. Prolog 144, 21276 Veliki Prolog; Nikica Rončević, OIB 65779978450, Put 2. Dalmatinske Brigade 28, 20345 Staševica; Miro Gašpar, OIB 74341478453, Umčane 70, 21276 Umčani; Velimir Usorac, OIB 11171895353, Biokovska 28, 21334 Gradac; Ivo Franić, OIB 89875405621, Vina 17, 21276 Vina; Srećko Musulin, OIB 60494375806, Kobiljača 57, 20278 Kobiljača; Stanko Antunović, OIB 36551958305, Otrić-seoci 117, 20342 Otrić-Seoci; Joze Usorac, OIB 03373137902, Jadranska 145, 21334 Gradac; Miljenko Barbir, OIB 80544140465, Draževitići 16, 21275 Draževitići; Siniša Barbir, OIB 70607234657, Draževitići 18, 21275 Draževitići; Nediljko Barbir, OIB 85525138042, Vukovarska 4, 20340 Ploče; Željko Barbir, OIB 76583046262, Put 2. Dalmatinske Brigade 3, 20345 Staševica; Miroslav Barbir, OIB 31559456442, Vladimira Nazora 47, 20340 Ploče; Neven Barbir, OIB 62562788394, Tina Ujevića 20, 20340 Ploče; Vjerica Musulin, OIB 47935831843, Put 2. Dalmatinske Brigade 35, 20345 Staševica; Sanja Antolović, OIB 50006599932, Marovska 6, 10298 Donja Bistra; Ankica Arl, OIB 68379952038, Martinišće 29a, 49210 Martinišće; Danica Dominiković, OIB 20092161298, Otrić-seoci 172, 20342 Otrić-Seoci; Srdjan Franić, OIB 27118694006, Vina 23, 21276 Vina; Studenka Gašpar, OIB 64156995702, Umčane 5, 21276 Umčani; Davor Franić, OIB 04969568460, V. Prolog 20, 21276 Veliki Prolog; Tihomir Gašpar, OIB 80667894043, Umčane 55, 21276 Umčani; Tonći Barbir, OIB 58878078364, Draževitići 44, 21275 Draževitići; Drago Zloić, OIB 97495670157, Stjepana Radića 20, 20350 Metković; Jurica Barbir, OIB 33105312908, Draževitići 12, 21275 Draževitići; Zoran Šalinović, OIB 24975793286, V. Prolog 52, 21276 Veliki Prolog; Ivica Franić, OIB 28300011042, Vina 43, 21276 Vina; Tomislav Gnječ, OIB 97707562789, Stjepana Radića 9, 20340 Ploče; Vinko Pear, OIB 08778261413, Otrić-seoci 209, 20342 Otrić-Seoci; Mirko Dropulić, OIB 64146858870, Ulica Joze Rončevića 4a, 20345 Staševica; Boško Sikirić, OIB 13678901555, Put 2. Dalmatinske Brigade 67, 20345 Staševica; Dušan Čotić, OIB 90429814752, Otrić-seoci 92, 20342 Otrić-Seoci; Petar Šalinović, OIB 39663621923, V. Prolog 14a, 21276 Veliki Prolog; Pavao Franić, OIB 31371809612, Vina 46, 21276 Vina; Ivica Kuran, OIB 80498037346, Stjepana Radića 92, 20350 Metković; Mate Gašpar, OIB 03949310255, Umčane 12, 21276 Umčani; Ivan Dominiković, OIB 27752544403, Rogotinska 1, 20340 Ploče; Josip Gašpar, OIB 57758101072, Pčelinjak Ii 6, 21276 Vrgorac; Nevenko Ilić, OIB 67064123011, Dusina 36, 21276 Dusina; Branko Gnječ, OIB 47715141149, Mate Gnječa 11, 20345 Staševica; HRVAŠTINA d.o.o. za proizvodnju, trgovinu i usluge, OIB 14196189132, Glavice 292, 21230 Sinj; Dujo Barbir, OIB 22932457114, Draževitići 55a, 21275 Draževitići; Anka Plećaš, OIB 37507881245, Zorke Grgurinović 3, 20345 Staševica; Mila Šimunović, OIB 65936005043, Kobiljača 61a, 20278 Kobiljača; Mate Družijanić, OIB 71109203713, Plinjanska 25, 20340 Ploče; Stanislav Marević, OIB 80435916736, Put 2. Dalmatinske Brigade 44, 20345 Staševica; Željko Kežić, OIB 87803464681, Gračka 14, 20340 Ploče; GRANO-TRADE d.o.o. za trgovinu i usluge u stečaju, OIB 87278558142, Borisa Papandopula 20/2, 21000 Split; Ante Dominiković, OIB 84072296370, Mali Prolog 15, 20278 Mali Prolog; Jure Kežić, OIB 61611695508, Skale Ii 3, 20350 Metković; Ante Žderić, OIB 92429915957, Vrgoračka 4, 20350 Metković; ŠIBENSKI REVICON d.o.o. za reviziju i poslovne usluge, OIB 52321849300, Stjepana Radića 44, 22000 Šibenik; Ante Gašpar, OIB 61028177681, Umčane 19, 21276 Umčani; Milenko Gujinović, OIB 88915901618, Podgradac 32, 21300 Tučepi; Nikola Španjić, OIB 78840062552, Otrić-seoci 124, 20342 Otrić-Seoci; Stipan Kušurin, OIB 79462975655, Omladinska 6, 20345 Staševica; Jure Španjić, OIB 70697524063, Otrić-seoci 122, 20342 Otrić-Seoci; Nikola Krstičević, OIB 71097660919, Mali Prolog 7, 20278 Mali Prolog; Stojan Zloić, OIB 38155195960, Otrić-seoci 7, 20342 Otrić-Seoci; Marijo Čotić, OIB 78101522431, Otrić-seoci 91, 20342 Otrić-Seoci; VINOPLOD-VINARIJA, dioničko društvo za proizvodnju i prodaju vina, alkoholnih i bezalkoholnih pića, OIB 47074146147, Velimira Škorpika 2, 22000 Šibenik</izvorni_sadrzaj>
    <derivirana_varijabla naziv="DomainObject.Predmet.StrankaFormatedWithAdressOIB_1">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 PERO ŠPANJIĆ, OIB 99464112570, Otrić-Seci 137, 20342 Otrić-Seoci; KLEMO PETRUŠIĆ, OIB 06135393611, Otrić-Seoci 127, 20342 Otrić-Seoci; LENKO ŠPANJIĆ, OIB 39565927755, Otrić-Seoci 143/2, 20342 Otrić-Seoci; ANTE ANDAČIĆ, OIB 41248478085, Otrić-Seoci 113, 20342 Otrić-Seoci; ROSANDA RAKUŠIĆ, OIB 94740157000, Prolog-Dusina 99, 21277 Veliki Prolog; DARIO GAŠPAR, OIB 24811566872, Draževitići 26, 21276 Vrgorac; OPĆINA POJEZERJE, OIB 86120235377, Otrić-Seoci, 20342 Otrić-Seoci; MIJO MUSULIN, OIB 64231571171, Prvoboraca 8, 20345 Staševica; ZDENKO ZLOIĆ, OIB 69407296506, Kneza Domagoja 3, 20350 Metković; ANTE MAREVIĆ, OIB 62964017402, Mate Gnječa 18, 20345 Staševica; ŽIVKO BARBIR, OIB 12430987661, Draževitići 49, 21276 Vrgorac; PETAR DOMINIKOVIĆ, OIB 42179281635, Mali Prolog 16, 20278 Nova Sela; PETAR MAREVIĆ, OIB 24996823042, Ulica Mate Gnječa 26, 20345 Staševica; ANTE KLINAC, OIB 85916865188, Petra Kežića 7, 20345 Staševica; ANTE MAREVIĆ, OIB 55212820757, Ante Gnječa 7, 20345 Staševica; BORIS GAŠPAR, OIB 20735994402, Umčane 81 A, 21276 Vrgorac; JURE MUSULIN, OIB 12648479437, A. Musulina 3, 20345 Staševica; Darko Gašpar, OIB 92977338642, Umčane 45, 21276 Umčani; Stipe Dodig, OIB 98272441793, V. Prolog 27, 21276 Veliki Prolog; Nedjeljko Dominiković, OIB 79171354026, Otrić-seoci 216/1, 20342 Otrić-Seoci; Ante Šunjić, OIB 10563956278, Stipana Šunjića 14, 20345 Staševica; Slobodan Musulin, OIB 36591000916, Andrije Musulina 19, 20345 Staševica; Mate Rakić, OIB 98963135346, Kotezi 6, 21276 Kotezi; Drago Radić, OIB 34700552267, Kotezi 60, 21276 Kotezi; Smiljan Plećaš, OIB 69814533401, Joze Jerkovića 5, 20345 Staševica; Ante Franić, OIB 92049344681, Dusina 137, 21276 Dusina; Dragutin Rončević, OIB 35324955966, Ulica Ante Usorca 7, 20345 Staševica; Rajko Erceg, OIB 53712358434, V. Prolog 117, 21276 Veliki Prolog; Jure Šunjić, OIB 60184100511, Joze Rončevića 6, 20345 Staševica; Ante Barbir, OIB 10051866046, Omladinska 1, 20345 Staševica; Tadija Gašpar, OIB 18460399417, Umčane 6, 21276 Umčani; Tinka Radić, OIB 90759091214, Kotezi 56, 21276 Kotezi; Petar Antunović, OIB 82288749043, Otrić-seoci 118, 20342 Otrić-Seoci; Vitko Plećaš, OIB 85119088919, Zorke Grgurinović 3, 20345 Staševica; Manda Franić, OIB 78953540112, Vina 3, 21276 Vina; Drago Vukušić, OIB 08144223646, Otrić-seoci 57, 20342 Otrić-Seoci; Dražan Erceg, OIB 00947083923, V. Prolog 95, 21276 Veliki Prolog; Vice Zloić, OIB 60152892974, Otrić-seoci 112, 20342 Otrić-Seoci; Ivan Družijanić, OIB 39429157408, Kobiljača 8, 20278 Kobiljača; Petar Matić, OIB 31688219294, Otrić-seoci 40, 20342 Otrić-Seoci; Ivanka Stanković, OIB 62708007412, Dusina 103, 21276 Dusina; Ivica Stanković, OIB 71177192124, Dusina 103, 21276 Dusina; Markica Musulin, OIB 32003208400, Umčane 26, 21276 Umčani; Nediljko Zloić, OIB 49819182530, Splitska 23, 20350 Metković; Mate Dominiković, OIB 86630529470, Trg Prišnica 8, 20340 Ploče; Zoran Vukušić, OIB 57462829806, Otrić-seoci 11, 20342 Otrić-Seoci; Joško Čotić, OIB 23263196392, Otrić-seoci 140, 20342 Otrić-Seoci; Mira Marević, OIB 95980884508, Ulica Mate Gnječa 13, 20345 Staševica; Vojko Franić, OIB 70593911929, Vukovarska 27, 21276 Vrgorac; Živko Cikoja, OIB 78948045859, Težačka 1, 21276 Vrgorac; Darinka Cikoja, OIB 50352023695, Težačka 1, 21276 Vrgorac; Jurka Gnječ, OIB 37885620910, Put 2. Dalmatinske Brigade 65, 20345 Staševica; Željko Polić, OIB 34888159106, Orah 17, 21276 Orah; Zlatan Polić, OIB 51853300208, Orah 17, 21276 Orah; Ljerka Polić, OIB 87836766655, Orah 17, 21276 Orah; Miroslav Klaričić, OIB 16560958309, A.g.matoša 14, 21276 Vrgorac; Ivan Primorac, OIB 32087784783, Stilja 130, 21276 Stilja; Ante Erceg, OIB 42388157198, V. Prolog 107, 21276 Veliki Prolog; Ivica Gujinović, OIB 53105848817, Kobiljača 24, 20278 Kobiljača; Joško Erceg, OIB 65014014819, V. Prolog 144, 21276 Veliki Prolog; Nikica Rončević, OIB 65779978450, Put 2. Dalmatinske Brigade 28, 20345 Staševica; Miro Gašpar, OIB 74341478453, Umčane 70, 21276 Umčani; Velimir Usorac, OIB 11171895353, Biokovska 28, 21334 Gradac; Ivo Franić, OIB 89875405621, Vina 17, 21276 Vina; Srećko Musulin, OIB 60494375806, Kobiljača 57, 20278 Kobiljača; Stanko Antunović, OIB 36551958305, Otrić-seoci 117, 20342 Otrić-Seoci; Joze Usorac, OIB 03373137902, Jadranska 145, 21334 Gradac; Miljenko Barbir, OIB 80544140465, Draževitići 16, 21275 Draževitići; Siniša Barbir, OIB 70607234657, Draževitići 18, 21275 Draževitići; Nediljko Barbir, OIB 85525138042, Vukovarska 4, 20340 Ploče; Željko Barbir, OIB 76583046262, Put 2. Dalmatinske Brigade 3, 20345 Staševica; Miroslav Barbir, OIB 31559456442, Vladimira Nazora 47, 20340 Ploče; Neven Barbir, OIB 62562788394, Tina Ujevića 20, 20340 Ploče; Vjerica Musulin, OIB 47935831843, Put 2. Dalmatinske Brigade 35, 20345 Staševica; Sanja Antolović, OIB 50006599932, Marovska 6, 10298 Donja Bistra; Ankica Arl, OIB 68379952038, Martinišće 29a, 49210 Martinišće; Danica Dominiković, OIB 20092161298, Otrić-seoci 172, 20342 Otrić-Seoci; Srdjan Franić, OIB 27118694006, Vina 23, 21276 Vina; Studenka Gašpar, OIB 64156995702, Umčane 5, 21276 Umčani; Davor Franić, OIB 04969568460, V. Prolog 20, 21276 Veliki Prolog; Tihomir Gašpar, OIB 80667894043, Umčane 55, 21276 Umčani; Tonći Barbir, OIB 58878078364, Draževitići 44, 21275 Draževitići; Drago Zloić, OIB 97495670157, Stjepana Radića 20, 20350 Metković; Jurica Barbir, OIB 33105312908, Draževitići 12, 21275 Draževitići; Zoran Šalinović, OIB 24975793286, V. Prolog 52, 21276 Veliki Prolog; Ivica Franić, OIB 28300011042, Vina 43, 21276 Vina; Tomislav Gnječ, OIB 97707562789, Stjepana Radića 9, 20340 Ploče; Vinko Pear, OIB 08778261413, Otrić-seoci 209, 20342 Otrić-Seoci; Mirko Dropulić, OIB 64146858870, Ulica Joze Rončevića 4a, 20345 Staševica; Boško Sikirić, OIB 13678901555, Put 2. Dalmatinske Brigade 67, 20345 Staševica; Dušan Čotić, OIB 90429814752, Otrić-seoci 92, 20342 Otrić-Seoci; Petar Šalinović, OIB 39663621923, V. Prolog 14a, 21276 Veliki Prolog; Pavao Franić, OIB 31371809612, Vina 46, 21276 Vina; Ivica Kuran, OIB 80498037346, Stjepana Radića 92, 20350 Metković; Mate Gašpar, OIB 03949310255, Umčane 12, 21276 Umčani; Ivan Dominiković, OIB 27752544403, Rogotinska 1, 20340 Ploče; Josip Gašpar, OIB 57758101072, Pčelinjak Ii 6, 21276 Vrgorac; Nevenko Ilić, OIB 67064123011, Dusina 36, 21276 Dusina; Branko Gnječ, OIB 47715141149, Mate Gnječa 11, 20345 Staševica; HRVAŠTINA d.o.o. za proizvodnju, trgovinu i usluge, OIB 14196189132, Glavice 292, 21230 Sinj; Dujo Barbir, OIB 22932457114, Draževitići 55a, 21275 Draževitići; Anka Plećaš, OIB 37507881245, Zorke Grgurinović 3, 20345 Staševica; Mila Šimunović, OIB 65936005043, Kobiljača 61a, 20278 Kobiljača; Mate Družijanić, OIB 71109203713, Plinjanska 25, 20340 Ploče; Stanislav Marević, OIB 80435916736, Put 2. Dalmatinske Brigade 44, 20345 Staševica; Željko Kežić, OIB 87803464681, Gračka 14, 20340 Ploče; GRANO-TRADE d.o.o. za trgovinu i usluge u stečaju, OIB 87278558142, Borisa Papandopula 20/2, 21000 Split; Ante Dominiković, OIB 84072296370, Mali Prolog 15, 20278 Mali Prolog; Jure Kežić, OIB 61611695508, Skale Ii 3, 20350 Metković; Ante Žderić, OIB 92429915957, Vrgoračka 4, 20350 Metković; ŠIBENSKI REVICON d.o.o. za reviziju i poslovne usluge, OIB 52321849300, Stjepana Radića 44, 22000 Šibenik; Ante Gašpar, OIB 61028177681, Umčane 19, 21276 Umčani; Milenko Gujinović, OIB 88915901618, Podgradac 32, 21300 Tučepi; Nikola Španjić, OIB 78840062552, Otrić-seoci 124, 20342 Otrić-Seoci; Stipan Kušurin, OIB 79462975655, Omladinska 6, 20345 Staševica; Jure Španjić, OIB 70697524063, Otrić-seoci 122, 20342 Otrić-Seoci; Nikola Krstičević, OIB 71097660919, Mali Prolog 7, 20278 Mali Prolog; Stojan Zloić, OIB 38155195960, Otrić-seoci 7, 20342 Otrić-Seoci; Marijo Čotić, OIB 78101522431, Otrić-seoci 91, 20342 Otrić-Seoci; VINOPLOD-VINARIJA, dioničko društvo za proizvodnju i prodaju vina, alkoholnih i bezalkoholnih pića, OIB 47074146147, Velimira Škorpika 2, 22000 Šibenik</derivirana_varijabla>
  </DomainObject.Predmet.StrankaFormatedWithAdressOIB>
  <DomainObject.Predmet.StrankaWithAdress>
    <izvorni_sadrzaj>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Ravča,PERO ŠPANJIĆ Otrić-Seci 137,20342 Otrić-Seoci,KLEMO PETRUŠIĆ Otrić-Seoci 127,20342 Otrić-Seoci,LENKO ŠPANJIĆ Otrić-Seoci 143/2,20342 Otrić-Seoci,ANTE ANDAČIĆ Otrić-Seoci 113,20342 Otrić-Seoci,ROSANDA RAKUŠIĆ Prolog-Dusina 99,21277 Veliki Prolog,DARIO GAŠPAR Draževitići 26,21276 Vrgorac,OPĆINA POJEZERJE Otrić-Seoci,20342 Otrić-Seoci,MIJO MUSULIN Prvoboraca 8,20345 Staševica,ZDENKO ZLOIĆ Kneza Domagoja 3,20350 Metković,ANTE MAREVIĆ Mate Gnječa 18,20345 Staševica,ŽIVKO BARBIR Draževitići 49,21276 Vrgorac,PETAR DOMINIKOVIĆ Mali Prolog 16,20278 Nova Sela,PETAR MAREVIĆ Ulica Mate Gnječa 26,20345 Staševica,ANTE KLINAC Petra Kežića 7,20345 Staševica,ANTE MAREVIĆ Ante Gnječa 7,20345 Staševica,BORIS GAŠPAR Umčane 81 A,21276 Vrgorac,JURE MUSULIN A. Musulina 3,20345 Staševica,Darko Gašpar Umčane 45,21276 Umčani,Stipe Dodig V. Prolog 27,21276 Veliki Prolog,Nedjeljko Dominiković Otrić-seoci 216/1,20342 Otrić-Seoci,Ante Šunjić Stipana Šunjića 14,20345 Staševica,Slobodan Musulin Andrije Musulina 19,20345 Staševica,Mate Rakić Kotezi 6,21276 Kotezi,Drago Radić Kotezi 60,21276 Kotezi,Smiljan Plećaš Joze Jerkovića 5,20345 Staševica,Ante Franić Dusina 137,21276 Dusina,Dragutin Rončević Ulica Ante Usorca 7,20345 Staševica,Rajko Erceg V. Prolog 117,21276 Veliki Prolog,Jure Šunjić Joze Rončevića 6,20345 Staševica,Ante Barbir Omladinska 1,20345 Staševica,Tadija Gašpar Umčane 6,21276 Umčani,Tinka Radić Kotezi 56,21276 Kotezi,Petar Antunović Otrić-seoci 118,20342 Otrić-Seoci,Vitko Plećaš Zorke Grgurinović 3,20345 Staševica,Manda Franić Vina 3,21276 Vina,Drago Vukušić Otrić-seoci 57,20342 Otrić-Seoci,Dražan Erceg V. Prolog 95,21276 Veliki Prolog,Vice Zloić Otrić-seoci 112,20342 Otrić-Seoci,Ivan Družijanić Kobiljača 8,20278 Kobiljača,Petar Matić Otrić-seoci 40,20342 Otrić-Seoci,Ivanka Stanković Dusina 103,21276 Dusina,Ivica Stanković Dusina 103,21276 Dusina,Markica Musulin Umčane 26,21276 Umčani,Nediljko Zloić Splitska 23,20350 Metković,Mate Dominiković Trg Prišnica 8,20340 Ploče,Zoran Vukušić Otrić-seoci 11,20342 Otrić-Seoci,Joško Čotić Otrić-seoci 140,20342 Otrić-Seoci,Mira Marević Ulica Mate Gnječa 13,20345 Staševica,Vojko Franić Vukovarska 27,21276 Vrgorac,Živko Cikoja Težačka 1,21276 Vrgorac,Darinka Cikoja Težačka 1,21276 Vrgorac,Jurka Gnječ Put 2. Dalmatinske Brigade 65,20345 Staševica,Željko Polić Orah 17,21276 Orah,Zlatan Polić Orah 17,21276 Orah,Ljerka Polić Orah 17,21276 Orah,Miroslav Klaričić A.g.matoša 14,21276 Vrgorac,Ivan Primorac Stilja 130,21276 Stilja,Ante Erceg V. Prolog 107,21276 Veliki Prolog,Ivica Gujinović Kobiljača 24,20278 Kobiljača,Joško Erceg V. Prolog 144,21276 Veliki Prolog,Nikica Rončević Put 2. Dalmatinske Brigade 28,20345 Staševica,Miro Gašpar Umčane 70,21276 Umčani,Velimir Usorac Biokovska 28,21334 Gradac,Ivo Franić Vina 17,21276 Vina,Srećko Musulin Kobiljača 57,20278 Kobiljača,Stanko Antunović Otrić-seoci 117,20342 Otrić-Seoci,Joze Usorac Jadranska 145,21334 Gradac,Miljenko Barbir Draževitići 16,21275 Draževitići,Siniša Barbir Draževitići 18,21275 Draževitići,Nediljko Barbir Vukovarska 4,20340 Ploče,Željko Barbir Put 2. Dalmatinske Brigade 3,20345 Staševica,Miroslav Barbir Vladimira Nazora 47,20340 Ploče,Neven Barbir Tina Ujevića 20,20340 Ploče,Vjerica Musulin Put 2. Dalmatinske Brigade 35,20345 Staševica,Sanja Antolović Marovska 6,10298 Donja Bistra,Ankica Arl Martinišće 29a,49210 Martinišće,Danica Dominiković Otrić-seoci 172,20342 Otrić-Seoci,Srdjan Franić Vina 23,21276 Vina,Studenka Gašpar Umčane 5,21276 Umčani,Davor Franić V. Prolog 20,21276 Veliki Prolog,Tihomir Gašpar Umčane 55,21276 Umčani,Tonći Barbir Draževitići 44,21275 Draževitići,Drago Zloić Stjepana Radića 20,20350 Metković,Jurica Barbir Draževitići 12,21275 Draževitići,Zoran Šalinović V. Prolog 52,21276 Veliki Prolog,Ivica Franić Vina 43,21276 Vina,Tomislav Gnječ Stjepana Radića 9,20340 Ploče,Vinko Pear Otrić-seoci 209,20342 Otrić-Seoci,Mirko Dropulić Ulica Joze Rončevića 4a,20345 Staševica,Boško Sikirić Put 2. Dalmatinske Brigade 67,20345 Staševica,Dušan Čotić Otrić-seoci 92,20342 Otrić-Seoci,Petar Šalinović V. Prolog 14a,21276 Veliki Prolog,Pavao Franić Vina 46,21276 Vina,Ivica Kuran Stjepana Radića 92,20350 Metković,Mate Gašpar Umčane 12,21276 Umčani,Ivan Dominiković Rogotinska 1,20340 Ploče,Josip Gašpar Pčelinjak Ii 6,21276 Vrgorac,Nevenko Ilić Dusina 36,21276 Dusina,Branko Gnječ Mate Gnječa 11,20345 Staševica,HRVAŠTINA d.o.o. za proizvodnju, trgovinu i usluge Glavice 292,21230 Sinj,Dujo Barbir Draževitići 55a,21275 Draževitići,Anka Plećaš Zorke Grgurinović 3,20345 Staševica,Mila Šimunović Kobiljača 61a,20278 Kobiljača,Mate Družijanić Plinjanska 25,20340 Ploče,Stanislav Marević Put 2. Dalmatinske Brigade 44,20345 Staševica,Željko Kežić Gračka 14,20340 Ploče,GRANO-TRADE d.o.o. za trgovinu i usluge u stečaju Borisa Papandopula 20/2,21000 Split,Ante Dominiković Mali Prolog 15,20278 Mali Prolog,Jure Kežić Skale Ii 3,20350 Metković,Ante Žderić Vrgoračka 4,20350 Metković,ŠIBENSKI REVICON d.o.o. za reviziju i poslovne usluge Stjepana Radića 44,22000 Šibenik,Ante Gašpar Umčane 19,21276 Umčani,Milenko Gujinović Podgradac 32,21300 Tučepi,Nikola Španjić Otrić-seoci 124,20342 Otrić-Seoci,Stipan Kušurin Omladinska 6,20345 Staševica,Jure Španjić Otrić-seoci 122,20342 Otrić-Seoci,Nikola Krstičević Mali Prolog 7,20278 Mali Prolog,Stojan Zloić Otrić-seoci 7,20342 Otrić-Seoci,Marijo Čotić Otrić-seoci 91,20342 Otrić-Seoci,VINOPLOD-VINARIJA, dioničko društvo za proizvodnju i prodaju vina, alkoholnih i bezalkoholnih pića Velimira Škorpika 2,22000 Šibenik</izvorni_sadrzaj>
    <derivirana_varijabla naziv="DomainObject.Predmet.StrankaWithAdress_1">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Ravča,PERO ŠPANJIĆ Otrić-Seci 137,20342 Otrić-Seoci,KLEMO PETRUŠIĆ Otrić-Seoci 127,20342 Otrić-Seoci,LENKO ŠPANJIĆ Otrić-Seoci 143/2,20342 Otrić-Seoci,ANTE ANDAČIĆ Otrić-Seoci 113,20342 Otrić-Seoci,ROSANDA RAKUŠIĆ Prolog-Dusina 99,21277 Veliki Prolog,DARIO GAŠPAR Draževitići 26,21276 Vrgorac,OPĆINA POJEZERJE Otrić-Seoci,20342 Otrić-Seoci,MIJO MUSULIN Prvoboraca 8,20345 Staševica,ZDENKO ZLOIĆ Kneza Domagoja 3,20350 Metković,ANTE MAREVIĆ Mate Gnječa 18,20345 Staševica,ŽIVKO BARBIR Draževitići 49,21276 Vrgorac,PETAR DOMINIKOVIĆ Mali Prolog 16,20278 Nova Sela,PETAR MAREVIĆ Ulica Mate Gnječa 26,20345 Staševica,ANTE KLINAC Petra Kežića 7,20345 Staševica,ANTE MAREVIĆ Ante Gnječa 7,20345 Staševica,BORIS GAŠPAR Umčane 81 A,21276 Vrgorac,JURE MUSULIN A. Musulina 3,20345 Staševica,Darko Gašpar Umčane 45,21276 Umčani,Stipe Dodig V. Prolog 27,21276 Veliki Prolog,Nedjeljko Dominiković Otrić-seoci 216/1,20342 Otrić-Seoci,Ante Šunjić Stipana Šunjića 14,20345 Staševica,Slobodan Musulin Andrije Musulina 19,20345 Staševica,Mate Rakić Kotezi 6,21276 Kotezi,Drago Radić Kotezi 60,21276 Kotezi,Smiljan Plećaš Joze Jerkovića 5,20345 Staševica,Ante Franić Dusina 137,21276 Dusina,Dragutin Rončević Ulica Ante Usorca 7,20345 Staševica,Rajko Erceg V. Prolog 117,21276 Veliki Prolog,Jure Šunjić Joze Rončevića 6,20345 Staševica,Ante Barbir Omladinska 1,20345 Staševica,Tadija Gašpar Umčane 6,21276 Umčani,Tinka Radić Kotezi 56,21276 Kotezi,Petar Antunović Otrić-seoci 118,20342 Otrić-Seoci,Vitko Plećaš Zorke Grgurinović 3,20345 Staševica,Manda Franić Vina 3,21276 Vina,Drago Vukušić Otrić-seoci 57,20342 Otrić-Seoci,Dražan Erceg V. Prolog 95,21276 Veliki Prolog,Vice Zloić Otrić-seoci 112,20342 Otrić-Seoci,Ivan Družijanić Kobiljača 8,20278 Kobiljača,Petar Matić Otrić-seoci 40,20342 Otrić-Seoci,Ivanka Stanković Dusina 103,21276 Dusina,Ivica Stanković Dusina 103,21276 Dusina,Markica Musulin Umčane 26,21276 Umčani,Nediljko Zloić Splitska 23,20350 Metković,Mate Dominiković Trg Prišnica 8,20340 Ploče,Zoran Vukušić Otrić-seoci 11,20342 Otrić-Seoci,Joško Čotić Otrić-seoci 140,20342 Otrić-Seoci,Mira Marević Ulica Mate Gnječa 13,20345 Staševica,Vojko Franić Vukovarska 27,21276 Vrgorac,Živko Cikoja Težačka 1,21276 Vrgorac,Darinka Cikoja Težačka 1,21276 Vrgorac,Jurka Gnječ Put 2. Dalmatinske Brigade 65,20345 Staševica,Željko Polić Orah 17,21276 Orah,Zlatan Polić Orah 17,21276 Orah,Ljerka Polić Orah 17,21276 Orah,Miroslav Klaričić A.g.matoša 14,21276 Vrgorac,Ivan Primorac Stilja 130,21276 Stilja,Ante Erceg V. Prolog 107,21276 Veliki Prolog,Ivica Gujinović Kobiljača 24,20278 Kobiljača,Joško Erceg V. Prolog 144,21276 Veliki Prolog,Nikica Rončević Put 2. Dalmatinske Brigade 28,20345 Staševica,Miro Gašpar Umčane 70,21276 Umčani,Velimir Usorac Biokovska 28,21334 Gradac,Ivo Franić Vina 17,21276 Vina,Srećko Musulin Kobiljača 57,20278 Kobiljača,Stanko Antunović Otrić-seoci 117,20342 Otrić-Seoci,Joze Usorac Jadranska 145,21334 Gradac,Miljenko Barbir Draževitići 16,21275 Draževitići,Siniša Barbir Draževitići 18,21275 Draževitići,Nediljko Barbir Vukovarska 4,20340 Ploče,Željko Barbir Put 2. Dalmatinske Brigade 3,20345 Staševica,Miroslav Barbir Vladimira Nazora 47,20340 Ploče,Neven Barbir Tina Ujevića 20,20340 Ploče,Vjerica Musulin Put 2. Dalmatinske Brigade 35,20345 Staševica,Sanja Antolović Marovska 6,10298 Donja Bistra,Ankica Arl Martinišće 29a,49210 Martinišće,Danica Dominiković Otrić-seoci 172,20342 Otrić-Seoci,Srdjan Franić Vina 23,21276 Vina,Studenka Gašpar Umčane 5,21276 Umčani,Davor Franić V. Prolog 20,21276 Veliki Prolog,Tihomir Gašpar Umčane 55,21276 Umčani,Tonći Barbir Draževitići 44,21275 Draževitići,Drago Zloić Stjepana Radića 20,20350 Metković,Jurica Barbir Draževitići 12,21275 Draževitići,Zoran Šalinović V. Prolog 52,21276 Veliki Prolog,Ivica Franić Vina 43,21276 Vina,Tomislav Gnječ Stjepana Radića 9,20340 Ploče,Vinko Pear Otrić-seoci 209,20342 Otrić-Seoci,Mirko Dropulić Ulica Joze Rončevića 4a,20345 Staševica,Boško Sikirić Put 2. Dalmatinske Brigade 67,20345 Staševica,Dušan Čotić Otrić-seoci 92,20342 Otrić-Seoci,Petar Šalinović V. Prolog 14a,21276 Veliki Prolog,Pavao Franić Vina 46,21276 Vina,Ivica Kuran Stjepana Radića 92,20350 Metković,Mate Gašpar Umčane 12,21276 Umčani,Ivan Dominiković Rogotinska 1,20340 Ploče,Josip Gašpar Pčelinjak Ii 6,21276 Vrgorac,Nevenko Ilić Dusina 36,21276 Dusina,Branko Gnječ Mate Gnječa 11,20345 Staševica,HRVAŠTINA d.o.o. za proizvodnju, trgovinu i usluge Glavice 292,21230 Sinj,Dujo Barbir Draževitići 55a,21275 Draževitići,Anka Plećaš Zorke Grgurinović 3,20345 Staševica,Mila Šimunović Kobiljača 61a,20278 Kobiljača,Mate Družijanić Plinjanska 25,20340 Ploče,Stanislav Marević Put 2. Dalmatinske Brigade 44,20345 Staševica,Željko Kežić Gračka 14,20340 Ploče,GRANO-TRADE d.o.o. za trgovinu i usluge u stečaju Borisa Papandopula 20/2,21000 Split,Ante Dominiković Mali Prolog 15,20278 Mali Prolog,Jure Kežić Skale Ii 3,20350 Metković,Ante Žderić Vrgoračka 4,20350 Metković,ŠIBENSKI REVICON d.o.o. za reviziju i poslovne usluge Stjepana Radića 44,22000 Šibenik,Ante Gašpar Umčane 19,21276 Umčani,Milenko Gujinović Podgradac 32,21300 Tučepi,Nikola Španjić Otrić-seoci 124,20342 Otrić-Seoci,Stipan Kušurin Omladinska 6,20345 Staševica,Jure Španjić Otrić-seoci 122,20342 Otrić-Seoci,Nikola Krstičević Mali Prolog 7,20278 Mali Prolog,Stojan Zloić Otrić-seoci 7,20342 Otrić-Seoci,Marijo Čotić Otrić-seoci 91,20342 Otrić-Seoci,VINOPLOD-VINARIJA, dioničko društvo za proizvodnju i prodaju vina, alkoholnih i bezalkoholnih pića Velimira Škorpika 2,22000 Šibenik</derivirana_varijabla>
  </DomainObject.Predmet.StrankaWithAdress>
  <DomainObject.Predmet.StrankaWithAdressOIB>
    <izvorni_sadrzaj>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Ravča,PERO ŠPANJIĆ, OIB 99464112570, Otrić-Seci 137,20342 Otrić-Seoci,KLEMO PETRUŠIĆ, OIB 06135393611, Otrić-Seoci 127,20342 Otrić-Seoci,LENKO ŠPANJIĆ, OIB 39565927755, Otrić-Seoci 143/2,20342 Otrić-Seoci,ANTE ANDAČIĆ, OIB 41248478085, Otrić-Seoci 113,20342 Otrić-Seoci,ROSANDA RAKUŠIĆ, OIB 94740157000, Prolog-Dusina 99,21277 Veliki Prolog,DARIO GAŠPAR, OIB 24811566872, Draževitići 26,21276 Vrgorac,OPĆINA POJEZERJE, OIB 86120235377, Otrić-Seoci,20342 Otrić-Seoci,MIJO MUSULIN, OIB 64231571171, Prvoboraca 8,20345 Staševica,ZDENKO ZLOIĆ, OIB 69407296506, Kneza Domagoja 3,20350 Metković,ANTE MAREVIĆ, OIB 62964017402, Mate Gnječa 18,20345 Staševica,ŽIVKO BARBIR, OIB 12430987661, Draževitići 49,21276 Vrgorac,PETAR DOMINIKOVIĆ, OIB 42179281635, Mali Prolog 16,20278 Nova Sela,PETAR MAREVIĆ, OIB 24996823042, Ulica Mate Gnječa 26,20345 Staševica,ANTE KLINAC, OIB 85916865188, Petra Kežića 7,20345 Staševica,ANTE MAREVIĆ, OIB 55212820757, Ante Gnječa 7,20345 Staševica,BORIS GAŠPAR, OIB 20735994402, Umčane 81 A,21276 Vrgorac,JURE MUSULIN, OIB 12648479437, A. Musulina 3,20345 Staševica,Darko Gašpar, OIB 92977338642, Umčane 45,21276 Umčani,Stipe Dodig, OIB 98272441793, V. Prolog 27,21276 Veliki Prolog,Nedjeljko Dominiković, OIB 79171354026, Otrić-seoci 216/1,20342 Otrić-Seoci,Ante Šunjić, OIB 10563956278, Stipana Šunjića 14,20345 Staševica,Slobodan Musulin, OIB 36591000916, Andrije Musulina 19,20345 Staševica,Mate Rakić, OIB 98963135346, Kotezi 6,21276 Kotezi,Drago Radić, OIB 34700552267, Kotezi 60,21276 Kotezi,Smiljan Plećaš, OIB 69814533401, Joze Jerkovića 5,20345 Staševica,Ante Franić, OIB 92049344681, Dusina 137,21276 Dusina,Dragutin Rončević, OIB 35324955966, Ulica Ante Usorca 7,20345 Staševica,Rajko Erceg, OIB 53712358434, V. Prolog 117,21276 Veliki Prolog,Jure Šunjić, OIB 60184100511, Joze Rončevića 6,20345 Staševica,Ante Barbir, OIB 10051866046, Omladinska 1,20345 Staševica,Tadija Gašpar, OIB 18460399417, Umčane 6,21276 Umčani,Tinka Radić, OIB 90759091214, Kotezi 56,21276 Kotezi,Petar Antunović, OIB 82288749043, Otrić-seoci 118,20342 Otrić-Seoci,Vitko Plećaš, OIB 85119088919, Zorke Grgurinović 3,20345 Staševica,Manda Franić, OIB 78953540112, Vina 3,21276 Vina,Drago Vukušić, OIB 08144223646, Otrić-seoci 57,20342 Otrić-Seoci,Dražan Erceg, OIB 00947083923, V. Prolog 95,21276 Veliki Prolog,Vice Zloić, OIB 60152892974, Otrić-seoci 112,20342 Otrić-Seoci,Ivan Družijanić, OIB 39429157408, Kobiljača 8,20278 Kobiljača,Petar Matić, OIB 31688219294, Otrić-seoci 40,20342 Otrić-Seoci,Ivanka Stanković, OIB 62708007412, Dusina 103,21276 Dusina,Ivica Stanković, OIB 71177192124, Dusina 103,21276 Dusina,Markica Musulin, OIB 32003208400, Umčane 26,21276 Umčani,Nediljko Zloić, OIB 49819182530, Splitska 23,20350 Metković,Mate Dominiković, OIB 86630529470, Trg Prišnica 8,20340 Ploče,Zoran Vukušić, OIB 57462829806, Otrić-seoci 11,20342 Otrić-Seoci,Joško Čotić, OIB 23263196392, Otrić-seoci 140,20342 Otrić-Seoci,Mira Marević, OIB 95980884508, Ulica Mate Gnječa 13,20345 Staševica,Vojko Franić, OIB 70593911929, Vukovarska 27,21276 Vrgorac,Živko Cikoja, OIB 78948045859, Težačka 1,21276 Vrgorac,Darinka Cikoja, OIB 50352023695, Težačka 1,21276 Vrgorac,Jurka Gnječ, OIB 37885620910, Put 2. Dalmatinske Brigade 65,20345 Staševica,Željko Polić, OIB 34888159106, Orah 17,21276 Orah,Zlatan Polić, OIB 51853300208, Orah 17,21276 Orah,Ljerka Polić, OIB 87836766655, Orah 17,21276 Orah,Miroslav Klaričić, OIB 16560958309, A.g.matoša 14,21276 Vrgorac,Ivan Primorac, OIB 32087784783, Stilja 130,21276 Stilja,Ante Erceg, OIB 42388157198, V. Prolog 107,21276 Veliki Prolog,Ivica Gujinović, OIB 53105848817, Kobiljača 24,20278 Kobiljača,Joško Erceg, OIB 65014014819, V. Prolog 144,21276 Veliki Prolog,Nikica Rončević, OIB 65779978450, Put 2. Dalmatinske Brigade 28,20345 Staševica,Miro Gašpar, OIB 74341478453, Umčane 70,21276 Umčani,Velimir Usorac, OIB 11171895353, Biokovska 28,21334 Gradac,Ivo Franić, OIB 89875405621, Vina 17,21276 Vina,Srećko Musulin, OIB 60494375806, Kobiljača 57,20278 Kobiljača,Stanko Antunović, OIB 36551958305, Otrić-seoci 117,20342 Otrić-Seoci,Joze Usorac, OIB 03373137902, Jadranska 145,21334 Gradac,Miljenko Barbir, OIB 80544140465, Draževitići 16,21275 Draževitići,Siniša Barbir, OIB 70607234657, Draževitići 18,21275 Draževitići,Nediljko Barbir, OIB 85525138042, Vukovarska 4,20340 Ploče,Željko Barbir, OIB 76583046262, Put 2. Dalmatinske Brigade 3,20345 Staševica,Miroslav Barbir, OIB 31559456442, Vladimira Nazora 47,20340 Ploče,Neven Barbir, OIB 62562788394, Tina Ujevića 20,20340 Ploče,Vjerica Musulin, OIB 47935831843, Put 2. Dalmatinske Brigade 35,20345 Staševica,Sanja Antolović, OIB 50006599932, Marovska 6,10298 Donja Bistra,Ankica Arl, OIB 68379952038, Martinišće 29a,49210 Martinišće,Danica Dominiković, OIB 20092161298, Otrić-seoci 172,20342 Otrić-Seoci,Srdjan Franić, OIB 27118694006, Vina 23,21276 Vina,Studenka Gašpar, OIB 64156995702, Umčane 5,21276 Umčani,Davor Franić, OIB 04969568460, V. Prolog 20,21276 Veliki Prolog,Tihomir Gašpar, OIB 80667894043, Umčane 55,21276 Umčani,Tonći Barbir, OIB 58878078364, Draževitići 44,21275 Draževitići,Drago Zloić, OIB 97495670157, Stjepana Radića 20,20350 Metković,Jurica Barbir, OIB 33105312908, Draževitići 12,21275 Draževitići,Zoran Šalinović, OIB 24975793286, V. Prolog 52,21276 Veliki Prolog,Ivica Franić, OIB 28300011042, Vina 43,21276 Vina,Tomislav Gnječ, OIB 97707562789, Stjepana Radića 9,20340 Ploče,Vinko Pear, OIB 08778261413, Otrić-seoci 209,20342 Otrić-Seoci,Mirko Dropulić, OIB 64146858870, Ulica Joze Rončevića 4a,20345 Staševica,Boško Sikirić, OIB 13678901555, Put 2. Dalmatinske Brigade 67,20345 Staševica,Dušan Čotić, OIB 90429814752, Otrić-seoci 92,20342 Otrić-Seoci,Petar Šalinović, OIB 39663621923, V. Prolog 14a,21276 Veliki Prolog,Pavao Franić, OIB 31371809612, Vina 46,21276 Vina,Ivica Kuran, OIB 80498037346, Stjepana Radića 92,20350 Metković,Mate Gašpar, OIB 03949310255, Umčane 12,21276 Umčani,Ivan Dominiković, OIB 27752544403, Rogotinska 1,20340 Ploče,Josip Gašpar, OIB 57758101072, Pčelinjak Ii 6,21276 Vrgorac,Nevenko Ilić, OIB 67064123011, Dusina 36,21276 Dusina,Branko Gnječ, OIB 47715141149, Mate Gnječa 11,20345 Staševica,HRVAŠTINA d.o.o. za proizvodnju, trgovinu i usluge, OIB 14196189132, Glavice 292,21230 Sinj,Dujo Barbir, OIB 22932457114, Draževitići 55a,21275 Draževitići,Anka Plećaš, OIB 37507881245, Zorke Grgurinović 3,20345 Staševica,Mila Šimunović, OIB 65936005043, Kobiljača 61a,20278 Kobiljača,Mate Družijanić, OIB 71109203713, Plinjanska 25,20340 Ploče,Stanislav Marević, OIB 80435916736, Put 2. Dalmatinske Brigade 44,20345 Staševica,Željko Kežić, OIB 87803464681, Gračka 14,20340 Ploče,GRANO-TRADE d.o.o. za trgovinu i usluge u stečaju, OIB 87278558142, Borisa Papandopula 20/2,21000 Split,Ante Dominiković, OIB 84072296370, Mali Prolog 15,20278 Mali Prolog,Jure Kežić, OIB 61611695508, Skale Ii 3,20350 Metković,Ante Žderić, OIB 92429915957, Vrgoračka 4,20350 Metković,ŠIBENSKI REVICON d.o.o. za reviziju i poslovne usluge, OIB 52321849300, Stjepana Radića 44,22000 Šibenik,Ante Gašpar, OIB 61028177681, Umčane 19,21276 Umčani,Milenko Gujinović, OIB 88915901618, Podgradac 32,21300 Tučepi,Nikola Španjić, OIB 78840062552, Otrić-seoci 124,20342 Otrić-Seoci,Stipan Kušurin, OIB 79462975655, Omladinska 6,20345 Staševica,Jure Španjić, OIB 70697524063, Otrić-seoci 122,20342 Otrić-Seoci,Nikola Krstičević, OIB 71097660919, Mali Prolog 7,20278 Mali Prolog,Stojan Zloić, OIB 38155195960, Otrić-seoci 7,20342 Otrić-Seoci,Marijo Čotić, OIB 78101522431, Otrić-seoci 91,20342 Otrić-Seoci,VINOPLOD-VINARIJA, dioničko društvo za proizvodnju i prodaju vina, alkoholnih i bezalkoholnih pića, OIB 47074146147, Velimira Škorpika 2,22000 Šibenik</izvorni_sadrzaj>
    <derivirana_varijabla naziv="DomainObject.Predmet.StrankaWithAdressOIB_1">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Ravča,PERO ŠPANJIĆ, OIB 99464112570, Otrić-Seci 137,20342 Otrić-Seoci,KLEMO PETRUŠIĆ, OIB 06135393611, Otrić-Seoci 127,20342 Otrić-Seoci,LENKO ŠPANJIĆ, OIB 39565927755, Otrić-Seoci 143/2,20342 Otrić-Seoci,ANTE ANDAČIĆ, OIB 41248478085, Otrić-Seoci 113,20342 Otrić-Seoci,ROSANDA RAKUŠIĆ, OIB 94740157000, Prolog-Dusina 99,21277 Veliki Prolog,DARIO GAŠPAR, OIB 24811566872, Draževitići 26,21276 Vrgorac,OPĆINA POJEZERJE, OIB 86120235377, Otrić-Seoci,20342 Otrić-Seoci,MIJO MUSULIN, OIB 64231571171, Prvoboraca 8,20345 Staševica,ZDENKO ZLOIĆ, OIB 69407296506, Kneza Domagoja 3,20350 Metković,ANTE MAREVIĆ, OIB 62964017402, Mate Gnječa 18,20345 Staševica,ŽIVKO BARBIR, OIB 12430987661, Draževitići 49,21276 Vrgorac,PETAR DOMINIKOVIĆ, OIB 42179281635, Mali Prolog 16,20278 Nova Sela,PETAR MAREVIĆ, OIB 24996823042, Ulica Mate Gnječa 26,20345 Staševica,ANTE KLINAC, OIB 85916865188, Petra Kežića 7,20345 Staševica,ANTE MAREVIĆ, OIB 55212820757, Ante Gnječa 7,20345 Staševica,BORIS GAŠPAR, OIB 20735994402, Umčane 81 A,21276 Vrgorac,JURE MUSULIN, OIB 12648479437, A. Musulina 3,20345 Staševica,Darko Gašpar, OIB 92977338642, Umčane 45,21276 Umčani,Stipe Dodig, OIB 98272441793, V. Prolog 27,21276 Veliki Prolog,Nedjeljko Dominiković, OIB 79171354026, Otrić-seoci 216/1,20342 Otrić-Seoci,Ante Šunjić, OIB 10563956278, Stipana Šunjića 14,20345 Staševica,Slobodan Musulin, OIB 36591000916, Andrije Musulina 19,20345 Staševica,Mate Rakić, OIB 98963135346, Kotezi 6,21276 Kotezi,Drago Radić, OIB 34700552267, Kotezi 60,21276 Kotezi,Smiljan Plećaš, OIB 69814533401, Joze Jerkovića 5,20345 Staševica,Ante Franić, OIB 92049344681, Dusina 137,21276 Dusina,Dragutin Rončević, OIB 35324955966, Ulica Ante Usorca 7,20345 Staševica,Rajko Erceg, OIB 53712358434, V. Prolog 117,21276 Veliki Prolog,Jure Šunjić, OIB 60184100511, Joze Rončevića 6,20345 Staševica,Ante Barbir, OIB 10051866046, Omladinska 1,20345 Staševica,Tadija Gašpar, OIB 18460399417, Umčane 6,21276 Umčani,Tinka Radić, OIB 90759091214, Kotezi 56,21276 Kotezi,Petar Antunović, OIB 82288749043, Otrić-seoci 118,20342 Otrić-Seoci,Vitko Plećaš, OIB 85119088919, Zorke Grgurinović 3,20345 Staševica,Manda Franić, OIB 78953540112, Vina 3,21276 Vina,Drago Vukušić, OIB 08144223646, Otrić-seoci 57,20342 Otrić-Seoci,Dražan Erceg, OIB 00947083923, V. Prolog 95,21276 Veliki Prolog,Vice Zloić, OIB 60152892974, Otrić-seoci 112,20342 Otrić-Seoci,Ivan Družijanić, OIB 39429157408, Kobiljača 8,20278 Kobiljača,Petar Matić, OIB 31688219294, Otrić-seoci 40,20342 Otrić-Seoci,Ivanka Stanković, OIB 62708007412, Dusina 103,21276 Dusina,Ivica Stanković, OIB 71177192124, Dusina 103,21276 Dusina,Markica Musulin, OIB 32003208400, Umčane 26,21276 Umčani,Nediljko Zloić, OIB 49819182530, Splitska 23,20350 Metković,Mate Dominiković, OIB 86630529470, Trg Prišnica 8,20340 Ploče,Zoran Vukušić, OIB 57462829806, Otrić-seoci 11,20342 Otrić-Seoci,Joško Čotić, OIB 23263196392, Otrić-seoci 140,20342 Otrić-Seoci,Mira Marević, OIB 95980884508, Ulica Mate Gnječa 13,20345 Staševica,Vojko Franić, OIB 70593911929, Vukovarska 27,21276 Vrgorac,Živko Cikoja, OIB 78948045859, Težačka 1,21276 Vrgorac,Darinka Cikoja, OIB 50352023695, Težačka 1,21276 Vrgorac,Jurka Gnječ, OIB 37885620910, Put 2. Dalmatinske Brigade 65,20345 Staševica,Željko Polić, OIB 34888159106, Orah 17,21276 Orah,Zlatan Polić, OIB 51853300208, Orah 17,21276 Orah,Ljerka Polić, OIB 87836766655, Orah 17,21276 Orah,Miroslav Klaričić, OIB 16560958309, A.g.matoša 14,21276 Vrgorac,Ivan Primorac, OIB 32087784783, Stilja 130,21276 Stilja,Ante Erceg, OIB 42388157198, V. Prolog 107,21276 Veliki Prolog,Ivica Gujinović, OIB 53105848817, Kobiljača 24,20278 Kobiljača,Joško Erceg, OIB 65014014819, V. Prolog 144,21276 Veliki Prolog,Nikica Rončević, OIB 65779978450, Put 2. Dalmatinske Brigade 28,20345 Staševica,Miro Gašpar, OIB 74341478453, Umčane 70,21276 Umčani,Velimir Usorac, OIB 11171895353, Biokovska 28,21334 Gradac,Ivo Franić, OIB 89875405621, Vina 17,21276 Vina,Srećko Musulin, OIB 60494375806, Kobiljača 57,20278 Kobiljača,Stanko Antunović, OIB 36551958305, Otrić-seoci 117,20342 Otrić-Seoci,Joze Usorac, OIB 03373137902, Jadranska 145,21334 Gradac,Miljenko Barbir, OIB 80544140465, Draževitići 16,21275 Draževitići,Siniša Barbir, OIB 70607234657, Draževitići 18,21275 Draževitići,Nediljko Barbir, OIB 85525138042, Vukovarska 4,20340 Ploče,Željko Barbir, OIB 76583046262, Put 2. Dalmatinske Brigade 3,20345 Staševica,Miroslav Barbir, OIB 31559456442, Vladimira Nazora 47,20340 Ploče,Neven Barbir, OIB 62562788394, Tina Ujevića 20,20340 Ploče,Vjerica Musulin, OIB 47935831843, Put 2. Dalmatinske Brigade 35,20345 Staševica,Sanja Antolović, OIB 50006599932, Marovska 6,10298 Donja Bistra,Ankica Arl, OIB 68379952038, Martinišće 29a,49210 Martinišće,Danica Dominiković, OIB 20092161298, Otrić-seoci 172,20342 Otrić-Seoci,Srdjan Franić, OIB 27118694006, Vina 23,21276 Vina,Studenka Gašpar, OIB 64156995702, Umčane 5,21276 Umčani,Davor Franić, OIB 04969568460, V. Prolog 20,21276 Veliki Prolog,Tihomir Gašpar, OIB 80667894043, Umčane 55,21276 Umčani,Tonći Barbir, OIB 58878078364, Draževitići 44,21275 Draževitići,Drago Zloić, OIB 97495670157, Stjepana Radića 20,20350 Metković,Jurica Barbir, OIB 33105312908, Draževitići 12,21275 Draževitići,Zoran Šalinović, OIB 24975793286, V. Prolog 52,21276 Veliki Prolog,Ivica Franić, OIB 28300011042, Vina 43,21276 Vina,Tomislav Gnječ, OIB 97707562789, Stjepana Radića 9,20340 Ploče,Vinko Pear, OIB 08778261413, Otrić-seoci 209,20342 Otrić-Seoci,Mirko Dropulić, OIB 64146858870, Ulica Joze Rončevića 4a,20345 Staševica,Boško Sikirić, OIB 13678901555, Put 2. Dalmatinske Brigade 67,20345 Staševica,Dušan Čotić, OIB 90429814752, Otrić-seoci 92,20342 Otrić-Seoci,Petar Šalinović, OIB 39663621923, V. Prolog 14a,21276 Veliki Prolog,Pavao Franić, OIB 31371809612, Vina 46,21276 Vina,Ivica Kuran, OIB 80498037346, Stjepana Radića 92,20350 Metković,Mate Gašpar, OIB 03949310255, Umčane 12,21276 Umčani,Ivan Dominiković, OIB 27752544403, Rogotinska 1,20340 Ploče,Josip Gašpar, OIB 57758101072, Pčelinjak Ii 6,21276 Vrgorac,Nevenko Ilić, OIB 67064123011, Dusina 36,21276 Dusina,Branko Gnječ, OIB 47715141149, Mate Gnječa 11,20345 Staševica,HRVAŠTINA d.o.o. za proizvodnju, trgovinu i usluge, OIB 14196189132, Glavice 292,21230 Sinj,Dujo Barbir, OIB 22932457114, Draževitići 55a,21275 Draževitići,Anka Plećaš, OIB 37507881245, Zorke Grgurinović 3,20345 Staševica,Mila Šimunović, OIB 65936005043, Kobiljača 61a,20278 Kobiljača,Mate Družijanić, OIB 71109203713, Plinjanska 25,20340 Ploče,Stanislav Marević, OIB 80435916736, Put 2. Dalmatinske Brigade 44,20345 Staševica,Željko Kežić, OIB 87803464681, Gračka 14,20340 Ploče,GRANO-TRADE d.o.o. za trgovinu i usluge u stečaju, OIB 87278558142, Borisa Papandopula 20/2,21000 Split,Ante Dominiković, OIB 84072296370, Mali Prolog 15,20278 Mali Prolog,Jure Kežić, OIB 61611695508, Skale Ii 3,20350 Metković,Ante Žderić, OIB 92429915957, Vrgoračka 4,20350 Metković,ŠIBENSKI REVICON d.o.o. za reviziju i poslovne usluge, OIB 52321849300, Stjepana Radića 44,22000 Šibenik,Ante Gašpar, OIB 61028177681, Umčane 19,21276 Umčani,Milenko Gujinović, OIB 88915901618, Podgradac 32,21300 Tučepi,Nikola Španjić, OIB 78840062552, Otrić-seoci 124,20342 Otrić-Seoci,Stipan Kušurin, OIB 79462975655, Omladinska 6,20345 Staševica,Jure Španjić, OIB 70697524063, Otrić-seoci 122,20342 Otrić-Seoci,Nikola Krstičević, OIB 71097660919, Mali Prolog 7,20278 Mali Prolog,Stojan Zloić, OIB 38155195960, Otrić-seoci 7,20342 Otrić-Seoci,Marijo Čotić, OIB 78101522431, Otrić-seoci 91,20342 Otrić-Seoci,VINOPLOD-VINARIJA, dioničko društvo za proizvodnju i prodaju vina, alkoholnih i bezalkoholnih pića, OIB 47074146147, Velimira Škorpika 2,22000 Šibenik</derivirana_varijabla>
  </DomainObject.Predmet.StrankaWithAdressOIB>
  <DomainObject.Predmet.StrankaNazivFormated>
    <izvorni_sadrzaj>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Radomiljac,PERO ŠPANJIĆ,KLEMO PETRUŠIĆ,LENKO ŠPANJIĆ,ANTE ANDAČIĆ,ROSANDA RAKUŠIĆ,DARIO GAŠPAR,OPĆINA POJEZERJE,MIJO MUSULIN,ZDENKO ZLOIĆ,ANTE MAREVIĆ,ŽIVKO BARBIR,PETAR DOMINIKOVIĆ,PETAR MAREVIĆ,ANTE KLINAC,ANTE MAREVIĆ,BORIS GAŠPAR,JURE MUSULIN,Darko Gašpar,Stipe Dodig,Nedjeljko Dominiković,Ante Šunjić,Slobodan Musulin,Mate Rakić,Drago Radić,Smiljan Plećaš,Ante Franić,Dragutin Rončević,Rajko Erceg,Jure Šunjić,Ante Barbir,Tadija Gašpar,Tinka Radić,Petar Antunović,Vitko Plećaš,Manda Franić,Drago Vukušić,Dražan Erceg,Vice Zloić,Ivan Družijanić,Petar Matić,Ivanka Stanković,Ivica Stanković,Markica Musulin,Nediljko Zloić,Mate Dominiković,Zoran Vukušić,Joško Čotić,Mira Marević,Vojko Franić,Živko Cikoja,Darinka Cikoja,Jurka Gnječ,Željko Polić,Zlatan Polić,Ljerka Polić,Miroslav Klaričić,Ivan Primorac,Ante Erceg,Ivica Gujinović,Joško Erceg,Nikica Rončević,Miro Gašpar,Velimir Usorac,Ivo Franić,Srećko Musulin,Stanko Antunović,Joze Usorac,Miljenko Barbir,Siniša Barbir,Nediljko Barbir,Željko Barbir,Miroslav Barbir,Neven Barbir,Vjerica Musulin,Sanja Antolović,Ankica Arl,Danica Dominiković,Srdjan Franić,Studenka Gašpar,Davor Franić,Tihomir Gašpar,Tonći Barbir,Drago Zloić,Jurica Barbir,Zoran Šalinović,Ivica Franić,Tomislav Gnječ,Vinko Pear,Mirko Dropulić,Boško Sikirić,Dušan Čotić,Petar Šalinović,Pavao Franić,Ivica Kuran,Mate Gašpar,Ivan Dominiković,Josip Gašpar,Nevenko Ilić,Branko Gnječ,HRVAŠTINA d.o.o. za proizvodnju, trgovinu i usluge,Dujo Barbir,Anka Plećaš,Mila Šimunović,Mate Družijanić,Stanislav Marević,Željko Kežić,GRANO-TRADE d.o.o. za trgovinu i usluge u stečaju,Ante Dominiković,Jure Kežić,Ante Žderić,ŠIBENSKI REVICON d.o.o. za reviziju i poslovne usluge,Ante Gašpar,Milenko Gujinović,Nikola Španjić,Stipan Kušurin,Jure Španjić,Nikola Krstičević,Stojan Zloić,Marijo Čotić,VINOPLOD-VINARIJA, dioničko društvo za proizvodnju i prodaju vina, alkoholnih i bezalkoholnih pića</izvorni_sadrzaj>
    <derivirana_varijabla naziv="DomainObject.Predmet.StrankaNazivFormated_1">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Radomiljac,PERO ŠPANJIĆ,KLEMO PETRUŠIĆ,LENKO ŠPANJIĆ,ANTE ANDAČIĆ,ROSANDA RAKUŠIĆ,DARIO GAŠPAR,OPĆINA POJEZERJE,MIJO MUSULIN,ZDENKO ZLOIĆ,ANTE MAREVIĆ,ŽIVKO BARBIR,PETAR DOMINIKOVIĆ,PETAR MAREVIĆ,ANTE KLINAC,ANTE MAREVIĆ,BORIS GAŠPAR,JURE MUSULIN,Darko Gašpar,Stipe Dodig,Nedjeljko Dominiković,Ante Šunjić,Slobodan Musulin,Mate Rakić,Drago Radić,Smiljan Plećaš,Ante Franić,Dragutin Rončević,Rajko Erceg,Jure Šunjić,Ante Barbir,Tadija Gašpar,Tinka Radić,Petar Antunović,Vitko Plećaš,Manda Franić,Drago Vukušić,Dražan Erceg,Vice Zloić,Ivan Družijanić,Petar Matić,Ivanka Stanković,Ivica Stanković,Markica Musulin,Nediljko Zloić,Mate Dominiković,Zoran Vukušić,Joško Čotić,Mira Marević,Vojko Franić,Živko Cikoja,Darinka Cikoja,Jurka Gnječ,Željko Polić,Zlatan Polić,Ljerka Polić,Miroslav Klaričić,Ivan Primorac,Ante Erceg,Ivica Gujinović,Joško Erceg,Nikica Rončević,Miro Gašpar,Velimir Usorac,Ivo Franić,Srećko Musulin,Stanko Antunović,Joze Usorac,Miljenko Barbir,Siniša Barbir,Nediljko Barbir,Željko Barbir,Miroslav Barbir,Neven Barbir,Vjerica Musulin,Sanja Antolović,Ankica Arl,Danica Dominiković,Srdjan Franić,Studenka Gašpar,Davor Franić,Tihomir Gašpar,Tonći Barbir,Drago Zloić,Jurica Barbir,Zoran Šalinović,Ivica Franić,Tomislav Gnječ,Vinko Pear,Mirko Dropulić,Boško Sikirić,Dušan Čotić,Petar Šalinović,Pavao Franić,Ivica Kuran,Mate Gašpar,Ivan Dominiković,Josip Gašpar,Nevenko Ilić,Branko Gnječ,HRVAŠTINA d.o.o. za proizvodnju, trgovinu i usluge,Dujo Barbir,Anka Plećaš,Mila Šimunović,Mate Družijanić,Stanislav Marević,Željko Kežić,GRANO-TRADE d.o.o. za trgovinu i usluge u stečaju,Ante Dominiković,Jure Kežić,Ante Žderić,ŠIBENSKI REVICON d.o.o. za reviziju i poslovne usluge,Ante Gašpar,Milenko Gujinović,Nikola Španjić,Stipan Kušurin,Jure Španjić,Nikola Krstičević,Stojan Zloić,Marijo Čotić,VINOPLOD-VINARIJA, dioničko društvo za proizvodnju i prodaju vina, alkoholnih i bezalkoholnih pića</derivirana_varijabla>
    <derivirana_varijabla naziv="Padez">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Radomiljac,PERO ŠPANJIĆ,KLEMO PETRUŠIĆ,LENKO ŠPANJIĆ,ANTE ANDAČIĆ,ROSANDA RAKUŠIĆ,DARIO GAŠPAR,OPĆINA POJEZERJE,MIJO MUSULIN,ZDENKO ZLOIĆ,ANTE MAREVIĆ,ŽIVKO BARBIR,PETAR DOMINIKOVIĆ,PETAR MAREVIĆ,ANTE KLINAC,ANTE MAREVIĆ,BORIS GAŠPAR,JURE MUSULIN,Darko Gašpar,Stipe Dodig,Nedjeljko Dominiković,Ante Šunjić,Slobodan Musulin,Mate Rakić,Drago Radić,Smiljan Plećaš,Ante Franić,Dragutin Rončević,Rajko Erceg,Jure Šunjić,Ante Barbir,Tadija Gašpar,Tinka Radić,Petar Antunović,Vitko Plećaš,Manda Franić,Drago Vukušić,Dražan Erceg,Vice Zloić,Ivan Družijanić,Petar Matić,Ivanka Stanković,Ivica Stanković,Markica Musulin,Nediljko Zloić,Mate Dominiković,Zoran Vukušić,Joško Čotić,Mira Marević,Vojko Franić,Živko Cikoja,Darinka Cikoja,Jurka Gnječ,Željko Polić,Zlatan Polić,Ljerka Polić,Miroslav Klaričić,Ivan Primorac,Ante Erceg,Ivica Gujinović,Joško Erceg,Nikica Rončević,Miro Gašpar,Velimir Usorac,Ivo Franić,Srećko Musulin,Stanko Antunović,Joze Usorac,Miljenko Barbir,Siniša Barbir,Nediljko Barbir,Željko Barbir,Miroslav Barbir,Neven Barbir,Vjerica Musulin,Sanja Antolović,Ankica Arl,Danica Dominiković,Srdjan Franić,Studenka Gašpar,Davor Franić,Tihomir Gašpar,Tonći Barbir,Drago Zloić,Jurica Barbir,Zoran Šalinović,Ivica Franić,Tomislav Gnječ,Vinko Pear,Mirko Dropulić,Boško Sikirić,Dušan Čotić,Petar Šalinović,Pavao Franić,Ivica Kuran,Mate Gašpar,Ivan Dominiković,Josip Gašpar,Nevenko Ilić,Branko Gnječ,HRVAŠTINA d.o.o. za proizvodnju, trgovinu i usluge,Dujo Barbir,Anka Plećaš,Mila Šimunović,Mate Družijanić,Stanislav Marević,Željko Kežić,GRANO-TRADE d.o.o. za trgovinu i usluge u stečaju,Ante Dominiković,Jure Kežić,Ante Žderić,ŠIBENSKI REVICON d.o.o. za reviziju i poslovne usluge,Ante Gašpar,Milenko Gujinović,Nikola Španjić,Stipan Kušurin,Jure Španjić,Nikola Krstičević,Stojan Zloić,Marijo Čotić,VINOPLOD-VINARIJA, dioničko društvo za proizvodnju i prodaju vina, alkoholnih i bezalkoholnih pića</derivirana_varijabla>
  </DomainObject.Predmet.StrankaNazivFormated>
  <DomainObject.Predmet.StrankaNazivFormatedOIB>
    <izvorni_sadrzaj>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36714835857,PERO ŠPANJIĆ, OIB 99464112570,KLEMO PETRUŠIĆ, OIB 06135393611,LENKO ŠPANJIĆ, OIB 39565927755,ANTE ANDAČIĆ, OIB 41248478085,ROSANDA RAKUŠIĆ, OIB 94740157000,DARIO GAŠPAR, OIB 24811566872,OPĆINA POJEZERJE, OIB 86120235377,MIJO MUSULIN, OIB 64231571171,ZDENKO ZLOIĆ, OIB 69407296506,ANTE MAREVIĆ, OIB 62964017402,ŽIVKO BARBIR, OIB 12430987661,PETAR DOMINIKOVIĆ, OIB 42179281635,PETAR MAREVIĆ, OIB 24996823042,ANTE KLINAC, OIB 85916865188,ANTE MAREVIĆ, OIB 55212820757,BORIS GAŠPAR, OIB 20735994402,JURE MUSULIN, OIB 12648479437,Darko Gašpar, OIB 92977338642,Stipe Dodig, OIB 98272441793,Nedjeljko Dominiković, OIB 79171354026,Ante Šunjić, OIB 10563956278,Slobodan Musulin, OIB 36591000916,Mate Rakić, OIB 98963135346,Drago Radić, OIB 34700552267,Smiljan Plećaš, OIB 69814533401,Ante Franić, OIB 92049344681,Dragutin Rončević, OIB 35324955966,Rajko Erceg, OIB 53712358434,Jure Šunjić, OIB 60184100511,Ante Barbir, OIB 10051866046,Tadija Gašpar, OIB 18460399417,Tinka Radić, OIB 90759091214,Petar Antunović, OIB 82288749043,Vitko Plećaš, OIB 85119088919,Manda Franić, OIB 78953540112,Drago Vukušić, OIB 08144223646,Dražan Erceg, OIB 00947083923,Vice Zloić, OIB 60152892974,Ivan Družijanić, OIB 39429157408,Petar Matić, OIB 31688219294,Ivanka Stanković, OIB 62708007412,Ivica Stanković, OIB 71177192124,Markica Musulin, OIB 32003208400,Nediljko Zloić, OIB 49819182530,Mate Dominiković, OIB 86630529470,Zoran Vukušić, OIB 57462829806,Joško Čotić, OIB 23263196392,Mira Marević, OIB 95980884508,Vojko Franić, OIB 70593911929,Živko Cikoja, OIB 78948045859,Darinka Cikoja, OIB 50352023695,Jurka Gnječ, OIB 37885620910,Željko Polić, OIB 34888159106,Zlatan Polić, OIB 51853300208,Ljerka Polić, OIB 87836766655,Miroslav Klaričić, OIB 16560958309,Ivan Primorac, OIB 32087784783,Ante Erceg, OIB 42388157198,Ivica Gujinović, OIB 53105848817,Joško Erceg, OIB 65014014819,Nikica Rončević, OIB 65779978450,Miro Gašpar, OIB 74341478453,Velimir Usorac, OIB 11171895353,Ivo Franić, OIB 89875405621,Srećko Musulin, OIB 60494375806,Stanko Antunović, OIB 36551958305,Joze Usorac, OIB 03373137902,Miljenko Barbir, OIB 80544140465,Siniša Barbir, OIB 70607234657,Nediljko Barbir, OIB 85525138042,Željko Barbir, OIB 76583046262,Miroslav Barbir, OIB 31559456442,Neven Barbir, OIB 62562788394,Vjerica Musulin, OIB 47935831843,Sanja Antolović, OIB 50006599932,Ankica Arl, OIB 68379952038,Danica Dominiković, OIB 20092161298,Srdjan Franić, OIB 27118694006,Studenka Gašpar, OIB 64156995702,Davor Franić, OIB 04969568460,Tihomir Gašpar, OIB 80667894043,Tonći Barbir, OIB 58878078364,Drago Zloić, OIB 97495670157,Jurica Barbir, OIB 33105312908,Zoran Šalinović, OIB 24975793286,Ivica Franić, OIB 28300011042,Tomislav Gnječ, OIB 97707562789,Vinko Pear, OIB 08778261413,Mirko Dropulić, OIB 64146858870,Boško Sikirić, OIB 13678901555,Dušan Čotić, OIB 90429814752,Petar Šalinović, OIB 39663621923,Pavao Franić, OIB 31371809612,Ivica Kuran, OIB 80498037346,Mate Gašpar, OIB 03949310255,Ivan Dominiković, OIB 27752544403,Josip Gašpar, OIB 57758101072,Nevenko Ilić, OIB 67064123011,Branko Gnječ, OIB 47715141149,HRVAŠTINA d.o.o. za proizvodnju, trgovinu i usluge, OIB 14196189132,Dujo Barbir, OIB 22932457114,Anka Plećaš, OIB 37507881245,Mila Šimunović, OIB 65936005043,Mate Družijanić, OIB 71109203713,Stanislav Marević, OIB 80435916736,Željko Kežić, OIB 87803464681,GRANO-TRADE d.o.o. za trgovinu i usluge u stečaju, OIB 87278558142,Ante Dominiković, OIB 84072296370,Jure Kežić, OIB 61611695508,Ante Žderić, OIB 92429915957,ŠIBENSKI REVICON d.o.o. za reviziju i poslovne usluge, OIB 52321849300,Ante Gašpar, OIB 61028177681,Milenko Gujinović, OIB 88915901618,Nikola Španjić, OIB 78840062552,Stipan Kušurin, OIB 79462975655,Jure Španjić, OIB 70697524063,Nikola Krstičević, OIB 71097660919,Stojan Zloić, OIB 38155195960,Marijo Čotić, OIB 78101522431,VINOPLOD-VINARIJA, dioničko društvo za proizvodnju i prodaju vina, alkoholnih i bezalkoholnih pića, OIB 47074146147</izvorni_sadrzaj>
    <derivirana_varijabla naziv="DomainObject.Predmet.StrankaNazivFormatedOIB_1">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36714835857,PERO ŠPANJIĆ, OIB 99464112570,KLEMO PETRUŠIĆ, OIB 06135393611,LENKO ŠPANJIĆ, OIB 39565927755,ANTE ANDAČIĆ, OIB 41248478085,ROSANDA RAKUŠIĆ, OIB 94740157000,DARIO GAŠPAR, OIB 24811566872,OPĆINA POJEZERJE, OIB 86120235377,MIJO MUSULIN, OIB 64231571171,ZDENKO ZLOIĆ, OIB 69407296506,ANTE MAREVIĆ, OIB 62964017402,ŽIVKO BARBIR, OIB 12430987661,PETAR DOMINIKOVIĆ, OIB 42179281635,PETAR MAREVIĆ, OIB 24996823042,ANTE KLINAC, OIB 85916865188,ANTE MAREVIĆ, OIB 55212820757,BORIS GAŠPAR, OIB 20735994402,JURE MUSULIN, OIB 12648479437,Darko Gašpar, OIB 92977338642,Stipe Dodig, OIB 98272441793,Nedjeljko Dominiković, OIB 79171354026,Ante Šunjić, OIB 10563956278,Slobodan Musulin, OIB 36591000916,Mate Rakić, OIB 98963135346,Drago Radić, OIB 34700552267,Smiljan Plećaš, OIB 69814533401,Ante Franić, OIB 92049344681,Dragutin Rončević, OIB 35324955966,Rajko Erceg, OIB 53712358434,Jure Šunjić, OIB 60184100511,Ante Barbir, OIB 10051866046,Tadija Gašpar, OIB 18460399417,Tinka Radić, OIB 90759091214,Petar Antunović, OIB 82288749043,Vitko Plećaš, OIB 85119088919,Manda Franić, OIB 78953540112,Drago Vukušić, OIB 08144223646,Dražan Erceg, OIB 00947083923,Vice Zloić, OIB 60152892974,Ivan Družijanić, OIB 39429157408,Petar Matić, OIB 31688219294,Ivanka Stanković, OIB 62708007412,Ivica Stanković, OIB 71177192124,Markica Musulin, OIB 32003208400,Nediljko Zloić, OIB 49819182530,Mate Dominiković, OIB 86630529470,Zoran Vukušić, OIB 57462829806,Joško Čotić, OIB 23263196392,Mira Marević, OIB 95980884508,Vojko Franić, OIB 70593911929,Živko Cikoja, OIB 78948045859,Darinka Cikoja, OIB 50352023695,Jurka Gnječ, OIB 37885620910,Željko Polić, OIB 34888159106,Zlatan Polić, OIB 51853300208,Ljerka Polić, OIB 87836766655,Miroslav Klaričić, OIB 16560958309,Ivan Primorac, OIB 32087784783,Ante Erceg, OIB 42388157198,Ivica Gujinović, OIB 53105848817,Joško Erceg, OIB 65014014819,Nikica Rončević, OIB 65779978450,Miro Gašpar, OIB 74341478453,Velimir Usorac, OIB 11171895353,Ivo Franić, OIB 89875405621,Srećko Musulin, OIB 60494375806,Stanko Antunović, OIB 36551958305,Joze Usorac, OIB 03373137902,Miljenko Barbir, OIB 80544140465,Siniša Barbir, OIB 70607234657,Nediljko Barbir, OIB 85525138042,Željko Barbir, OIB 76583046262,Miroslav Barbir, OIB 31559456442,Neven Barbir, OIB 62562788394,Vjerica Musulin, OIB 47935831843,Sanja Antolović, OIB 50006599932,Ankica Arl, OIB 68379952038,Danica Dominiković, OIB 20092161298,Srdjan Franić, OIB 27118694006,Studenka Gašpar, OIB 64156995702,Davor Franić, OIB 04969568460,Tihomir Gašpar, OIB 80667894043,Tonći Barbir, OIB 58878078364,Drago Zloić, OIB 97495670157,Jurica Barbir, OIB 33105312908,Zoran Šalinović, OIB 24975793286,Ivica Franić, OIB 28300011042,Tomislav Gnječ, OIB 97707562789,Vinko Pear, OIB 08778261413,Mirko Dropulić, OIB 64146858870,Boško Sikirić, OIB 13678901555,Dušan Čotić, OIB 90429814752,Petar Šalinović, OIB 39663621923,Pavao Franić, OIB 31371809612,Ivica Kuran, OIB 80498037346,Mate Gašpar, OIB 03949310255,Ivan Dominiković, OIB 27752544403,Josip Gašpar, OIB 57758101072,Nevenko Ilić, OIB 67064123011,Branko Gnječ, OIB 47715141149,HRVAŠTINA d.o.o. za proizvodnju, trgovinu i usluge, OIB 14196189132,Dujo Barbir, OIB 22932457114,Anka Plećaš, OIB 37507881245,Mila Šimunović, OIB 65936005043,Mate Družijanić, OIB 71109203713,Stanislav Marević, OIB 80435916736,Željko Kežić, OIB 87803464681,GRANO-TRADE d.o.o. za trgovinu i usluge u stečaju, OIB 87278558142,Ante Dominiković, OIB 84072296370,Jure Kežić, OIB 61611695508,Ante Žderić, OIB 92429915957,ŠIBENSKI REVICON d.o.o. za reviziju i poslovne usluge, OIB 52321849300,Ante Gašpar, OIB 61028177681,Milenko Gujinović, OIB 88915901618,Nikola Španjić, OIB 78840062552,Stipan Kušurin, OIB 79462975655,Jure Španjić, OIB 70697524063,Nikola Krstičević, OIB 71097660919,Stojan Zloić, OIB 38155195960,Marijo Čotić, OIB 78101522431,VINOPLOD-VINARIJA, dioničko društvo za proizvodnju i prodaju vina, alkoholnih i bezalkoholnih pića, OIB 47074146147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erivirana_varijabla naziv="Padez">Katarina Raos</derivirana_varijabla>
  </DomainObject.Predmet.Zapisnicar>
  <DomainObject.Predmet.StrankaList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trankaList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trankaListFormated>
  <DomainObject.Predmet.StrankaList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izvorni_sadrzaj>
    <derivirana_varijabla naziv="DomainObject.Predmet.StrankaList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derivirana_varijabla>
  </DomainObject.Predmet.StrankaListFormatedOIB>
  <DomainObject.Predmet.StrankaListFormatedWithAdress>
    <izvorni_sadrzaj>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tem>PERO ŠPANJIĆ, Otrić-Seci 137, 20342 Otrić-Seoci</item>
      <item>KLEMO PETRUŠIĆ, Otrić-Seoci 127, 20342 Otrić-Seoci</item>
      <item>LENKO ŠPANJIĆ, Otrić-Seoci 143/2, 20342 Otrić-Seoci</item>
      <item>ANTE ANDAČIĆ, Otrić-Seoci 113, 20342 Otrić-Seoci</item>
      <item>ROSANDA RAKUŠIĆ, Prolog-Dusina 99, 21277 Veliki Prolog</item>
      <item>DARIO GAŠPAR, Draževitići 26, 21276 Vrgorac</item>
      <item>OPĆINA POJEZERJE, Otrić-Seoci, 20342 Otrić-Seoci</item>
      <item>MIJO MUSULIN, Prvoboraca 8, 20345 Staševica</item>
      <item>ZDENKO ZLOIĆ, Kneza Domagoja 3, 20350 Metković</item>
      <item>ANTE MAREVIĆ, Mate Gnječa 18, 20345 Staševica</item>
      <item>ŽIVKO BARBIR, Draževitići 49, 21276 Vrgorac</item>
      <item>PETAR DOMINIKOVIĆ, Mali Prolog 16, 20278 Nova Sela</item>
      <item>PETAR MAREVIĆ, Ulica Mate Gnječa 26, 20345 Staševica</item>
      <item>ANTE KLINAC, Petra Kežića 7, 20345 Staševica</item>
      <item>ANTE MAREVIĆ, Ante Gnječa 7, 20345 Staševica</item>
      <item>BORIS GAŠPAR, Umčane 81 A, 21276 Vrgorac</item>
      <item>JURE MUSULIN, A. Musulina 3, 20345 Staševica</item>
      <item>Darko Gašpar, Umčane 45, 21276 Umčani</item>
      <item>Stipe Dodig, V. Prolog 27, 21276 Veliki Prolog</item>
      <item>Nedjeljko Dominiković, Otrić-seoci 216/1, 20342 Otrić-Seoci</item>
      <item>Ante Šunjić, Stipana Šunjića 14, 20345 Staševica</item>
      <item>Slobodan Musulin, Andrije Musulina 19, 20345 Staševica</item>
      <item>Mate Rakić, Kotezi 6, 21276 Kotezi</item>
      <item>Drago Radić, Kotezi 60, 21276 Kotezi</item>
      <item>Smiljan Plećaš, Joze Jerkovića 5, 20345 Staševica</item>
      <item>Ante Franić, Dusina 137, 21276 Dusina</item>
      <item>Dragutin Rončević, Ulica Ante Usorca 7, 20345 Staševica</item>
      <item>Rajko Erceg, V. Prolog 117, 21276 Veliki Prolog</item>
      <item>Jure Šunjić, Joze Rončevića 6, 20345 Staševica</item>
      <item>Ante Barbir, Omladinska 1, 20345 Staševica</item>
      <item>Tadija Gašpar, Umčane 6, 21276 Umčani</item>
      <item>Tinka Radić, Kotezi 56, 21276 Kotezi</item>
      <item>Petar Antunović, Otrić-seoci 118, 20342 Otrić-Seoci</item>
      <item>Vitko Plećaš, Zorke Grgurinović 3, 20345 Staševica</item>
      <item>Manda Franić, Vina 3, 21276 Vina</item>
      <item>Drago Vukušić, Otrić-seoci 57, 20342 Otrić-Seoci</item>
      <item>Dražan Erceg, V. Prolog 95, 21276 Veliki Prolog</item>
      <item>Vice Zloić, Otrić-seoci 112, 20342 Otrić-Seoci</item>
      <item>Ivan Družijanić, Kobiljača 8, 20278 Kobiljača</item>
      <item>Petar Matić, Otrić-seoci 40, 20342 Otrić-Seoci</item>
      <item>Ivanka Stanković, Dusina 103, 21276 Dusina</item>
      <item>Ivica Stanković, Dusina 103, 21276 Dusina</item>
      <item>Markica Musulin, Umčane 26, 21276 Umčani</item>
      <item>Nediljko Zloić, Splitska 23, 20350 Metković</item>
      <item>Mate Dominiković, Trg Prišnica 8, 20340 Ploče</item>
      <item>Zoran Vukušić, Otrić-seoci 11, 20342 Otrić-Seoci</item>
      <item>Joško Čotić, Otrić-seoci 140, 20342 Otrić-Seoci</item>
      <item>Mira Marević, Ulica Mate Gnječa 13, 20345 Staševica</item>
      <item>Vojko Franić, Vukovarska 27, 21276 Vrgorac</item>
      <item>Živko Cikoja, Težačka 1, 21276 Vrgorac</item>
      <item>Darinka Cikoja, Težačka 1, 21276 Vrgorac</item>
      <item>Jurka Gnječ, Put 2. Dalmatinske Brigade 65, 20345 Staševica</item>
      <item>Željko Polić, Orah 17, 21276 Orah</item>
      <item>Zlatan Polić, Orah 17, 21276 Orah</item>
      <item>Ljerka Polić, Orah 17, 21276 Orah</item>
      <item>Miroslav Klaričić, A.g.matoša 14, 21276 Vrgorac</item>
      <item>Ivan Primorac, Stilja 130, 21276 Stilja</item>
      <item>Ante Erceg, V. Prolog 107, 21276 Veliki Prolog</item>
      <item>Ivica Gujinović, Kobiljača 24, 20278 Kobiljača</item>
      <item>Joško Erceg, V. Prolog 144, 21276 Veliki Prolog</item>
      <item>Nikica Rončević, Put 2. Dalmatinske Brigade 28, 20345 Staševica</item>
      <item>Miro Gašpar, Umčane 70, 21276 Umčani</item>
      <item>Velimir Usorac, Biokovska 28, 21334 Gradac</item>
      <item>Ivo Franić, Vina 17, 21276 Vina</item>
      <item>Srećko Musulin, Kobiljača 57, 20278 Kobiljača</item>
      <item>Stanko Antunović, Otrić-seoci 117, 20342 Otrić-Seoci</item>
      <item>Joze Usorac, Jadranska 145, 21334 Gradac</item>
      <item>Miljenko Barbir, Draževitići 16, 21275 Draževitići</item>
      <item>Siniša Barbir, Draževitići 18, 21275 Draževitići</item>
      <item>Nediljko Barbir, Vukovarska 4, 20340 Ploče</item>
      <item>Željko Barbir, Put 2. Dalmatinske Brigade 3, 20345 Staševica</item>
      <item>Miroslav Barbir, Vladimira Nazora 47, 20340 Ploče</item>
      <item>Neven Barbir, Tina Ujevića 20, 20340 Ploče</item>
      <item>Vjerica Musulin, Put 2. Dalmatinske Brigade 35, 20345 Staševica</item>
      <item>Sanja Antolović, Marovska 6, 10298 Donja Bistra</item>
      <item>Ankica Arl, Martinišće 29a, 49210 Martinišće</item>
      <item>Danica Dominiković, Otrić-seoci 172, 20342 Otrić-Seoci</item>
      <item>Srdjan Franić, Vina 23, 21276 Vina</item>
      <item>Studenka Gašpar, Umčane 5, 21276 Umčani</item>
      <item>Davor Franić, V. Prolog 20, 21276 Veliki Prolog</item>
      <item>Tihomir Gašpar, Umčane 55, 21276 Umčani</item>
      <item>Tonći Barbir, Draževitići 44, 21275 Draževitići</item>
      <item>Drago Zloić, Stjepana Radića 20, 20350 Metković</item>
      <item>Jurica Barbir, Draževitići 12, 21275 Draževitići</item>
      <item>Zoran Šalinović, V. Prolog 52, 21276 Veliki Prolog</item>
      <item>Ivica Franić, Vina 43, 21276 Vina</item>
      <item>Tomislav Gnječ, Stjepana Radića 9, 20340 Ploče</item>
      <item>Vinko Pear, Otrić-seoci 209, 20342 Otrić-Seoci</item>
      <item>Mirko Dropulić, Ulica Joze Rončevića 4a, 20345 Staševica</item>
      <item>Boško Sikirić, Put 2. Dalmatinske Brigade 67, 20345 Staševica</item>
      <item>Dušan Čotić, Otrić-seoci 92, 20342 Otrić-Seoci</item>
      <item>Petar Šalinović, V. Prolog 14a, 21276 Veliki Prolog</item>
      <item>Pavao Franić, Vina 46, 21276 Vina</item>
      <item>Ivica Kuran, Stjepana Radića 92, 20350 Metković</item>
      <item>Mate Gašpar, Umčane 12, 21276 Umčani</item>
      <item>Ivan Dominiković, Rogotinska 1, 20340 Ploče</item>
      <item>Josip Gašpar, Pčelinjak Ii 6, 21276 Vrgorac</item>
      <item>Nevenko Ilić, Dusina 36, 21276 Dusina</item>
      <item>Branko Gnječ, Mate Gnječa 11, 20345 Staševica</item>
      <item>HRVAŠTINA d.o.o. za proizvodnju, trgovinu i usluge, Glavice 292, 21230 Sinj</item>
      <item>Dujo Barbir, Draževitići 55a, 21275 Draževitići</item>
      <item>Anka Plećaš, Zorke Grgurinović 3, 20345 Staševica</item>
      <item>Mila Šimunović, Kobiljača 61a, 20278 Kobiljača</item>
      <item>Mate Družijanić, Plinjanska 25, 20340 Ploče</item>
      <item>Stanislav Marević, Put 2. Dalmatinske Brigade 44, 20345 Staševica</item>
      <item>Željko Kežić, Gračka 14, 20340 Ploče</item>
      <item>GRANO-TRADE d.o.o. za trgovinu i usluge u stečaju, Borisa Papandopula 20/2, 21000 Split</item>
      <item>Ante Dominiković, Mali Prolog 15, 20278 Mali Prolog</item>
      <item>Jure Kežić, Skale Ii 3, 20350 Metković</item>
      <item>Ante Žderić, Vrgoračka 4, 20350 Metković</item>
      <item>ŠIBENSKI REVICON d.o.o. za reviziju i poslovne usluge, Stjepana Radića 44, 22000 Šibenik</item>
      <item>Ante Gašpar, Umčane 19, 21276 Umčani</item>
      <item>Milenko Gujinović, Podgradac 32, 21300 Tučepi</item>
      <item>Nikola Španjić, Otrić-seoci 124, 20342 Otrić-Seoci</item>
      <item>Stipan Kušurin, Omladinska 6, 20345 Staševica</item>
      <item>Jure Španjić, Otrić-seoci 122, 20342 Otrić-Seoci</item>
      <item>Nikola Krstičević, Mali Prolog 7, 20278 Mali Prolog</item>
      <item>Stojan Zloić, Otrić-seoci 7, 20342 Otrić-Seoci</item>
      <item>Marijo Čotić, Otrić-seoci 91, 20342 Otrić-Seoci</item>
      <item>VINOPLOD-VINARIJA, dioničko društvo za proizvodnju i prodaju vina, alkoholnih i bezalkoholnih pića, Velimira Škorpika 2, 22000 Šibenik</item>
    </izvorni_sadrzaj>
    <derivirana_varijabla naziv="DomainObject.Predmet.StrankaListFormatedWithAdress_1">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tem>PERO ŠPANJIĆ, Otrić-Seci 137, 20342 Otrić-Seoci</item>
      <item>KLEMO PETRUŠIĆ, Otrić-Seoci 127, 20342 Otrić-Seoci</item>
      <item>LENKO ŠPANJIĆ, Otrić-Seoci 143/2, 20342 Otrić-Seoci</item>
      <item>ANTE ANDAČIĆ, Otrić-Seoci 113, 20342 Otrić-Seoci</item>
      <item>ROSANDA RAKUŠIĆ, Prolog-Dusina 99, 21277 Veliki Prolog</item>
      <item>DARIO GAŠPAR, Draževitići 26, 21276 Vrgorac</item>
      <item>OPĆINA POJEZERJE, Otrić-Seoci, 20342 Otrić-Seoci</item>
      <item>MIJO MUSULIN, Prvoboraca 8, 20345 Staševica</item>
      <item>ZDENKO ZLOIĆ, Kneza Domagoja 3, 20350 Metković</item>
      <item>ANTE MAREVIĆ, Mate Gnječa 18, 20345 Staševica</item>
      <item>ŽIVKO BARBIR, Draževitići 49, 21276 Vrgorac</item>
      <item>PETAR DOMINIKOVIĆ, Mali Prolog 16, 20278 Nova Sela</item>
      <item>PETAR MAREVIĆ, Ulica Mate Gnječa 26, 20345 Staševica</item>
      <item>ANTE KLINAC, Petra Kežića 7, 20345 Staševica</item>
      <item>ANTE MAREVIĆ, Ante Gnječa 7, 20345 Staševica</item>
      <item>BORIS GAŠPAR, Umčane 81 A, 21276 Vrgorac</item>
      <item>JURE MUSULIN, A. Musulina 3, 20345 Staševica</item>
      <item>Darko Gašpar, Umčane 45, 21276 Umčani</item>
      <item>Stipe Dodig, V. Prolog 27, 21276 Veliki Prolog</item>
      <item>Nedjeljko Dominiković, Otrić-seoci 216/1, 20342 Otrić-Seoci</item>
      <item>Ante Šunjić, Stipana Šunjića 14, 20345 Staševica</item>
      <item>Slobodan Musulin, Andrije Musulina 19, 20345 Staševica</item>
      <item>Mate Rakić, Kotezi 6, 21276 Kotezi</item>
      <item>Drago Radić, Kotezi 60, 21276 Kotezi</item>
      <item>Smiljan Plećaš, Joze Jerkovića 5, 20345 Staševica</item>
      <item>Ante Franić, Dusina 137, 21276 Dusina</item>
      <item>Dragutin Rončević, Ulica Ante Usorca 7, 20345 Staševica</item>
      <item>Rajko Erceg, V. Prolog 117, 21276 Veliki Prolog</item>
      <item>Jure Šunjić, Joze Rončevića 6, 20345 Staševica</item>
      <item>Ante Barbir, Omladinska 1, 20345 Staševica</item>
      <item>Tadija Gašpar, Umčane 6, 21276 Umčani</item>
      <item>Tinka Radić, Kotezi 56, 21276 Kotezi</item>
      <item>Petar Antunović, Otrić-seoci 118, 20342 Otrić-Seoci</item>
      <item>Vitko Plećaš, Zorke Grgurinović 3, 20345 Staševica</item>
      <item>Manda Franić, Vina 3, 21276 Vina</item>
      <item>Drago Vukušić, Otrić-seoci 57, 20342 Otrić-Seoci</item>
      <item>Dražan Erceg, V. Prolog 95, 21276 Veliki Prolog</item>
      <item>Vice Zloić, Otrić-seoci 112, 20342 Otrić-Seoci</item>
      <item>Ivan Družijanić, Kobiljača 8, 20278 Kobiljača</item>
      <item>Petar Matić, Otrić-seoci 40, 20342 Otrić-Seoci</item>
      <item>Ivanka Stanković, Dusina 103, 21276 Dusina</item>
      <item>Ivica Stanković, Dusina 103, 21276 Dusina</item>
      <item>Markica Musulin, Umčane 26, 21276 Umčani</item>
      <item>Nediljko Zloić, Splitska 23, 20350 Metković</item>
      <item>Mate Dominiković, Trg Prišnica 8, 20340 Ploče</item>
      <item>Zoran Vukušić, Otrić-seoci 11, 20342 Otrić-Seoci</item>
      <item>Joško Čotić, Otrić-seoci 140, 20342 Otrić-Seoci</item>
      <item>Mira Marević, Ulica Mate Gnječa 13, 20345 Staševica</item>
      <item>Vojko Franić, Vukovarska 27, 21276 Vrgorac</item>
      <item>Živko Cikoja, Težačka 1, 21276 Vrgorac</item>
      <item>Darinka Cikoja, Težačka 1, 21276 Vrgorac</item>
      <item>Jurka Gnječ, Put 2. Dalmatinske Brigade 65, 20345 Staševica</item>
      <item>Željko Polić, Orah 17, 21276 Orah</item>
      <item>Zlatan Polić, Orah 17, 21276 Orah</item>
      <item>Ljerka Polić, Orah 17, 21276 Orah</item>
      <item>Miroslav Klaričić, A.g.matoša 14, 21276 Vrgorac</item>
      <item>Ivan Primorac, Stilja 130, 21276 Stilja</item>
      <item>Ante Erceg, V. Prolog 107, 21276 Veliki Prolog</item>
      <item>Ivica Gujinović, Kobiljača 24, 20278 Kobiljača</item>
      <item>Joško Erceg, V. Prolog 144, 21276 Veliki Prolog</item>
      <item>Nikica Rončević, Put 2. Dalmatinske Brigade 28, 20345 Staševica</item>
      <item>Miro Gašpar, Umčane 70, 21276 Umčani</item>
      <item>Velimir Usorac, Biokovska 28, 21334 Gradac</item>
      <item>Ivo Franić, Vina 17, 21276 Vina</item>
      <item>Srećko Musulin, Kobiljača 57, 20278 Kobiljača</item>
      <item>Stanko Antunović, Otrić-seoci 117, 20342 Otrić-Seoci</item>
      <item>Joze Usorac, Jadranska 145, 21334 Gradac</item>
      <item>Miljenko Barbir, Draževitići 16, 21275 Draževitići</item>
      <item>Siniša Barbir, Draževitići 18, 21275 Draževitići</item>
      <item>Nediljko Barbir, Vukovarska 4, 20340 Ploče</item>
      <item>Željko Barbir, Put 2. Dalmatinske Brigade 3, 20345 Staševica</item>
      <item>Miroslav Barbir, Vladimira Nazora 47, 20340 Ploče</item>
      <item>Neven Barbir, Tina Ujevića 20, 20340 Ploče</item>
      <item>Vjerica Musulin, Put 2. Dalmatinske Brigade 35, 20345 Staševica</item>
      <item>Sanja Antolović, Marovska 6, 10298 Donja Bistra</item>
      <item>Ankica Arl, Martinišće 29a, 49210 Martinišće</item>
      <item>Danica Dominiković, Otrić-seoci 172, 20342 Otrić-Seoci</item>
      <item>Srdjan Franić, Vina 23, 21276 Vina</item>
      <item>Studenka Gašpar, Umčane 5, 21276 Umčani</item>
      <item>Davor Franić, V. Prolog 20, 21276 Veliki Prolog</item>
      <item>Tihomir Gašpar, Umčane 55, 21276 Umčani</item>
      <item>Tonći Barbir, Draževitići 44, 21275 Draževitići</item>
      <item>Drago Zloić, Stjepana Radića 20, 20350 Metković</item>
      <item>Jurica Barbir, Draževitići 12, 21275 Draževitići</item>
      <item>Zoran Šalinović, V. Prolog 52, 21276 Veliki Prolog</item>
      <item>Ivica Franić, Vina 43, 21276 Vina</item>
      <item>Tomislav Gnječ, Stjepana Radića 9, 20340 Ploče</item>
      <item>Vinko Pear, Otrić-seoci 209, 20342 Otrić-Seoci</item>
      <item>Mirko Dropulić, Ulica Joze Rončevića 4a, 20345 Staševica</item>
      <item>Boško Sikirić, Put 2. Dalmatinske Brigade 67, 20345 Staševica</item>
      <item>Dušan Čotić, Otrić-seoci 92, 20342 Otrić-Seoci</item>
      <item>Petar Šalinović, V. Prolog 14a, 21276 Veliki Prolog</item>
      <item>Pavao Franić, Vina 46, 21276 Vina</item>
      <item>Ivica Kuran, Stjepana Radića 92, 20350 Metković</item>
      <item>Mate Gašpar, Umčane 12, 21276 Umčani</item>
      <item>Ivan Dominiković, Rogotinska 1, 20340 Ploče</item>
      <item>Josip Gašpar, Pčelinjak Ii 6, 21276 Vrgorac</item>
      <item>Nevenko Ilić, Dusina 36, 21276 Dusina</item>
      <item>Branko Gnječ, Mate Gnječa 11, 20345 Staševica</item>
      <item>HRVAŠTINA d.o.o. za proizvodnju, trgovinu i usluge, Glavice 292, 21230 Sinj</item>
      <item>Dujo Barbir, Draževitići 55a, 21275 Draževitići</item>
      <item>Anka Plećaš, Zorke Grgurinović 3, 20345 Staševica</item>
      <item>Mila Šimunović, Kobiljača 61a, 20278 Kobiljača</item>
      <item>Mate Družijanić, Plinjanska 25, 20340 Ploče</item>
      <item>Stanislav Marević, Put 2. Dalmatinske Brigade 44, 20345 Staševica</item>
      <item>Željko Kežić, Gračka 14, 20340 Ploče</item>
      <item>GRANO-TRADE d.o.o. za trgovinu i usluge u stečaju, Borisa Papandopula 20/2, 21000 Split</item>
      <item>Ante Dominiković, Mali Prolog 15, 20278 Mali Prolog</item>
      <item>Jure Kežić, Skale Ii 3, 20350 Metković</item>
      <item>Ante Žderić, Vrgoračka 4, 20350 Metković</item>
      <item>ŠIBENSKI REVICON d.o.o. za reviziju i poslovne usluge, Stjepana Radića 44, 22000 Šibenik</item>
      <item>Ante Gašpar, Umčane 19, 21276 Umčani</item>
      <item>Milenko Gujinović, Podgradac 32, 21300 Tučepi</item>
      <item>Nikola Španjić, Otrić-seoci 124, 20342 Otrić-Seoci</item>
      <item>Stipan Kušurin, Omladinska 6, 20345 Staševica</item>
      <item>Jure Španjić, Otrić-seoci 122, 20342 Otrić-Seoci</item>
      <item>Nikola Krstičević, Mali Prolog 7, 20278 Mali Prolog</item>
      <item>Stojan Zloić, Otrić-seoci 7, 20342 Otrić-Seoci</item>
      <item>Marijo Čotić, Otrić-seoci 91, 20342 Otrić-Seoci</item>
      <item>VINOPLOD-VINARIJA, dioničko društvo za proizvodnju i prodaju vina, alkoholnih i bezalkoholnih pića, Velimira Škorpika 2, 22000 Šibenik</item>
    </derivirana_varijabla>
  </DomainObject.Predmet.StrankaListFormatedWithAdress>
  <DomainObject.Predmet.StrankaListFormatedWithAdressOIB>
    <izvorni_sadrzaj>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tem>PERO ŠPANJIĆ, OIB 99464112570, Otrić-Seci 137, 20342 Otrić-Seoci</item>
      <item>KLEMO PETRUŠIĆ, OIB 06135393611, Otrić-Seoci 127, 20342 Otrić-Seoci</item>
      <item>LENKO ŠPANJIĆ, OIB 39565927755, Otrić-Seoci 143/2, 20342 Otrić-Seoci</item>
      <item>ANTE ANDAČIĆ, OIB 41248478085, Otrić-Seoci 113, 20342 Otrić-Seoci</item>
      <item>ROSANDA RAKUŠIĆ, OIB 94740157000, Prolog-Dusina 99, 21277 Veliki Prolog</item>
      <item>DARIO GAŠPAR, OIB 24811566872, Draževitići 26, 21276 Vrgorac</item>
      <item>OPĆINA POJEZERJE, OIB 86120235377, Otrić-Seoci, 20342 Otrić-Seoci</item>
      <item>MIJO MUSULIN, OIB 64231571171, Prvoboraca 8, 20345 Staševica</item>
      <item>ZDENKO ZLOIĆ, OIB 69407296506, Kneza Domagoja 3, 20350 Metković</item>
      <item>ANTE MAREVIĆ, OIB 62964017402, Mate Gnječa 18, 20345 Staševica</item>
      <item>ŽIVKO BARBIR, OIB 12430987661, Draževitići 49, 21276 Vrgorac</item>
      <item>PETAR DOMINIKOVIĆ, OIB 42179281635, Mali Prolog 16, 20278 Nova Sela</item>
      <item>PETAR MAREVIĆ, OIB 24996823042, Ulica Mate Gnječa 26, 20345 Staševica</item>
      <item>ANTE KLINAC, OIB 85916865188, Petra Kežića 7, 20345 Staševica</item>
      <item>ANTE MAREVIĆ, OIB 55212820757, Ante Gnječa 7, 20345 Staševica</item>
      <item>BORIS GAŠPAR, OIB 20735994402, Umčane 81 A, 21276 Vrgorac</item>
      <item>JURE MUSULIN, OIB 12648479437, A. Musulina 3, 20345 Staševica</item>
      <item>Darko Gašpar, OIB 92977338642, Umčane 45, 21276 Umčani</item>
      <item>Stipe Dodig, OIB 98272441793, V. Prolog 27, 21276 Veliki Prolog</item>
      <item>Nedjeljko Dominiković, OIB 79171354026, Otrić-seoci 216/1, 20342 Otrić-Seoci</item>
      <item>Ante Šunjić, OIB 10563956278, Stipana Šunjića 14, 20345 Staševica</item>
      <item>Slobodan Musulin, OIB 36591000916, Andrije Musulina 19, 20345 Staševica</item>
      <item>Mate Rakić, OIB 98963135346, Kotezi 6, 21276 Kotezi</item>
      <item>Drago Radić, OIB 34700552267, Kotezi 60, 21276 Kotezi</item>
      <item>Smiljan Plećaš, OIB 69814533401, Joze Jerkovića 5, 20345 Staševica</item>
      <item>Ante Franić, OIB 92049344681, Dusina 137, 21276 Dusina</item>
      <item>Dragutin Rončević, OIB 35324955966, Ulica Ante Usorca 7, 20345 Staševica</item>
      <item>Rajko Erceg, OIB 53712358434, V. Prolog 117, 21276 Veliki Prolog</item>
      <item>Jure Šunjić, OIB 60184100511, Joze Rončevića 6, 20345 Staševica</item>
      <item>Ante Barbir, OIB 10051866046, Omladinska 1, 20345 Staševica</item>
      <item>Tadija Gašpar, OIB 18460399417, Umčane 6, 21276 Umčani</item>
      <item>Tinka Radić, OIB 90759091214, Kotezi 56, 21276 Kotezi</item>
      <item>Petar Antunović, OIB 82288749043, Otrić-seoci 118, 20342 Otrić-Seoci</item>
      <item>Vitko Plećaš, OIB 85119088919, Zorke Grgurinović 3, 20345 Staševica</item>
      <item>Manda Franić, OIB 78953540112, Vina 3, 21276 Vina</item>
      <item>Drago Vukušić, OIB 08144223646, Otrić-seoci 57, 20342 Otrić-Seoci</item>
      <item>Dražan Erceg, OIB 00947083923, V. Prolog 95, 21276 Veliki Prolog</item>
      <item>Vice Zloić, OIB 60152892974, Otrić-seoci 112, 20342 Otrić-Seoci</item>
      <item>Ivan Družijanić, OIB 39429157408, Kobiljača 8, 20278 Kobiljača</item>
      <item>Petar Matić, OIB 31688219294, Otrić-seoci 40, 20342 Otrić-Seoci</item>
      <item>Ivanka Stanković, OIB 62708007412, Dusina 103, 21276 Dusina</item>
      <item>Ivica Stanković, OIB 71177192124, Dusina 103, 21276 Dusina</item>
      <item>Markica Musulin, OIB 32003208400, Umčane 26, 21276 Umčani</item>
      <item>Nediljko Zloić, OIB 49819182530, Splitska 23, 20350 Metković</item>
      <item>Mate Dominiković, OIB 86630529470, Trg Prišnica 8, 20340 Ploče</item>
      <item>Zoran Vukušić, OIB 57462829806, Otrić-seoci 11, 20342 Otrić-Seoci</item>
      <item>Joško Čotić, OIB 23263196392, Otrić-seoci 140, 20342 Otrić-Seoci</item>
      <item>Mira Marević, OIB 95980884508, Ulica Mate Gnječa 13, 20345 Staševica</item>
      <item>Vojko Franić, OIB 70593911929, Vukovarska 27, 21276 Vrgorac</item>
      <item>Živko Cikoja, OIB 78948045859, Težačka 1, 21276 Vrgorac</item>
      <item>Darinka Cikoja, OIB 50352023695, Težačka 1, 21276 Vrgorac</item>
      <item>Jurka Gnječ, OIB 37885620910, Put 2. Dalmatinske Brigade 65, 20345 Staševica</item>
      <item>Željko Polić, OIB 34888159106, Orah 17, 21276 Orah</item>
      <item>Zlatan Polić, OIB 51853300208, Orah 17, 21276 Orah</item>
      <item>Ljerka Polić, OIB 87836766655, Orah 17, 21276 Orah</item>
      <item>Miroslav Klaričić, OIB 16560958309, A.g.matoša 14, 21276 Vrgorac</item>
      <item>Ivan Primorac, OIB 32087784783, Stilja 130, 21276 Stilja</item>
      <item>Ante Erceg, OIB 42388157198, V. Prolog 107, 21276 Veliki Prolog</item>
      <item>Ivica Gujinović, OIB 53105848817, Kobiljača 24, 20278 Kobiljača</item>
      <item>Joško Erceg, OIB 65014014819, V. Prolog 144, 21276 Veliki Prolog</item>
      <item>Nikica Rončević, OIB 65779978450, Put 2. Dalmatinske Brigade 28, 20345 Staševica</item>
      <item>Miro Gašpar, OIB 74341478453, Umčane 70, 21276 Umčani</item>
      <item>Velimir Usorac, OIB 11171895353, Biokovska 28, 21334 Gradac</item>
      <item>Ivo Franić, OIB 89875405621, Vina 17, 21276 Vina</item>
      <item>Srećko Musulin, OIB 60494375806, Kobiljača 57, 20278 Kobiljača</item>
      <item>Stanko Antunović, OIB 36551958305, Otrić-seoci 117, 20342 Otrić-Seoci</item>
      <item>Joze Usorac, OIB 03373137902, Jadranska 145, 21334 Gradac</item>
      <item>Miljenko Barbir, OIB 80544140465, Draževitići 16, 21275 Draževitići</item>
      <item>Siniša Barbir, OIB 70607234657, Draževitići 18, 21275 Draževitići</item>
      <item>Nediljko Barbir, OIB 85525138042, Vukovarska 4, 20340 Ploče</item>
      <item>Željko Barbir, OIB 76583046262, Put 2. Dalmatinske Brigade 3, 20345 Staševica</item>
      <item>Miroslav Barbir, OIB 31559456442, Vladimira Nazora 47, 20340 Ploče</item>
      <item>Neven Barbir, OIB 62562788394, Tina Ujevića 20, 20340 Ploče</item>
      <item>Vjerica Musulin, OIB 47935831843, Put 2. Dalmatinske Brigade 35, 20345 Staševica</item>
      <item>Sanja Antolović, OIB 50006599932, Marovska 6, 10298 Donja Bistra</item>
      <item>Ankica Arl, OIB 68379952038, Martinišće 29a, 49210 Martinišće</item>
      <item>Danica Dominiković, OIB 20092161298, Otrić-seoci 172, 20342 Otrić-Seoci</item>
      <item>Srdjan Franić, OIB 27118694006, Vina 23, 21276 Vina</item>
      <item>Studenka Gašpar, OIB 64156995702, Umčane 5, 21276 Umčani</item>
      <item>Davor Franić, OIB 04969568460, V. Prolog 20, 21276 Veliki Prolog</item>
      <item>Tihomir Gašpar, OIB 80667894043, Umčane 55, 21276 Umčani</item>
      <item>Tonći Barbir, OIB 58878078364, Draževitići 44, 21275 Draževitići</item>
      <item>Drago Zloić, OIB 97495670157, Stjepana Radića 20, 20350 Metković</item>
      <item>Jurica Barbir, OIB 33105312908, Draževitići 12, 21275 Draževitići</item>
      <item>Zoran Šalinović, OIB 24975793286, V. Prolog 52, 21276 Veliki Prolog</item>
      <item>Ivica Franić, OIB 28300011042, Vina 43, 21276 Vina</item>
      <item>Tomislav Gnječ, OIB 97707562789, Stjepana Radića 9, 20340 Ploče</item>
      <item>Vinko Pear, OIB 08778261413, Otrić-seoci 209, 20342 Otrić-Seoci</item>
      <item>Mirko Dropulić, OIB 64146858870, Ulica Joze Rončevića 4a, 20345 Staševica</item>
      <item>Boško Sikirić, OIB 13678901555, Put 2. Dalmatinske Brigade 67, 20345 Staševica</item>
      <item>Dušan Čotić, OIB 90429814752, Otrić-seoci 92, 20342 Otrić-Seoci</item>
      <item>Petar Šalinović, OIB 39663621923, V. Prolog 14a, 21276 Veliki Prolog</item>
      <item>Pavao Franić, OIB 31371809612, Vina 46, 21276 Vina</item>
      <item>Ivica Kuran, OIB 80498037346, Stjepana Radića 92, 20350 Metković</item>
      <item>Mate Gašpar, OIB 03949310255, Umčane 12, 21276 Umčani</item>
      <item>Ivan Dominiković, OIB 27752544403, Rogotinska 1, 20340 Ploče</item>
      <item>Josip Gašpar, OIB 57758101072, Pčelinjak Ii 6, 21276 Vrgorac</item>
      <item>Nevenko Ilić, OIB 67064123011, Dusina 36, 21276 Dusina</item>
      <item>Branko Gnječ, OIB 47715141149, Mate Gnječa 11, 20345 Staševica</item>
      <item>HRVAŠTINA d.o.o. za proizvodnju, trgovinu i usluge, OIB 14196189132, Glavice 292, 21230 Sinj</item>
      <item>Dujo Barbir, OIB 22932457114, Draževitići 55a, 21275 Draževitići</item>
      <item>Anka Plećaš, OIB 37507881245, Zorke Grgurinović 3, 20345 Staševica</item>
      <item>Mila Šimunović, OIB 65936005043, Kobiljača 61a, 20278 Kobiljača</item>
      <item>Mate Družijanić, OIB 71109203713, Plinjanska 25, 20340 Ploče</item>
      <item>Stanislav Marević, OIB 80435916736, Put 2. Dalmatinske Brigade 44, 20345 Staševica</item>
      <item>Željko Kežić, OIB 87803464681, Gračka 14, 20340 Ploče</item>
      <item>GRANO-TRADE d.o.o. za trgovinu i usluge u stečaju, OIB 87278558142, Borisa Papandopula 20/2, 21000 Split</item>
      <item>Ante Dominiković, OIB 84072296370, Mali Prolog 15, 20278 Mali Prolog</item>
      <item>Jure Kežić, OIB 61611695508, Skale Ii 3, 20350 Metković</item>
      <item>Ante Žderić, OIB 92429915957, Vrgoračka 4, 20350 Metković</item>
      <item>ŠIBENSKI REVICON d.o.o. za reviziju i poslovne usluge, OIB 52321849300, Stjepana Radića 44, 22000 Šibenik</item>
      <item>Ante Gašpar, OIB 61028177681, Umčane 19, 21276 Umčani</item>
      <item>Milenko Gujinović, OIB 88915901618, Podgradac 32, 21300 Tučepi</item>
      <item>Nikola Španjić, OIB 78840062552, Otrić-seoci 124, 20342 Otrić-Seoci</item>
      <item>Stipan Kušurin, OIB 79462975655, Omladinska 6, 20345 Staševica</item>
      <item>Jure Španjić, OIB 70697524063, Otrić-seoci 122, 20342 Otrić-Seoci</item>
      <item>Nikola Krstičević, OIB 71097660919, Mali Prolog 7, 20278 Mali Prolog</item>
      <item>Stojan Zloić, OIB 38155195960, Otrić-seoci 7, 20342 Otrić-Seoci</item>
      <item>Marijo Čotić, OIB 78101522431, Otrić-seoci 91, 20342 Otrić-Seoci</item>
      <item>VINOPLOD-VINARIJA, dioničko društvo za proizvodnju i prodaju vina, alkoholnih i bezalkoholnih pića, OIB 47074146147, Velimira Škorpika 2, 22000 Šibenik</item>
    </izvorni_sadrzaj>
    <derivirana_varijabla naziv="DomainObject.Predmet.StrankaListFormatedWithAdressOIB_1">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tem>PERO ŠPANJIĆ, OIB 99464112570, Otrić-Seci 137, 20342 Otrić-Seoci</item>
      <item>KLEMO PETRUŠIĆ, OIB 06135393611, Otrić-Seoci 127, 20342 Otrić-Seoci</item>
      <item>LENKO ŠPANJIĆ, OIB 39565927755, Otrić-Seoci 143/2, 20342 Otrić-Seoci</item>
      <item>ANTE ANDAČIĆ, OIB 41248478085, Otrić-Seoci 113, 20342 Otrić-Seoci</item>
      <item>ROSANDA RAKUŠIĆ, OIB 94740157000, Prolog-Dusina 99, 21277 Veliki Prolog</item>
      <item>DARIO GAŠPAR, OIB 24811566872, Draževitići 26, 21276 Vrgorac</item>
      <item>OPĆINA POJEZERJE, OIB 86120235377, Otrić-Seoci, 20342 Otrić-Seoci</item>
      <item>MIJO MUSULIN, OIB 64231571171, Prvoboraca 8, 20345 Staševica</item>
      <item>ZDENKO ZLOIĆ, OIB 69407296506, Kneza Domagoja 3, 20350 Metković</item>
      <item>ANTE MAREVIĆ, OIB 62964017402, Mate Gnječa 18, 20345 Staševica</item>
      <item>ŽIVKO BARBIR, OIB 12430987661, Draževitići 49, 21276 Vrgorac</item>
      <item>PETAR DOMINIKOVIĆ, OIB 42179281635, Mali Prolog 16, 20278 Nova Sela</item>
      <item>PETAR MAREVIĆ, OIB 24996823042, Ulica Mate Gnječa 26, 20345 Staševica</item>
      <item>ANTE KLINAC, OIB 85916865188, Petra Kežića 7, 20345 Staševica</item>
      <item>ANTE MAREVIĆ, OIB 55212820757, Ante Gnječa 7, 20345 Staševica</item>
      <item>BORIS GAŠPAR, OIB 20735994402, Umčane 81 A, 21276 Vrgorac</item>
      <item>JURE MUSULIN, OIB 12648479437, A. Musulina 3, 20345 Staševica</item>
      <item>Darko Gašpar, OIB 92977338642, Umčane 45, 21276 Umčani</item>
      <item>Stipe Dodig, OIB 98272441793, V. Prolog 27, 21276 Veliki Prolog</item>
      <item>Nedjeljko Dominiković, OIB 79171354026, Otrić-seoci 216/1, 20342 Otrić-Seoci</item>
      <item>Ante Šunjić, OIB 10563956278, Stipana Šunjića 14, 20345 Staševica</item>
      <item>Slobodan Musulin, OIB 36591000916, Andrije Musulina 19, 20345 Staševica</item>
      <item>Mate Rakić, OIB 98963135346, Kotezi 6, 21276 Kotezi</item>
      <item>Drago Radić, OIB 34700552267, Kotezi 60, 21276 Kotezi</item>
      <item>Smiljan Plećaš, OIB 69814533401, Joze Jerkovića 5, 20345 Staševica</item>
      <item>Ante Franić, OIB 92049344681, Dusina 137, 21276 Dusina</item>
      <item>Dragutin Rončević, OIB 35324955966, Ulica Ante Usorca 7, 20345 Staševica</item>
      <item>Rajko Erceg, OIB 53712358434, V. Prolog 117, 21276 Veliki Prolog</item>
      <item>Jure Šunjić, OIB 60184100511, Joze Rončevića 6, 20345 Staševica</item>
      <item>Ante Barbir, OIB 10051866046, Omladinska 1, 20345 Staševica</item>
      <item>Tadija Gašpar, OIB 18460399417, Umčane 6, 21276 Umčani</item>
      <item>Tinka Radić, OIB 90759091214, Kotezi 56, 21276 Kotezi</item>
      <item>Petar Antunović, OIB 82288749043, Otrić-seoci 118, 20342 Otrić-Seoci</item>
      <item>Vitko Plećaš, OIB 85119088919, Zorke Grgurinović 3, 20345 Staševica</item>
      <item>Manda Franić, OIB 78953540112, Vina 3, 21276 Vina</item>
      <item>Drago Vukušić, OIB 08144223646, Otrić-seoci 57, 20342 Otrić-Seoci</item>
      <item>Dražan Erceg, OIB 00947083923, V. Prolog 95, 21276 Veliki Prolog</item>
      <item>Vice Zloić, OIB 60152892974, Otrić-seoci 112, 20342 Otrić-Seoci</item>
      <item>Ivan Družijanić, OIB 39429157408, Kobiljača 8, 20278 Kobiljača</item>
      <item>Petar Matić, OIB 31688219294, Otrić-seoci 40, 20342 Otrić-Seoci</item>
      <item>Ivanka Stanković, OIB 62708007412, Dusina 103, 21276 Dusina</item>
      <item>Ivica Stanković, OIB 71177192124, Dusina 103, 21276 Dusina</item>
      <item>Markica Musulin, OIB 32003208400, Umčane 26, 21276 Umčani</item>
      <item>Nediljko Zloić, OIB 49819182530, Splitska 23, 20350 Metković</item>
      <item>Mate Dominiković, OIB 86630529470, Trg Prišnica 8, 20340 Ploče</item>
      <item>Zoran Vukušić, OIB 57462829806, Otrić-seoci 11, 20342 Otrić-Seoci</item>
      <item>Joško Čotić, OIB 23263196392, Otrić-seoci 140, 20342 Otrić-Seoci</item>
      <item>Mira Marević, OIB 95980884508, Ulica Mate Gnječa 13, 20345 Staševica</item>
      <item>Vojko Franić, OIB 70593911929, Vukovarska 27, 21276 Vrgorac</item>
      <item>Živko Cikoja, OIB 78948045859, Težačka 1, 21276 Vrgorac</item>
      <item>Darinka Cikoja, OIB 50352023695, Težačka 1, 21276 Vrgorac</item>
      <item>Jurka Gnječ, OIB 37885620910, Put 2. Dalmatinske Brigade 65, 20345 Staševica</item>
      <item>Željko Polić, OIB 34888159106, Orah 17, 21276 Orah</item>
      <item>Zlatan Polić, OIB 51853300208, Orah 17, 21276 Orah</item>
      <item>Ljerka Polić, OIB 87836766655, Orah 17, 21276 Orah</item>
      <item>Miroslav Klaričić, OIB 16560958309, A.g.matoša 14, 21276 Vrgorac</item>
      <item>Ivan Primorac, OIB 32087784783, Stilja 130, 21276 Stilja</item>
      <item>Ante Erceg, OIB 42388157198, V. Prolog 107, 21276 Veliki Prolog</item>
      <item>Ivica Gujinović, OIB 53105848817, Kobiljača 24, 20278 Kobiljača</item>
      <item>Joško Erceg, OIB 65014014819, V. Prolog 144, 21276 Veliki Prolog</item>
      <item>Nikica Rončević, OIB 65779978450, Put 2. Dalmatinske Brigade 28, 20345 Staševica</item>
      <item>Miro Gašpar, OIB 74341478453, Umčane 70, 21276 Umčani</item>
      <item>Velimir Usorac, OIB 11171895353, Biokovska 28, 21334 Gradac</item>
      <item>Ivo Franić, OIB 89875405621, Vina 17, 21276 Vina</item>
      <item>Srećko Musulin, OIB 60494375806, Kobiljača 57, 20278 Kobiljača</item>
      <item>Stanko Antunović, OIB 36551958305, Otrić-seoci 117, 20342 Otrić-Seoci</item>
      <item>Joze Usorac, OIB 03373137902, Jadranska 145, 21334 Gradac</item>
      <item>Miljenko Barbir, OIB 80544140465, Draževitići 16, 21275 Draževitići</item>
      <item>Siniša Barbir, OIB 70607234657, Draževitići 18, 21275 Draževitići</item>
      <item>Nediljko Barbir, OIB 85525138042, Vukovarska 4, 20340 Ploče</item>
      <item>Željko Barbir, OIB 76583046262, Put 2. Dalmatinske Brigade 3, 20345 Staševica</item>
      <item>Miroslav Barbir, OIB 31559456442, Vladimira Nazora 47, 20340 Ploče</item>
      <item>Neven Barbir, OIB 62562788394, Tina Ujevića 20, 20340 Ploče</item>
      <item>Vjerica Musulin, OIB 47935831843, Put 2. Dalmatinske Brigade 35, 20345 Staševica</item>
      <item>Sanja Antolović, OIB 50006599932, Marovska 6, 10298 Donja Bistra</item>
      <item>Ankica Arl, OIB 68379952038, Martinišće 29a, 49210 Martinišće</item>
      <item>Danica Dominiković, OIB 20092161298, Otrić-seoci 172, 20342 Otrić-Seoci</item>
      <item>Srdjan Franić, OIB 27118694006, Vina 23, 21276 Vina</item>
      <item>Studenka Gašpar, OIB 64156995702, Umčane 5, 21276 Umčani</item>
      <item>Davor Franić, OIB 04969568460, V. Prolog 20, 21276 Veliki Prolog</item>
      <item>Tihomir Gašpar, OIB 80667894043, Umčane 55, 21276 Umčani</item>
      <item>Tonći Barbir, OIB 58878078364, Draževitići 44, 21275 Draževitići</item>
      <item>Drago Zloić, OIB 97495670157, Stjepana Radića 20, 20350 Metković</item>
      <item>Jurica Barbir, OIB 33105312908, Draževitići 12, 21275 Draževitići</item>
      <item>Zoran Šalinović, OIB 24975793286, V. Prolog 52, 21276 Veliki Prolog</item>
      <item>Ivica Franić, OIB 28300011042, Vina 43, 21276 Vina</item>
      <item>Tomislav Gnječ, OIB 97707562789, Stjepana Radića 9, 20340 Ploče</item>
      <item>Vinko Pear, OIB 08778261413, Otrić-seoci 209, 20342 Otrić-Seoci</item>
      <item>Mirko Dropulić, OIB 64146858870, Ulica Joze Rončevića 4a, 20345 Staševica</item>
      <item>Boško Sikirić, OIB 13678901555, Put 2. Dalmatinske Brigade 67, 20345 Staševica</item>
      <item>Dušan Čotić, OIB 90429814752, Otrić-seoci 92, 20342 Otrić-Seoci</item>
      <item>Petar Šalinović, OIB 39663621923, V. Prolog 14a, 21276 Veliki Prolog</item>
      <item>Pavao Franić, OIB 31371809612, Vina 46, 21276 Vina</item>
      <item>Ivica Kuran, OIB 80498037346, Stjepana Radića 92, 20350 Metković</item>
      <item>Mate Gašpar, OIB 03949310255, Umčane 12, 21276 Umčani</item>
      <item>Ivan Dominiković, OIB 27752544403, Rogotinska 1, 20340 Ploče</item>
      <item>Josip Gašpar, OIB 57758101072, Pčelinjak Ii 6, 21276 Vrgorac</item>
      <item>Nevenko Ilić, OIB 67064123011, Dusina 36, 21276 Dusina</item>
      <item>Branko Gnječ, OIB 47715141149, Mate Gnječa 11, 20345 Staševica</item>
      <item>HRVAŠTINA d.o.o. za proizvodnju, trgovinu i usluge, OIB 14196189132, Glavice 292, 21230 Sinj</item>
      <item>Dujo Barbir, OIB 22932457114, Draževitići 55a, 21275 Draževitići</item>
      <item>Anka Plećaš, OIB 37507881245, Zorke Grgurinović 3, 20345 Staševica</item>
      <item>Mila Šimunović, OIB 65936005043, Kobiljača 61a, 20278 Kobiljača</item>
      <item>Mate Družijanić, OIB 71109203713, Plinjanska 25, 20340 Ploče</item>
      <item>Stanislav Marević, OIB 80435916736, Put 2. Dalmatinske Brigade 44, 20345 Staševica</item>
      <item>Željko Kežić, OIB 87803464681, Gračka 14, 20340 Ploče</item>
      <item>GRANO-TRADE d.o.o. za trgovinu i usluge u stečaju, OIB 87278558142, Borisa Papandopula 20/2, 21000 Split</item>
      <item>Ante Dominiković, OIB 84072296370, Mali Prolog 15, 20278 Mali Prolog</item>
      <item>Jure Kežić, OIB 61611695508, Skale Ii 3, 20350 Metković</item>
      <item>Ante Žderić, OIB 92429915957, Vrgoračka 4, 20350 Metković</item>
      <item>ŠIBENSKI REVICON d.o.o. za reviziju i poslovne usluge, OIB 52321849300, Stjepana Radića 44, 22000 Šibenik</item>
      <item>Ante Gašpar, OIB 61028177681, Umčane 19, 21276 Umčani</item>
      <item>Milenko Gujinović, OIB 88915901618, Podgradac 32, 21300 Tučepi</item>
      <item>Nikola Španjić, OIB 78840062552, Otrić-seoci 124, 20342 Otrić-Seoci</item>
      <item>Stipan Kušurin, OIB 79462975655, Omladinska 6, 20345 Staševica</item>
      <item>Jure Španjić, OIB 70697524063, Otrić-seoci 122, 20342 Otrić-Seoci</item>
      <item>Nikola Krstičević, OIB 71097660919, Mali Prolog 7, 20278 Mali Prolog</item>
      <item>Stojan Zloić, OIB 38155195960, Otrić-seoci 7, 20342 Otrić-Seoci</item>
      <item>Marijo Čotić, OIB 78101522431, Otrić-seoci 91, 20342 Otrić-Seoci</item>
      <item>VINOPLOD-VINARIJA, dioničko društvo za proizvodnju i prodaju vina, alkoholnih i bezalkoholnih pića, OIB 47074146147, Velimira Škorpika 2, 22000 Šibenik</item>
    </derivirana_varijabla>
  </DomainObject.Predmet.StrankaListFormatedWithAdressOIB>
  <DomainObject.Predmet.StrankaListNaziv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trankaListNaziv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trankaListNazivFormated>
  <DomainObject.Predmet.StrankaListNaziv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izvorni_sadrzaj>
    <derivirana_varijabla naziv="DomainObject.Predmet.StrankaListNaziv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derivirana_varijabla>
  </DomainObject.Predmet.StrankaListNazivFormatedOIB>
  <DomainObject.Predmet.ProtuStrankaListFormated>
    <izvorni_sadrzaj>
      <item>VRGORKA-VINARIJA dioničko društvo za proizvodnju pića, poljoprivredu i trgovinu u stečaju</item>
    </izvorni_sadrzaj>
    <derivirana_varijabla naziv="DomainObject.Predmet.ProtuStrankaListFormated_1">
      <item>VRGORKA-VINARIJA dioničko društvo za proizvodnju pića, poljoprivredu i trgovinu u stečaju</item>
    </derivirana_varijabla>
  </DomainObject.Predmet.ProtuStrankaListFormated>
  <DomainObject.Predmet.ProtuStrankaListFormatedOIB>
    <izvorni_sadrzaj>
      <item>VRGORKA-VINARIJA dioničko društvo za proizvodnju pića, poljoprivredu i trgovinu u stečaju, OIB 68329484134</item>
    </izvorni_sadrzaj>
    <derivirana_varijabla naziv="DomainObject.Predmet.ProtuStrankaListFormatedOIB_1">
      <item>VRGORKA-VINARIJA dioničko društvo za proizvodnju pića, poljoprivredu i trgovinu u stečaju, OIB 68329484134</item>
    </derivirana_varijabla>
  </DomainObject.Predmet.ProtuStrankaListFormatedOIB>
  <DomainObject.Predmet.ProtuStrankaListFormatedWithAdress>
    <izvorni_sadrzaj>
      <item>VRGORKA-VINARIJA dioničko društvo za proizvodnju pića, poljoprivredu i trgovinu u stečaju, Fra Ivana Rožića 35, 21276 Vrgorac</item>
    </izvorni_sadrzaj>
    <derivirana_varijabla naziv="DomainObject.Predmet.ProtuStrankaListFormatedWithAdress_1">
      <item>VRGORKA-VINARIJA dioničko društvo za proizvodnju pića, poljoprivredu i trgovinu u stečaju, Fra Ivana Rožića 35, 21276 Vrgorac</item>
    </derivirana_varijabla>
  </DomainObject.Predmet.ProtuStrankaListFormatedWithAdress>
  <DomainObject.Predmet.ProtuStrankaListFormatedWithAdressOIB>
    <izvorni_sadrzaj>
      <item>VRGORKA-VINARIJA dioničko društvo za proizvodnju pića, poljoprivredu i trgovinu u stečaju, OIB 68329484134, Fra Ivana Rožića 35, 21276 Vrgorac</item>
    </izvorni_sadrzaj>
    <derivirana_varijabla naziv="DomainObject.Predmet.ProtuStrankaListFormatedWithAdressOIB_1">
      <item>VRGORKA-VINARIJA dioničko društvo za proizvodnju pića, poljoprivredu i trgovinu u stečaju, OIB 68329484134, Fra Ivana Rožića 35, 21276 Vrgorac</item>
    </derivirana_varijabla>
  </DomainObject.Predmet.ProtuStrankaListFormatedWithAdressOIB>
  <DomainObject.Predmet.ProtuStrankaListNazivFormated>
    <izvorni_sadrzaj>
      <item>VRGORKA-VINARIJA dioničko društvo za proizvodnju pića, poljoprivredu i trgovinu u stečaju</item>
    </izvorni_sadrzaj>
    <derivirana_varijabla naziv="DomainObject.Predmet.ProtuStrankaListNazivFormated_1">
      <item>VRGORKA-VINARIJA dioničko društvo za proizvodnju pića, poljoprivredu i trgovinu u stečaju</item>
    </derivirana_varijabla>
  </DomainObject.Predmet.ProtuStrankaListNazivFormated>
  <DomainObject.Predmet.ProtuStrankaListNazivFormatedOIB>
    <izvorni_sadrzaj>
      <item>VRGORKA-VINARIJA dioničko društvo za proizvodnju pića, poljoprivredu i trgovinu u stečaju, OIB 68329484134</item>
    </izvorni_sadrzaj>
    <derivirana_varijabla naziv="DomainObject.Predmet.ProtuStrankaListNazivFormatedOIB_1">
      <item>VRGORKA-VINARIJA dioničko društvo za proizvodnju pića, poljoprivredu i trgovinu u stečaju, OIB 68329484134</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St-72/2015-312</izvorni_sadrzaj>
    <derivirana_varijabla naziv="DomainObject.PoslovniBrojDokumenta_1">St-72/2015-312</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VRGORKA-VINARIJA dioničko društvo za proizvodnju pića, poljoprivredu i trgovinu u stečaju</izvorni_sadrzaj>
    <derivirana_varijabla naziv="DomainObject.Predmet.ProtustrankaIDrugi_1">VRGORKA-VINARIJA dioničko društvo za proizvodnju pića, poljoprivredu i trgovinu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VRGORKA-VINARIJA dioničko društvo za proizvodnju pića, poljoprivredu i trgovinu u stečaju, OIB 68329484134, Fra Ivana Rožića 35, 21276 Vrgorac</izvorni_sadrzaj>
    <derivirana_varijabla naziv="DomainObject.Predmet.ProtustrankaIDrugiAdressOIB_1">VRGORKA-VINARIJA dioničko društvo za proizvodnju pića, poljoprivredu i trgovinu u stečaju, OIB 68329484134, Fra Ivana Rožića 35,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udioniciListNaziv_1">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erivirana_varijabla naziv="OstaliSudionici">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udioniciListNaziv>
  <DomainObject.Predmet.SudioniciListAdressOIB>
    <izvorni_sadrzaj>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tem>PERO ŠPANJIĆ, OIB 99464112570, Otrić-Seci 137,20342 Otrić-Seoci</item>
      <item>KLEMO PETRUŠIĆ, OIB 06135393611, Otrić-Seoci 127,20342 Otrić-Seoci</item>
      <item>LENKO ŠPANJIĆ, OIB 39565927755, Otrić-Seoci 143/2,20342 Otrić-Seoci</item>
      <item>ANTE ANDAČIĆ, OIB 41248478085, Otrić-Seoci 113,20342 Otrić-Seoci</item>
      <item>ROSANDA RAKUŠIĆ, OIB 94740157000, Prolog-Dusina 99,21277 Veliki Prolog</item>
      <item>DARIO GAŠPAR, OIB 24811566872, Draževitići 26,21276 Vrgorac</item>
      <item>OPĆINA POJEZERJE, OIB 86120235377, Otrić-Seoci,20342 Otrić-Seoci</item>
      <item>MIJO MUSULIN, OIB 64231571171, Prvoboraca 8,20345 Staševica</item>
      <item>ZDENKO ZLOIĆ, OIB 69407296506, Kneza Domagoja 3,20350 Metković</item>
      <item>ANTE MAREVIĆ, OIB 62964017402, Mate Gnječa 18,20345 Staševica</item>
      <item>ŽIVKO BARBIR, OIB 12430987661, Draževitići 49,21276 Vrgorac</item>
      <item>PETAR DOMINIKOVIĆ, OIB 42179281635, Mali Prolog 16,20278 Nova Sela</item>
      <item>PETAR MAREVIĆ, OIB 24996823042, Ulica Mate Gnječa 26,20345 Staševica</item>
      <item>ANTE KLINAC, OIB 85916865188, Petra Kežića 7,20345 Staševica</item>
      <item>ANTE MAREVIĆ, OIB 55212820757, Ante Gnječa 7,20345 Staševica</item>
      <item>BORIS GAŠPAR, OIB 20735994402, Umčane 81 A,21276 Vrgorac</item>
      <item>JURE MUSULIN, OIB 12648479437, A. Musulina 3,20345 Staševica</item>
      <item>Darko Gašpar, OIB 92977338642, Umčane 45,21276 Umčani</item>
      <item>Stipe Dodig, OIB 98272441793, V. Prolog 27,21276 Veliki Prolog</item>
      <item>Nedjeljko Dominiković, OIB 79171354026, Otrić-seoci 216/1,20342 Otrić-Seoci</item>
      <item>Ante Šunjić, OIB 10563956278, Stipana Šunjića 14,20345 Staševica</item>
      <item>Slobodan Musulin, OIB 36591000916, Andrije Musulina 19,20345 Staševica</item>
      <item>Mate Rakić, OIB 98963135346, Kotezi 6,21276 Kotezi</item>
      <item>Drago Radić, OIB 34700552267, Kotezi 60,21276 Kotezi</item>
      <item>Smiljan Plećaš, OIB 69814533401, Joze Jerkovića 5,20345 Staševica</item>
      <item>Ante Franić, OIB 92049344681, Dusina 137,21276 Dusina</item>
      <item>Dragutin Rončević, OIB 35324955966, Ulica Ante Usorca 7,20345 Staševica</item>
      <item>Rajko Erceg, OIB 53712358434, V. Prolog 117,21276 Veliki Prolog</item>
      <item>Jure Šunjić, OIB 60184100511, Joze Rončevića 6,20345 Staševica</item>
      <item>Ante Barbir, OIB 10051866046, Omladinska 1,20345 Staševica</item>
      <item>Tadija Gašpar, OIB 18460399417, Umčane 6,21276 Umčani</item>
      <item>Tinka Radić, OIB 90759091214, Kotezi 56,21276 Kotezi</item>
      <item>Petar Antunović, OIB 82288749043, Otrić-seoci 118,20342 Otrić-Seoci</item>
      <item>Vitko Plećaš, OIB 85119088919, Zorke Grgurinović 3,20345 Staševica</item>
      <item>Manda Franić, OIB 78953540112, Vina 3,21276 Vina</item>
      <item>Drago Vukušić, OIB 08144223646, Otrić-seoci 57,20342 Otrić-Seoci</item>
      <item>Dražan Erceg, OIB 00947083923, V. Prolog 95,21276 Veliki Prolog</item>
      <item>Vice Zloić, OIB 60152892974, Otrić-seoci 112,20342 Otrić-Seoci</item>
      <item>Ivan Družijanić, OIB 39429157408, Kobiljača 8,20278 Kobiljača</item>
      <item>Petar Matić, OIB 31688219294, Otrić-seoci 40,20342 Otrić-Seoci</item>
      <item>Ivanka Stanković, OIB 62708007412, Dusina 103,21276 Dusina</item>
      <item>Ivica Stanković, OIB 71177192124, Dusina 103,21276 Dusina</item>
      <item>Markica Musulin, OIB 32003208400, Umčane 26,21276 Umčani</item>
      <item>Nediljko Zloić, OIB 49819182530, Splitska 23,20350 Metković</item>
      <item>Mate Dominiković, OIB 86630529470, Trg Prišnica 8,20340 Ploče</item>
      <item>Zoran Vukušić, OIB 57462829806, Otrić-seoci 11,20342 Otrić-Seoci</item>
      <item>Joško Čotić, OIB 23263196392, Otrić-seoci 140,20342 Otrić-Seoci</item>
      <item>Mira Marević, OIB 95980884508, Ulica Mate Gnječa 13,20345 Staševica</item>
      <item>Vojko Franić, OIB 70593911929, Vukovarska 27,21276 Vrgorac</item>
      <item>Živko Cikoja, OIB 78948045859, Težačka 1,21276 Vrgorac</item>
      <item>Darinka Cikoja, OIB 50352023695, Težačka 1,21276 Vrgorac</item>
      <item>Jurka Gnječ, OIB 37885620910, Put 2. Dalmatinske Brigade 65,20345 Staševica</item>
      <item>Željko Polić, OIB 34888159106, Orah 17,21276 Orah</item>
      <item>Zlatan Polić, OIB 51853300208, Orah 17,21276 Orah</item>
      <item>Ljerka Polić, OIB 87836766655, Orah 17,21276 Orah</item>
      <item>Miroslav Klaričić, OIB 16560958309, A.g.matoša 14,21276 Vrgorac</item>
      <item>Ivan Primorac, OIB 32087784783, Stilja 130,21276 Stilja</item>
      <item>Ante Erceg, OIB 42388157198, V. Prolog 107,21276 Veliki Prolog</item>
      <item>Ivica Gujinović, OIB 53105848817, Kobiljača 24,20278 Kobiljača</item>
      <item>Joško Erceg, OIB 65014014819, V. Prolog 144,21276 Veliki Prolog</item>
      <item>Nikica Rončević, OIB 65779978450, Put 2. Dalmatinske Brigade 28,20345 Staševica</item>
      <item>Miro Gašpar, OIB 74341478453, Umčane 70,21276 Umčani</item>
      <item>Velimir Usorac, OIB 11171895353, Biokovska 28,21334 Gradac</item>
      <item>Ivo Franić, OIB 89875405621, Vina 17,21276 Vina</item>
      <item>Srećko Musulin, OIB 60494375806, Kobiljača 57,20278 Kobiljača</item>
      <item>Stanko Antunović, OIB 36551958305, Otrić-seoci 117,20342 Otrić-Seoci</item>
      <item>Joze Usorac, OIB 03373137902, Jadranska 145,21334 Gradac</item>
      <item>Miljenko Barbir, OIB 80544140465, Draževitići 16,21275 Draževitići</item>
      <item>Siniša Barbir, OIB 70607234657, Draževitići 18,21275 Draževitići</item>
      <item>Nediljko Barbir, OIB 85525138042, Vukovarska 4,20340 Ploče</item>
      <item>Željko Barbir, OIB 76583046262, Put 2. Dalmatinske Brigade 3,20345 Staševica</item>
      <item>Miroslav Barbir, OIB 31559456442, Vladimira Nazora 47,20340 Ploče</item>
      <item>Neven Barbir, OIB 62562788394, Tina Ujevića 20,20340 Ploče</item>
      <item>Vjerica Musulin, OIB 47935831843, Put 2. Dalmatinske Brigade 35,20345 Staševica</item>
      <item>Sanja Antolović, OIB 50006599932, Marovska 6,10298 Donja Bistra</item>
      <item>Ankica Arl, OIB 68379952038, Martinišće 29a,49210 Martinišće</item>
      <item>Danica Dominiković, OIB 20092161298, Otrić-seoci 172,20342 Otrić-Seoci</item>
      <item>Srdjan Franić, OIB 27118694006, Vina 23,21276 Vina</item>
      <item>Studenka Gašpar, OIB 64156995702, Umčane 5,21276 Umčani</item>
      <item>Davor Franić, OIB 04969568460, V. Prolog 20,21276 Veliki Prolog</item>
      <item>Tihomir Gašpar, OIB 80667894043, Umčane 55,21276 Umčani</item>
      <item>Tonći Barbir, OIB 58878078364, Draževitići 44,21275 Draževitići</item>
      <item>Drago Zloić, OIB 97495670157, Stjepana Radića 20,20350 Metković</item>
      <item>Jurica Barbir, OIB 33105312908, Draževitići 12,21275 Draževitići</item>
      <item>Zoran Šalinović, OIB 24975793286, V. Prolog 52,21276 Veliki Prolog</item>
      <item>Ivica Franić, OIB 28300011042, Vina 43,21276 Vina</item>
      <item>Tomislav Gnječ, OIB 97707562789, Stjepana Radića 9,20340 Ploče</item>
      <item>Vinko Pear, OIB 08778261413, Otrić-seoci 209,20342 Otrić-Seoci</item>
      <item>Mirko Dropulić, OIB 64146858870, Ulica Joze Rončevića 4a,20345 Staševica</item>
      <item>Boško Sikirić, OIB 13678901555, Put 2. Dalmatinske Brigade 67,20345 Staševica</item>
      <item>Dušan Čotić, OIB 90429814752, Otrić-seoci 92,20342 Otrić-Seoci</item>
      <item>Petar Šalinović, OIB 39663621923, V. Prolog 14a,21276 Veliki Prolog</item>
      <item>Pavao Franić, OIB 31371809612, Vina 46,21276 Vina</item>
      <item>Ivica Kuran, OIB 80498037346, Stjepana Radića 92,20350 Metković</item>
      <item>Mate Gašpar, OIB 03949310255, Umčane 12,21276 Umčani</item>
      <item>Ivan Dominiković, OIB 27752544403, Rogotinska 1,20340 Ploče</item>
      <item>Josip Gašpar, OIB 57758101072, Pčelinjak Ii 6,21276 Vrgorac</item>
      <item>Nevenko Ilić, OIB 67064123011, Dusina 36,21276 Dusina</item>
      <item>Branko Gnječ, OIB 47715141149, Mate Gnječa 11,20345 Staševica</item>
      <item>HRVAŠTINA d.o.o. za proizvodnju, trgovinu i usluge, OIB 14196189132, Glavice 292,21230 Sinj</item>
      <item>Dujo Barbir, OIB 22932457114, Draževitići 55a,21275 Draževitići</item>
      <item>Anka Plećaš, OIB 37507881245, Zorke Grgurinović 3,20345 Staševica</item>
      <item>Mila Šimunović, OIB 65936005043, Kobiljača 61a,20278 Kobiljača</item>
      <item>Mate Družijanić, OIB 71109203713, Plinjanska 25,20340 Ploče</item>
      <item>Stanislav Marević, OIB 80435916736, Put 2. Dalmatinske Brigade 44,20345 Staševica</item>
      <item>Željko Kežić, OIB 87803464681, Gračka 14,20340 Ploče</item>
      <item>GRANO-TRADE d.o.o. za trgovinu i usluge u stečaju, OIB 87278558142, Borisa Papandopula 20/2,21000 Split</item>
      <item>Ante Dominiković, OIB 84072296370, Mali Prolog 15,20278 Mali Prolog</item>
      <item>Jure Kežić, OIB 61611695508, Skale Ii 3,20350 Metković</item>
      <item>Ante Žderić, OIB 92429915957, Vrgoračka 4,20350 Metković</item>
      <item>ŠIBENSKI REVICON d.o.o. za reviziju i poslovne usluge, OIB 52321849300, Stjepana Radića 44,22000 Šibenik</item>
      <item>Ante Gašpar, OIB 61028177681, Umčane 19,21276 Umčani</item>
      <item>Milenko Gujinović, OIB 88915901618, Podgradac 32,21300 Tučepi</item>
      <item>Nikola Španjić, OIB 78840062552, Otrić-seoci 124,20342 Otrić-Seoci</item>
      <item>Stipan Kušurin, OIB 79462975655, Omladinska 6,20345 Staševica</item>
      <item>Jure Španjić, OIB 70697524063, Otrić-seoci 122,20342 Otrić-Seoci</item>
      <item>Nikola Krstičević, OIB 71097660919, Mali Prolog 7,20278 Mali Prolog</item>
      <item>Stojan Zloić, OIB 38155195960, Otrić-seoci 7,20342 Otrić-Seoci</item>
      <item>Marijo Čotić, OIB 78101522431, Otrić-seoci 91,20342 Otrić-Seoci</item>
      <item>VINOPLOD-VINARIJA, dioničko društvo za proizvodnju i prodaju vina, alkoholnih i bezalkoholnih pića, OIB 47074146147, Velimira Škorpika 2,22000 Šibenik</item>
    </izvorni_sadrzaj>
    <derivirana_varijabla naziv="DomainObject.Predmet.SudioniciListAdressOIB_1">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tem>PERO ŠPANJIĆ, OIB 99464112570, Otrić-Seci 137,20342 Otrić-Seoci</item>
      <item>KLEMO PETRUŠIĆ, OIB 06135393611, Otrić-Seoci 127,20342 Otrić-Seoci</item>
      <item>LENKO ŠPANJIĆ, OIB 39565927755, Otrić-Seoci 143/2,20342 Otrić-Seoci</item>
      <item>ANTE ANDAČIĆ, OIB 41248478085, Otrić-Seoci 113,20342 Otrić-Seoci</item>
      <item>ROSANDA RAKUŠIĆ, OIB 94740157000, Prolog-Dusina 99,21277 Veliki Prolog</item>
      <item>DARIO GAŠPAR, OIB 24811566872, Draževitići 26,21276 Vrgorac</item>
      <item>OPĆINA POJEZERJE, OIB 86120235377, Otrić-Seoci,20342 Otrić-Seoci</item>
      <item>MIJO MUSULIN, OIB 64231571171, Prvoboraca 8,20345 Staševica</item>
      <item>ZDENKO ZLOIĆ, OIB 69407296506, Kneza Domagoja 3,20350 Metković</item>
      <item>ANTE MAREVIĆ, OIB 62964017402, Mate Gnječa 18,20345 Staševica</item>
      <item>ŽIVKO BARBIR, OIB 12430987661, Draževitići 49,21276 Vrgorac</item>
      <item>PETAR DOMINIKOVIĆ, OIB 42179281635, Mali Prolog 16,20278 Nova Sela</item>
      <item>PETAR MAREVIĆ, OIB 24996823042, Ulica Mate Gnječa 26,20345 Staševica</item>
      <item>ANTE KLINAC, OIB 85916865188, Petra Kežića 7,20345 Staševica</item>
      <item>ANTE MAREVIĆ, OIB 55212820757, Ante Gnječa 7,20345 Staševica</item>
      <item>BORIS GAŠPAR, OIB 20735994402, Umčane 81 A,21276 Vrgorac</item>
      <item>JURE MUSULIN, OIB 12648479437, A. Musulina 3,20345 Staševica</item>
      <item>Darko Gašpar, OIB 92977338642, Umčane 45,21276 Umčani</item>
      <item>Stipe Dodig, OIB 98272441793, V. Prolog 27,21276 Veliki Prolog</item>
      <item>Nedjeljko Dominiković, OIB 79171354026, Otrić-seoci 216/1,20342 Otrić-Seoci</item>
      <item>Ante Šunjić, OIB 10563956278, Stipana Šunjića 14,20345 Staševica</item>
      <item>Slobodan Musulin, OIB 36591000916, Andrije Musulina 19,20345 Staševica</item>
      <item>Mate Rakić, OIB 98963135346, Kotezi 6,21276 Kotezi</item>
      <item>Drago Radić, OIB 34700552267, Kotezi 60,21276 Kotezi</item>
      <item>Smiljan Plećaš, OIB 69814533401, Joze Jerkovića 5,20345 Staševica</item>
      <item>Ante Franić, OIB 92049344681, Dusina 137,21276 Dusina</item>
      <item>Dragutin Rončević, OIB 35324955966, Ulica Ante Usorca 7,20345 Staševica</item>
      <item>Rajko Erceg, OIB 53712358434, V. Prolog 117,21276 Veliki Prolog</item>
      <item>Jure Šunjić, OIB 60184100511, Joze Rončevića 6,20345 Staševica</item>
      <item>Ante Barbir, OIB 10051866046, Omladinska 1,20345 Staševica</item>
      <item>Tadija Gašpar, OIB 18460399417, Umčane 6,21276 Umčani</item>
      <item>Tinka Radić, OIB 90759091214, Kotezi 56,21276 Kotezi</item>
      <item>Petar Antunović, OIB 82288749043, Otrić-seoci 118,20342 Otrić-Seoci</item>
      <item>Vitko Plećaš, OIB 85119088919, Zorke Grgurinović 3,20345 Staševica</item>
      <item>Manda Franić, OIB 78953540112, Vina 3,21276 Vina</item>
      <item>Drago Vukušić, OIB 08144223646, Otrić-seoci 57,20342 Otrić-Seoci</item>
      <item>Dražan Erceg, OIB 00947083923, V. Prolog 95,21276 Veliki Prolog</item>
      <item>Vice Zloić, OIB 60152892974, Otrić-seoci 112,20342 Otrić-Seoci</item>
      <item>Ivan Družijanić, OIB 39429157408, Kobiljača 8,20278 Kobiljača</item>
      <item>Petar Matić, OIB 31688219294, Otrić-seoci 40,20342 Otrić-Seoci</item>
      <item>Ivanka Stanković, OIB 62708007412, Dusina 103,21276 Dusina</item>
      <item>Ivica Stanković, OIB 71177192124, Dusina 103,21276 Dusina</item>
      <item>Markica Musulin, OIB 32003208400, Umčane 26,21276 Umčani</item>
      <item>Nediljko Zloić, OIB 49819182530, Splitska 23,20350 Metković</item>
      <item>Mate Dominiković, OIB 86630529470, Trg Prišnica 8,20340 Ploče</item>
      <item>Zoran Vukušić, OIB 57462829806, Otrić-seoci 11,20342 Otrić-Seoci</item>
      <item>Joško Čotić, OIB 23263196392, Otrić-seoci 140,20342 Otrić-Seoci</item>
      <item>Mira Marević, OIB 95980884508, Ulica Mate Gnječa 13,20345 Staševica</item>
      <item>Vojko Franić, OIB 70593911929, Vukovarska 27,21276 Vrgorac</item>
      <item>Živko Cikoja, OIB 78948045859, Težačka 1,21276 Vrgorac</item>
      <item>Darinka Cikoja, OIB 50352023695, Težačka 1,21276 Vrgorac</item>
      <item>Jurka Gnječ, OIB 37885620910, Put 2. Dalmatinske Brigade 65,20345 Staševica</item>
      <item>Željko Polić, OIB 34888159106, Orah 17,21276 Orah</item>
      <item>Zlatan Polić, OIB 51853300208, Orah 17,21276 Orah</item>
      <item>Ljerka Polić, OIB 87836766655, Orah 17,21276 Orah</item>
      <item>Miroslav Klaričić, OIB 16560958309, A.g.matoša 14,21276 Vrgorac</item>
      <item>Ivan Primorac, OIB 32087784783, Stilja 130,21276 Stilja</item>
      <item>Ante Erceg, OIB 42388157198, V. Prolog 107,21276 Veliki Prolog</item>
      <item>Ivica Gujinović, OIB 53105848817, Kobiljača 24,20278 Kobiljača</item>
      <item>Joško Erceg, OIB 65014014819, V. Prolog 144,21276 Veliki Prolog</item>
      <item>Nikica Rončević, OIB 65779978450, Put 2. Dalmatinske Brigade 28,20345 Staševica</item>
      <item>Miro Gašpar, OIB 74341478453, Umčane 70,21276 Umčani</item>
      <item>Velimir Usorac, OIB 11171895353, Biokovska 28,21334 Gradac</item>
      <item>Ivo Franić, OIB 89875405621, Vina 17,21276 Vina</item>
      <item>Srećko Musulin, OIB 60494375806, Kobiljača 57,20278 Kobiljača</item>
      <item>Stanko Antunović, OIB 36551958305, Otrić-seoci 117,20342 Otrić-Seoci</item>
      <item>Joze Usorac, OIB 03373137902, Jadranska 145,21334 Gradac</item>
      <item>Miljenko Barbir, OIB 80544140465, Draževitići 16,21275 Draževitići</item>
      <item>Siniša Barbir, OIB 70607234657, Draževitići 18,21275 Draževitići</item>
      <item>Nediljko Barbir, OIB 85525138042, Vukovarska 4,20340 Ploče</item>
      <item>Željko Barbir, OIB 76583046262, Put 2. Dalmatinske Brigade 3,20345 Staševica</item>
      <item>Miroslav Barbir, OIB 31559456442, Vladimira Nazora 47,20340 Ploče</item>
      <item>Neven Barbir, OIB 62562788394, Tina Ujevića 20,20340 Ploče</item>
      <item>Vjerica Musulin, OIB 47935831843, Put 2. Dalmatinske Brigade 35,20345 Staševica</item>
      <item>Sanja Antolović, OIB 50006599932, Marovska 6,10298 Donja Bistra</item>
      <item>Ankica Arl, OIB 68379952038, Martinišće 29a,49210 Martinišće</item>
      <item>Danica Dominiković, OIB 20092161298, Otrić-seoci 172,20342 Otrić-Seoci</item>
      <item>Srdjan Franić, OIB 27118694006, Vina 23,21276 Vina</item>
      <item>Studenka Gašpar, OIB 64156995702, Umčane 5,21276 Umčani</item>
      <item>Davor Franić, OIB 04969568460, V. Prolog 20,21276 Veliki Prolog</item>
      <item>Tihomir Gašpar, OIB 80667894043, Umčane 55,21276 Umčani</item>
      <item>Tonći Barbir, OIB 58878078364, Draževitići 44,21275 Draževitići</item>
      <item>Drago Zloić, OIB 97495670157, Stjepana Radića 20,20350 Metković</item>
      <item>Jurica Barbir, OIB 33105312908, Draževitići 12,21275 Draževitići</item>
      <item>Zoran Šalinović, OIB 24975793286, V. Prolog 52,21276 Veliki Prolog</item>
      <item>Ivica Franić, OIB 28300011042, Vina 43,21276 Vina</item>
      <item>Tomislav Gnječ, OIB 97707562789, Stjepana Radića 9,20340 Ploče</item>
      <item>Vinko Pear, OIB 08778261413, Otrić-seoci 209,20342 Otrić-Seoci</item>
      <item>Mirko Dropulić, OIB 64146858870, Ulica Joze Rončevića 4a,20345 Staševica</item>
      <item>Boško Sikirić, OIB 13678901555, Put 2. Dalmatinske Brigade 67,20345 Staševica</item>
      <item>Dušan Čotić, OIB 90429814752, Otrić-seoci 92,20342 Otrić-Seoci</item>
      <item>Petar Šalinović, OIB 39663621923, V. Prolog 14a,21276 Veliki Prolog</item>
      <item>Pavao Franić, OIB 31371809612, Vina 46,21276 Vina</item>
      <item>Ivica Kuran, OIB 80498037346, Stjepana Radića 92,20350 Metković</item>
      <item>Mate Gašpar, OIB 03949310255, Umčane 12,21276 Umčani</item>
      <item>Ivan Dominiković, OIB 27752544403, Rogotinska 1,20340 Ploče</item>
      <item>Josip Gašpar, OIB 57758101072, Pčelinjak Ii 6,21276 Vrgorac</item>
      <item>Nevenko Ilić, OIB 67064123011, Dusina 36,21276 Dusina</item>
      <item>Branko Gnječ, OIB 47715141149, Mate Gnječa 11,20345 Staševica</item>
      <item>HRVAŠTINA d.o.o. za proizvodnju, trgovinu i usluge, OIB 14196189132, Glavice 292,21230 Sinj</item>
      <item>Dujo Barbir, OIB 22932457114, Draževitići 55a,21275 Draževitići</item>
      <item>Anka Plećaš, OIB 37507881245, Zorke Grgurinović 3,20345 Staševica</item>
      <item>Mila Šimunović, OIB 65936005043, Kobiljača 61a,20278 Kobiljača</item>
      <item>Mate Družijanić, OIB 71109203713, Plinjanska 25,20340 Ploče</item>
      <item>Stanislav Marević, OIB 80435916736, Put 2. Dalmatinske Brigade 44,20345 Staševica</item>
      <item>Željko Kežić, OIB 87803464681, Gračka 14,20340 Ploče</item>
      <item>GRANO-TRADE d.o.o. za trgovinu i usluge u stečaju, OIB 87278558142, Borisa Papandopula 20/2,21000 Split</item>
      <item>Ante Dominiković, OIB 84072296370, Mali Prolog 15,20278 Mali Prolog</item>
      <item>Jure Kežić, OIB 61611695508, Skale Ii 3,20350 Metković</item>
      <item>Ante Žderić, OIB 92429915957, Vrgoračka 4,20350 Metković</item>
      <item>ŠIBENSKI REVICON d.o.o. za reviziju i poslovne usluge, OIB 52321849300, Stjepana Radića 44,22000 Šibenik</item>
      <item>Ante Gašpar, OIB 61028177681, Umčane 19,21276 Umčani</item>
      <item>Milenko Gujinović, OIB 88915901618, Podgradac 32,21300 Tučepi</item>
      <item>Nikola Španjić, OIB 78840062552, Otrić-seoci 124,20342 Otrić-Seoci</item>
      <item>Stipan Kušurin, OIB 79462975655, Omladinska 6,20345 Staševica</item>
      <item>Jure Španjić, OIB 70697524063, Otrić-seoci 122,20342 Otrić-Seoci</item>
      <item>Nikola Krstičević, OIB 71097660919, Mali Prolog 7,20278 Mali Prolog</item>
      <item>Stojan Zloić, OIB 38155195960, Otrić-seoci 7,20342 Otrić-Seoci</item>
      <item>Marijo Čotić, OIB 78101522431, Otrić-seoci 91,20342 Otrić-Seoci</item>
      <item>VINOPLOD-VINARIJA, dioničko društvo za proizvodnju i prodaju vina, alkoholnih i bezalkoholnih pića, OIB 47074146147, Velimira Škorpika 2,22000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Nikola Krstičević, OIB 71097660919</izvorni_sadrzaj>
    <derivirana_varijabla naziv="DomainObject.Predmet.PristojbeSudionikNazivOIB_1">Nikola Krstičević, OIB 71097660919</derivirana_varijabla>
  </DomainObject.Predmet.PristojbeSudionikNazivOIB>
  <DomainObject.Predmet.PristojbePNB>
    <izvorni_sadrzaj>HR635045-3566-10027262472</izvorni_sadrzaj>
    <derivirana_varijabla naziv="DomainObject.Predmet.PristojbePNB_1">HR635045-3566-10027262472</derivirana_varijabla>
  </DomainObject.Predmet.PristojbePNB>
  <DomainObject.Predmet.PristojbeIznos>
    <izvorni_sadrzaj>176,00</izvorni_sadrzaj>
    <derivirana_varijabla naziv="DomainObject.Predmet.PristojbeIznos_1">176,00</derivirana_varijabla>
  </DomainObject.Predmet.PristojbeIznos>
  <DomainObject.Predmet.PristojbeOpisPlacanja>
    <izvorni_sadrzaj>Pristojba St-72/2015, TS ST.</izvorni_sadrzaj>
    <derivirana_varijabla naziv="DomainObject.Predmet.PristojbeOpisPlacanja_1">Pristojba St-72/2015, TS ST.</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tem>, OIB 99464112570</item>
      <item>, OIB 06135393611</item>
      <item>, OIB 39565927755</item>
      <item>, OIB 41248478085</item>
      <item>, OIB 94740157000</item>
      <item>, OIB 24811566872</item>
      <item>, OIB 86120235377</item>
      <item>, OIB 64231571171</item>
      <item>, OIB 69407296506</item>
      <item>, OIB 62964017402</item>
      <item>, OIB 12430987661</item>
      <item>, OIB 42179281635</item>
      <item>, OIB 24996823042</item>
      <item>, OIB 85916865188</item>
      <item>, OIB 55212820757</item>
      <item>, OIB 20735994402</item>
      <item>, OIB 12648479437</item>
      <item>, OIB 92977338642</item>
      <item>, OIB 98272441793</item>
      <item>, OIB 79171354026</item>
      <item>, OIB 10563956278</item>
      <item>, OIB 36591000916</item>
      <item>, OIB 98963135346</item>
      <item>, OIB 34700552267</item>
      <item>, OIB 69814533401</item>
      <item>, OIB 92049344681</item>
      <item>, OIB 35324955966</item>
      <item>, OIB 53712358434</item>
      <item>, OIB 60184100511</item>
      <item>, OIB 10051866046</item>
      <item>, OIB 18460399417</item>
      <item>, OIB 90759091214</item>
      <item>, OIB 82288749043</item>
      <item>, OIB 85119088919</item>
      <item>, OIB 78953540112</item>
      <item>, OIB 08144223646</item>
      <item>, OIB 00947083923</item>
      <item>, OIB 60152892974</item>
      <item>, OIB 39429157408</item>
      <item>, OIB 31688219294</item>
      <item>, OIB 62708007412</item>
      <item>, OIB 71177192124</item>
      <item>, OIB 32003208400</item>
      <item>, OIB 49819182530</item>
      <item>, OIB 86630529470</item>
      <item>, OIB 57462829806</item>
      <item>, OIB 23263196392</item>
      <item>, OIB 95980884508</item>
      <item>, OIB 70593911929</item>
      <item>, OIB 78948045859</item>
      <item>, OIB 50352023695</item>
      <item>, OIB 37885620910</item>
      <item>, OIB 34888159106</item>
      <item>, OIB 51853300208</item>
      <item>, OIB 87836766655</item>
      <item>, OIB 16560958309</item>
      <item>, OIB 32087784783</item>
      <item>, OIB 42388157198</item>
      <item>, OIB 53105848817</item>
      <item>, OIB 65014014819</item>
      <item>, OIB 65779978450</item>
      <item>, OIB 74341478453</item>
      <item>, OIB 11171895353</item>
      <item>, OIB 89875405621</item>
      <item>, OIB 60494375806</item>
      <item>, OIB 36551958305</item>
      <item>, OIB 03373137902</item>
      <item>, OIB 80544140465</item>
      <item>, OIB 70607234657</item>
      <item>, OIB 85525138042</item>
      <item>, OIB 76583046262</item>
      <item>, OIB 31559456442</item>
      <item>, OIB 62562788394</item>
      <item>, OIB 47935831843</item>
      <item>, OIB 50006599932</item>
      <item>, OIB 68379952038</item>
      <item>, OIB 20092161298</item>
      <item>, OIB 27118694006</item>
      <item>, OIB 64156995702</item>
      <item>, OIB 04969568460</item>
      <item>, OIB 80667894043</item>
      <item>, OIB 58878078364</item>
      <item>, OIB 97495670157</item>
      <item>, OIB 33105312908</item>
      <item>, OIB 24975793286</item>
      <item>, OIB 28300011042</item>
      <item>, OIB 97707562789</item>
      <item>, OIB 08778261413</item>
      <item>, OIB 64146858870</item>
      <item>, OIB 13678901555</item>
      <item>, OIB 90429814752</item>
      <item>, OIB 39663621923</item>
      <item>, OIB 31371809612</item>
      <item>, OIB 80498037346</item>
      <item>, OIB 03949310255</item>
      <item>, OIB 27752544403</item>
      <item>, OIB 57758101072</item>
      <item>, OIB 67064123011</item>
      <item>, OIB 47715141149</item>
      <item>, OIB 14196189132</item>
      <item>, OIB 22932457114</item>
      <item>, OIB 37507881245</item>
      <item>, OIB 65936005043</item>
      <item>, OIB 71109203713</item>
      <item>, OIB 80435916736</item>
      <item>, OIB 87803464681</item>
      <item>, OIB 87278558142</item>
      <item>, OIB 84072296370</item>
      <item>, OIB 61611695508</item>
      <item>, OIB 92429915957</item>
      <item>, OIB 52321849300</item>
      <item>, OIB 61028177681</item>
      <item>, OIB 88915901618</item>
      <item>, OIB 78840062552</item>
      <item>, OIB 79462975655</item>
      <item>, OIB 70697524063</item>
      <item>, OIB 71097660919</item>
      <item>, OIB 38155195960</item>
      <item>, OIB 78101522431</item>
      <item>, OIB 47074146147</item>
    </izvorni_sadrzaj>
    <derivirana_varijabla naziv="DomainObject.Predmet.SudioniciListNazivOIB_1">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tem>, OIB 99464112570</item>
      <item>, OIB 06135393611</item>
      <item>, OIB 39565927755</item>
      <item>, OIB 41248478085</item>
      <item>, OIB 94740157000</item>
      <item>, OIB 24811566872</item>
      <item>, OIB 86120235377</item>
      <item>, OIB 64231571171</item>
      <item>, OIB 69407296506</item>
      <item>, OIB 62964017402</item>
      <item>, OIB 12430987661</item>
      <item>, OIB 42179281635</item>
      <item>, OIB 24996823042</item>
      <item>, OIB 85916865188</item>
      <item>, OIB 55212820757</item>
      <item>, OIB 20735994402</item>
      <item>, OIB 12648479437</item>
      <item>, OIB 92977338642</item>
      <item>, OIB 98272441793</item>
      <item>, OIB 79171354026</item>
      <item>, OIB 10563956278</item>
      <item>, OIB 36591000916</item>
      <item>, OIB 98963135346</item>
      <item>, OIB 34700552267</item>
      <item>, OIB 69814533401</item>
      <item>, OIB 92049344681</item>
      <item>, OIB 35324955966</item>
      <item>, OIB 53712358434</item>
      <item>, OIB 60184100511</item>
      <item>, OIB 10051866046</item>
      <item>, OIB 18460399417</item>
      <item>, OIB 90759091214</item>
      <item>, OIB 82288749043</item>
      <item>, OIB 85119088919</item>
      <item>, OIB 78953540112</item>
      <item>, OIB 08144223646</item>
      <item>, OIB 00947083923</item>
      <item>, OIB 60152892974</item>
      <item>, OIB 39429157408</item>
      <item>, OIB 31688219294</item>
      <item>, OIB 62708007412</item>
      <item>, OIB 71177192124</item>
      <item>, OIB 32003208400</item>
      <item>, OIB 49819182530</item>
      <item>, OIB 86630529470</item>
      <item>, OIB 57462829806</item>
      <item>, OIB 23263196392</item>
      <item>, OIB 95980884508</item>
      <item>, OIB 70593911929</item>
      <item>, OIB 78948045859</item>
      <item>, OIB 50352023695</item>
      <item>, OIB 37885620910</item>
      <item>, OIB 34888159106</item>
      <item>, OIB 51853300208</item>
      <item>, OIB 87836766655</item>
      <item>, OIB 16560958309</item>
      <item>, OIB 32087784783</item>
      <item>, OIB 42388157198</item>
      <item>, OIB 53105848817</item>
      <item>, OIB 65014014819</item>
      <item>, OIB 65779978450</item>
      <item>, OIB 74341478453</item>
      <item>, OIB 11171895353</item>
      <item>, OIB 89875405621</item>
      <item>, OIB 60494375806</item>
      <item>, OIB 36551958305</item>
      <item>, OIB 03373137902</item>
      <item>, OIB 80544140465</item>
      <item>, OIB 70607234657</item>
      <item>, OIB 85525138042</item>
      <item>, OIB 76583046262</item>
      <item>, OIB 31559456442</item>
      <item>, OIB 62562788394</item>
      <item>, OIB 47935831843</item>
      <item>, OIB 50006599932</item>
      <item>, OIB 68379952038</item>
      <item>, OIB 20092161298</item>
      <item>, OIB 27118694006</item>
      <item>, OIB 64156995702</item>
      <item>, OIB 04969568460</item>
      <item>, OIB 80667894043</item>
      <item>, OIB 58878078364</item>
      <item>, OIB 97495670157</item>
      <item>, OIB 33105312908</item>
      <item>, OIB 24975793286</item>
      <item>, OIB 28300011042</item>
      <item>, OIB 97707562789</item>
      <item>, OIB 08778261413</item>
      <item>, OIB 64146858870</item>
      <item>, OIB 13678901555</item>
      <item>, OIB 90429814752</item>
      <item>, OIB 39663621923</item>
      <item>, OIB 31371809612</item>
      <item>, OIB 80498037346</item>
      <item>, OIB 03949310255</item>
      <item>, OIB 27752544403</item>
      <item>, OIB 57758101072</item>
      <item>, OIB 67064123011</item>
      <item>, OIB 47715141149</item>
      <item>, OIB 14196189132</item>
      <item>, OIB 22932457114</item>
      <item>, OIB 37507881245</item>
      <item>, OIB 65936005043</item>
      <item>, OIB 71109203713</item>
      <item>, OIB 80435916736</item>
      <item>, OIB 87803464681</item>
      <item>, OIB 87278558142</item>
      <item>, OIB 84072296370</item>
      <item>, OIB 61611695508</item>
      <item>, OIB 92429915957</item>
      <item>, OIB 52321849300</item>
      <item>, OIB 61028177681</item>
      <item>, OIB 88915901618</item>
      <item>, OIB 78840062552</item>
      <item>, OIB 79462975655</item>
      <item>, OIB 70697524063</item>
      <item>, OIB 71097660919</item>
      <item>, OIB 38155195960</item>
      <item>, OIB 78101522431</item>
      <item>, OIB 47074146147</item>
    </derivirana_varijabla>
  </DomainObject.Predmet.SudioniciListNazivOIB>
  <DomainObject.Barcode>
    <izvorni_sadrzaj>iVBORw0KGgoAAAANSUhEUgAABVUAAAFBAQAAAABf6XKMAAAEUElEQVR42u3dQW7cMAyFYQI6wBxJ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</izvorni_sadrzaj>
    <derivirana_varijabla naziv="DomainObject.Barcode_1">iVBORw0KGgoAAAANSUhEUgAABVUAAAFBAQAAAABf6XKMAAAEUElEQVR42u3dQW7cMAyFYQI6wBxJ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</derivirana_varijabla>
  </DomainObject.Barcode>
  <DomainObject.Predmet.PristojbeDatumRokPlacanja>
    <izvorni_sadrzaj/>
    <derivirana_varijabla naziv="DomainObject.Predmet.PristojbeDatumRokPlacanja_1"/>
  </DomainObject.Predmet.PristojbeDatumRokPlacanja>
  <DomainObject.Predmet.PristojbeNazivVrste>
    <izvorni_sadrzaj>Prijava svakog pojedinog potraživanja</izvorni_sadrzaj>
    <derivirana_varijabla naziv="DomainObject.Predmet.PristojbeNazivVrste_1">Prijava svakog pojedinog potraživanja</derivirana_varijabla>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A05FAC-4CE2-4BD7-A008-E0453C0E5C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505</properties:Words>
  <properties:Characters>2775</properties:Characters>
  <properties:Lines>98</properties:Lines>
  <properties:Paragraphs>44</properties:Paragraphs>
  <properties:TotalTime>10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Standardni eSPIS MasterTemplate predložak za MS Word</vt:lpstr>
      <vt:lpstr/>
    </vt:vector>
  </properties:TitlesOfParts>
  <properties:LinksUpToDate>false</properties:LinksUpToDate>
  <properties:CharactersWithSpaces>3396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2015-10-01T10:46:00Z</dcterms:created>
  <dc:creator>wsadmin</dc:creator>
  <dc:description>Ovaj predložak služi kao osnova za kreiranje novih eSPIS predložaka te za upravljanje eSPIS funkcijama tijekom obrade sudskih dokumenata.</dc:description>
  <cp:lastModifiedBy>Paško Bačić</cp:lastModifiedBy>
  <cp:lastPrinted>2016-12-20T08:49:00Z</cp:lastPrinted>
  <dcterms:modified xmlns:xsi="http://www.w3.org/2001/XMLSchema-instance" xsi:type="dcterms:W3CDTF">2016-12-20T09:14:00Z</dcterms:modified>
  <cp:revision>12</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St-72/2015-312 / Odluka - Rješenje - naplata pristojbe</vt:lpwstr>
  </prop:property>
  <prop:property name="Predlozak_id" pid="6" fmtid="{D5CDD505-2E9C-101B-9397-08002B2CF9AE}">
    <vt:lpwstr>1000000483</vt:lpwstr>
  </prop:property>
  <prop:property name="Predlozak_oznaka" pid="7" fmtid="{D5CDD505-2E9C-101B-9397-08002B2CF9AE}">
    <vt:lpwstr>RjesenjePristojba</vt:lpwstr>
  </prop:property>
  <prop:property name="Predlozak_naziv" pid="8" fmtid="{D5CDD505-2E9C-101B-9397-08002B2CF9AE}">
    <vt:lpwstr>Rješenje o pristojbi</vt:lpwstr>
  </prop:property>
  <prop:property name="eSPIS_CC_ID" pid="9" fmtid="{D5CDD505-2E9C-101B-9397-08002B2CF9AE}">
    <vt:lpwstr>3807640157</vt:lpwstr>
  </prop:property>
</prop:Properties>
</file>