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c770" w14:paraId="a8ec77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60DD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St-4811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60DD3" w:rsidRPr="00260DD3">
        <w:t xml:space="preserve"> </w:t>
      </w:r>
      <w:r w:rsidR="00260DD3" w:rsidRPr="00260DD3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NOGOMETNA ŠKOLA SAMOBOR, Samobor, Andrije Hebranga 45, OIB: 52979260538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550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31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260DD3" w:rsidRPr="00260DD3">
        <w:t xml:space="preserve"> </w:t>
      </w:r>
      <w:r w:rsidR="00260DD3" w:rsidRPr="00260DD3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NOGOMETNA ŠKOLA SAMOBOR, Samobor, Andrije Hebranga 45, OIB: 52979260538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8A550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60DD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260DD3">
        <w:rPr>
          <w:rFonts w:cs="Times New Roman" w:eastAsia="Times New Roman" w:hAnsi="Times New Roman" w:ascii="Times New Roman"/>
          <w:sz w:val="24"/>
          <w:szCs w:val="24"/>
          <w:lang w:eastAsia="hr-HR"/>
        </w:rPr>
        <w:t>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D82DC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D82DC2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D82DC2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AB5482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82DC2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60DD3" w:rsidRPr="00260DD3">
        <w:t xml:space="preserve"> </w:t>
      </w:r>
      <w:r w:rsidR="00260DD3" w:rsidRPr="00260DD3">
        <w:rPr>
          <w:rFonts w:cs="Times New Roman" w:hAnsi="Times New Roman" w:ascii="Times New Roman"/>
          <w:sz w:val="24"/>
          <w:szCs w:val="24"/>
        </w:rPr>
        <w:t>NOGOMETNA ŠKOLA SAMOBOR, Samobor, Andrije Hebranga 45, OIB: 52979260538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C42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A5503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82DC2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D82DC2">
        <w:rPr>
          <w:rFonts w:cs="Times New Roman" w:eastAsia="Times New Roman" w:hAnsi="Times New Roman" w:ascii="Times New Roman"/>
          <w:sz w:val="24"/>
          <w:szCs w:val="24"/>
          <w:lang w:eastAsia="hr-HR"/>
        </w:rPr>
        <w:t>Ured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opće uprave Grada </w:t>
      </w:r>
      <w:r w:rsidR="00D82DC2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Samobora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564F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260DD3">
      <w:rPr>
        <w:rFonts w:cs="Times New Roman" w:hAnsi="Times New Roman" w:ascii="Times New Roman"/>
        <w:sz w:val="24"/>
        <w:szCs w:val="24"/>
      </w:rPr>
      <w:t>4811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60DD3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0BC8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A5503"/>
    <w:rsid w:val="008B2830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18E"/>
    <w:rsid w:val="00A7445F"/>
    <w:rsid w:val="00A9216D"/>
    <w:rsid w:val="00A97534"/>
    <w:rsid w:val="00AB5482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42443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82DC2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564FF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56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4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564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564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564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56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5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5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5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St-4811/2015</izvorni_sadrzaj>
    <derivirana_varijabla naziv="DomainObject.Predmet.OznakaBroj_1">St-4811/2015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SAMOBOR</izvorni_sadrzaj>
    <derivirana_varijabla naziv="DomainObject.Predmet.ProtustrankaFormated_1">  NOGOMETNA ŠKOLA SAMOBOR</derivirana_varijabla>
  </DomainObject.Predmet.ProtustrankaFormated>
  <DomainObject.Predmet.ProtustrankaFormatedOIB>
    <izvorni_sadrzaj>  NOGOMETNA ŠKOLA SAMOBOR, OIB 52979260538</izvorni_sadrzaj>
    <derivirana_varijabla naziv="DomainObject.Predmet.ProtustrankaFormatedOIB_1">  NOGOMETNA ŠKOLA SAMOBOR, OIB 52979260538</derivirana_varijabla>
  </DomainObject.Predmet.ProtustrankaFormatedOIB>
  <DomainObject.Predmet.ProtustrankaFormatedWithAdress>
    <izvorni_sadrzaj> NOGOMETNA ŠKOLA SAMOBOR, ANDRIJE HEBRANGA 45, 10430 Samobor</izvorni_sadrzaj>
    <derivirana_varijabla naziv="DomainObject.Predmet.ProtustrankaFormatedWithAdress_1"> NOGOMETNA ŠKOLA SAMOBOR, ANDRIJE HEBRANGA 45, 10430 Samobor</derivirana_varijabla>
  </DomainObject.Predmet.ProtustrankaFormatedWithAdress>
  <DomainObject.Predmet.ProtustrankaFormatedWithAdressOIB>
    <izvorni_sadrzaj> NOGOMETNA ŠKOLA SAMOBOR, OIB 52979260538, ANDRIJE HEBRANGA 45, 10430 Samobor</izvorni_sadrzaj>
    <derivirana_varijabla naziv="DomainObject.Predmet.ProtustrankaFormatedWithAdressOIB_1"> NOGOMETNA ŠKOLA SAMOBOR, OIB 52979260538, ANDRIJE HEBRANGA 45, 10430 Samobor</derivirana_varijabla>
  </DomainObject.Predmet.ProtustrankaFormatedWithAdressOIB>
  <DomainObject.Predmet.ProtustrankaWithAdress>
    <izvorni_sadrzaj>NOGOMETNA ŠKOLA SAMOBOR ANDRIJE HEBRANGA 45, 10430 Samobor</izvorni_sadrzaj>
    <derivirana_varijabla naziv="DomainObject.Predmet.ProtustrankaWithAdress_1">NOGOMETNA ŠKOLA SAMOBOR ANDRIJE HEBRANGA 45, 10430 Samobor</derivirana_varijabla>
  </DomainObject.Predmet.ProtustrankaWithAdress>
  <DomainObject.Predmet.ProtustrankaWithAdressOIB>
    <izvorni_sadrzaj>NOGOMETNA ŠKOLA SAMOBOR, OIB 52979260538, ANDRIJE HEBRANGA 45, 10430 Samobor</izvorni_sadrzaj>
    <derivirana_varijabla naziv="DomainObject.Predmet.ProtustrankaWithAdressOIB_1">NOGOMETNA ŠKOLA SAMOBOR, OIB 52979260538, ANDRIJE HEBRANGA 45, 10430 Samobor</derivirana_varijabla>
  </DomainObject.Predmet.ProtustrankaWithAdressOIB>
  <DomainObject.Predmet.ProtustrankaNazivFormated>
    <izvorni_sadrzaj>NOGOMETNA ŠKOLA SAMOBOR</izvorni_sadrzaj>
    <derivirana_varijabla naziv="DomainObject.Predmet.ProtustrankaNazivFormated_1">NOGOMETNA ŠKOLA SAMOBOR</derivirana_varijabla>
  </DomainObject.Predmet.ProtustrankaNazivFormated>
  <DomainObject.Predmet.ProtustrankaNazivFormatedOIB>
    <izvorni_sadrzaj>NOGOMETNA ŠKOLA SAMOBOR, OIB 52979260538</izvorni_sadrzaj>
    <derivirana_varijabla naziv="DomainObject.Predmet.ProtustrankaNazivFormatedOIB_1">NOGOMETNA ŠKOLA SAMOBOR, OIB 52979260538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SAMOBOR</item>
    </izvorni_sadrzaj>
    <derivirana_varijabla naziv="DomainObject.Predmet.ProtuStrankaListFormated_1">
      <item>NOGOMETNA ŠKOLA SAMOBOR</item>
    </derivirana_varijabla>
  </DomainObject.Predmet.ProtuStrankaListFormated>
  <DomainObject.Predmet.ProtuStrankaListFormatedOIB>
    <izvorni_sadrzaj>
      <item>NOGOMETNA ŠKOLA SAMOBOR, OIB 52979260538</item>
    </izvorni_sadrzaj>
    <derivirana_varijabla naziv="DomainObject.Predmet.ProtuStrankaListFormatedOIB_1">
      <item>NOGOMETNA ŠKOLA SAMOBOR, OIB 52979260538</item>
    </derivirana_varijabla>
  </DomainObject.Predmet.ProtuStrankaListFormatedOIB>
  <DomainObject.Predmet.ProtuStrankaListFormatedWithAdress>
    <izvorni_sadrzaj>
      <item>NOGOMETNA ŠKOLA SAMOBOR, ANDRIJE HEBRANGA 45, 10430 Samobor</item>
    </izvorni_sadrzaj>
    <derivirana_varijabla naziv="DomainObject.Predmet.ProtuStrankaListFormatedWithAdress_1">
      <item>NOGOMETNA ŠKOLA SAMOBOR, ANDRIJE HEBRANGA 45, 10430 Samobor</item>
    </derivirana_varijabla>
  </DomainObject.Predmet.ProtuStrankaListFormatedWithAdress>
  <DomainObject.Predmet.ProtuStrankaListFormatedWithAdressOIB>
    <izvorni_sadrzaj>
      <item>NOGOMETNA ŠKOLA SAMOBOR, OIB 52979260538, ANDRIJE HEBRANGA 45, 10430 Samobor</item>
    </izvorni_sadrzaj>
    <derivirana_varijabla naziv="DomainObject.Predmet.ProtuStrankaListFormatedWithAdressOIB_1">
      <item>NOGOMETNA ŠKOLA SAMOBOR, OIB 52979260538, ANDRIJE HEBRANGA 45, 10430 Samobor</item>
    </derivirana_varijabla>
  </DomainObject.Predmet.ProtuStrankaListFormatedWithAdressOIB>
  <DomainObject.Predmet.ProtuStrankaListNazivFormated>
    <izvorni_sadrzaj>
      <item>NOGOMETNA ŠKOLA SAMOBOR</item>
    </izvorni_sadrzaj>
    <derivirana_varijabla naziv="DomainObject.Predmet.ProtuStrankaListNazivFormated_1">
      <item>NOGOMETNA ŠKOLA SAMOBOR</item>
    </derivirana_varijabla>
  </DomainObject.Predmet.ProtuStrankaListNazivFormated>
  <DomainObject.Predmet.ProtuStrankaListNazivFormatedOIB>
    <izvorni_sadrzaj>
      <item>NOGOMETNA ŠKOLA SAMOBOR, OIB 52979260538</item>
    </izvorni_sadrzaj>
    <derivirana_varijabla naziv="DomainObject.Predmet.ProtuStrankaListNazivFormatedOIB_1">
      <item>NOGOMETNA ŠKOLA SAMOBOR, OIB 52979260538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SAMOBOR</izvorni_sadrzaj>
    <derivirana_varijabla naziv="DomainObject.Predmet.ProtustrankaIDrugi_1">NOGOMETNA ŠKOLA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SAMOBOR, OIB 52979260538, ANDRIJE HEBRANGA 45, 10430 Samobor</izvorni_sadrzaj>
    <derivirana_varijabla naziv="DomainObject.Predmet.ProtustrankaIDrugiAdressOIB_1">NOGOMETNA ŠKOLA SAMOBOR, OIB 52979260538, ANDRIJE HEBRANGA 45,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SAMOBOR</item>
    </izvorni_sadrzaj>
    <derivirana_varijabla naziv="DomainObject.Predmet.SudioniciListNaziv_1">
      <item>FINA Regionalni centar Zagreb</item>
      <item>NOGOMETNA ŠKOLA SAMOBOR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SAMOBOR, OIB 52979260538, ANDRIJE HEBRANGA 45,10430 Samobor</item>
    </izvorni_sadrzaj>
    <derivirana_varijabla naziv="DomainObject.Predmet.SudioniciListAdressOIB_1">
      <item>FINA Regionalni centar Zagreb, OIB 85821130368, Trg svibanjskih žrtava 1995. 1,10000 Zagreb</item>
      <item>NOGOMETNA ŠKOLA SAMOBOR, OIB 52979260538, ANDRIJE HEBRANGA 45,10430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52979260538</item>
    </izvorni_sadrzaj>
    <derivirana_varijabla naziv="DomainObject.Predmet.SudioniciListNazivOIB_1">
      <item>, OIB 85821130368</item>
      <item>, OIB 52979260538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2734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2016-05-31T07:57:00Z</dcterms:created>
  <dc:creator>Ivan Turčić</dc:creator>
  <cp:lastModifiedBy>Ivan Turčić</cp:lastModifiedBy>
  <dcterms:modified xmlns:xsi="http://www.w3.org/2001/XMLSchema-instance" xsi:type="dcterms:W3CDTF">2016-05-31T08:03:00Z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