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2a6d" w14:paraId="e5e2a6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suda Kseniji Flack-Makitan, u stečajnom predmetu </w:t>
      </w:r>
      <w:r w:rsidR="007F13AB">
        <w:rPr>
          <w:rFonts w:cs="Times New Roman"/>
        </w:rPr>
        <w:t>povodom prijedloga predlagatelja Financijske agencije, Regionalni centar Zagreb, Podružnica Varaždin, za otvaranje stečajnog postupka nad dužnikom PROSOPO d.o.o., Grana, Grana 72, OIB: 50177271651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7F13AB" w:rsidP="007F13AB" w:rsidR="007F13AB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3E672B">
        <w:t>P</w:t>
      </w:r>
      <w:r>
        <w:t xml:space="preserve">ROSOPO d.o.o., Grana, Grana 72, OIB: </w:t>
      </w:r>
      <w:r w:rsidRPr="00922735">
        <w:t>50177271651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St-545/16, jer će u protivnom sud donijeti rješenje o otvaranju i zaključenju stečajnog postupka.</w:t>
      </w:r>
    </w:p>
    <w:p w:rsidRDefault="00EF04AA" w:rsidP="00AD144B" w:rsidR="00EF04AA">
      <w:pPr>
        <w:ind w:firstLine="709"/>
        <w:jc w:val="both"/>
      </w:pP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07A" w:rsidP="00BA0147" w:rsidR="001D107A">
      <w:r>
        <w:separator/>
      </w:r>
    </w:p>
  </w:endnote>
  <w:endnote w:id="0" w:type="continuationSeparator">
    <w:p w:rsidRDefault="001D107A" w:rsidP="00BA0147" w:rsidR="001D1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07A" w:rsidP="00BA0147" w:rsidR="001D107A">
      <w:r>
        <w:separator/>
      </w:r>
    </w:p>
  </w:footnote>
  <w:footnote w:id="0" w:type="continuationSeparator">
    <w:p w:rsidRDefault="001D107A" w:rsidP="00BA0147" w:rsidR="001D10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13AB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St-</w:t>
    </w:r>
    <w:r w:rsidR="007F13AB">
      <w:t>545/16-9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55B58"/>
    <w:rsid w:val="000B44AC"/>
    <w:rsid w:val="000C472A"/>
    <w:rsid w:val="000D6933"/>
    <w:rsid w:val="000F0DE4"/>
    <w:rsid w:val="000F55DF"/>
    <w:rsid w:val="00156E8A"/>
    <w:rsid w:val="001611DE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4B54"/>
    <w:rsid w:val="00A4112C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55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55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PROSOPO društvo s ograničenom odgovornošću za trgovinu i usluge</izvorni_sadrzaj>
    <derivirana_varijabla naziv="DomainObject.Predmet.ProtustrankaFormated_1">  PROSOPO društvo s ograničenom odgovornošću za trgovinu i usluge</derivirana_varijabla>
  </DomainObject.Predmet.ProtustrankaFormated>
  <DomainObject.Predmet.ProtustrankaFormatedOIB>
    <izvorni_sadrzaj>  PROSOPO društvo s ograničenom odgovornošću za trgovinu i usluge, OIB 50177271651</izvorni_sadrzaj>
    <derivirana_varijabla naziv="DomainObject.Predmet.ProtustrankaFormatedOIB_1">  PROSOPO društvo s ograničenom odgovornošću za trgovinu i usluge, OIB 50177271651</derivirana_varijabla>
  </DomainObject.Predmet.ProtustrankaFormatedOIB>
  <DomainObject.Predmet.ProtustrankaFormatedWithAdress>
    <izvorni_sadrzaj> PROSOPO društvo s ograničenom odgovornošću za trgovinu i usluge, Grana 72, 42220 Grana</izvorni_sadrzaj>
    <derivirana_varijabla naziv="DomainObject.Predmet.ProtustrankaFormatedWithAdress_1"> PROSOPO društvo s ograničenom odgovornošću za trgovinu i usluge, Grana 72, 42220 Grana</derivirana_varijabla>
  </DomainObject.Predmet.ProtustrankaFormatedWithAdress>
  <DomainObject.Predmet.ProtustrankaFormatedWithAdressOIB>
    <izvorni_sadrzaj> PROSOPO društvo s ograničenom odgovornošću za trgovinu i usluge, OIB 50177271651, Grana 72, 42220 Grana</izvorni_sadrzaj>
    <derivirana_varijabla naziv="DomainObject.Predmet.ProtustrankaFormatedWithAdressOIB_1"> PROSOPO društvo s ograničenom odgovornošću za trgovinu i usluge, OIB 50177271651, Grana 72, 42220 Grana</derivirana_varijabla>
  </DomainObject.Predmet.ProtustrankaFormatedWithAdressOIB>
  <DomainObject.Predmet.ProtustrankaWithAdress>
    <izvorni_sadrzaj>PROSOPO društvo s ograničenom odgovornošću za trgovinu i usluge Grana 72, 42220 Grana</izvorni_sadrzaj>
    <derivirana_varijabla naziv="DomainObject.Predmet.ProtustrankaWithAdress_1">PROSOPO društvo s ograničenom odgovornošću za trgovinu i usluge Grana 72, 42220 Grana</derivirana_varijabla>
  </DomainObject.Predmet.ProtustrankaWithAdress>
  <DomainObject.Predmet.ProtustrankaWithAdressOIB>
    <izvorni_sadrzaj>PROSOPO društvo s ograničenom odgovornošću za trgovinu i usluge, OIB 50177271651, Grana 72, 42220 Grana</izvorni_sadrzaj>
    <derivirana_varijabla naziv="DomainObject.Predmet.ProtustrankaWithAdressOIB_1">PROSOPO društvo s ograničenom odgovornošću za trgovinu i usluge, OIB 50177271651, Grana 72, 42220 Grana</derivirana_varijabla>
  </DomainObject.Predmet.ProtustrankaWithAdressOIB>
  <DomainObject.Predmet.ProtustrankaNazivFormated>
    <izvorni_sadrzaj>PROSOPO društvo s ograničenom odgovornošću za trgovinu i usluge</izvorni_sadrzaj>
    <derivirana_varijabla naziv="DomainObject.Predmet.ProtustrankaNazivFormated_1">PROSOPO društvo s ograničenom odgovornošću za trgovinu i usluge</derivirana_varijabla>
  </DomainObject.Predmet.ProtustrankaNazivFormated>
  <DomainObject.Predmet.ProtustrankaNazivFormatedOIB>
    <izvorni_sadrzaj>PROSOPO društvo s ograničenom odgovornošću za trgovinu i usluge, OIB 50177271651</izvorni_sadrzaj>
    <derivirana_varijabla naziv="DomainObject.Predmet.ProtustrankaNazivFormatedOIB_1">PROSOPO društvo s ograničenom odgovornošću za trgovinu i usluge, OIB 50177271651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108221.38</izvorni_sadrzaj>
    <derivirana_varijabla naziv="DomainObject.Predmet.TrenutnaVrijednost_1">108221.38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PROSOPO društvo s ograničenom odgovornošću za trgovinu i usluge</item>
    </izvorni_sadrzaj>
    <derivirana_varijabla naziv="DomainObject.Predmet.ProtuStrankaListFormated_1">
      <item>PROSOPO društvo s ograničenom odgovornošću za trgovinu i usluge</item>
    </derivirana_varijabla>
  </DomainObject.Predmet.ProtuStrankaListFormated>
  <DomainObject.Predmet.ProtuStrankaListFormatedOIB>
    <izvorni_sadrzaj>
      <item>PROSOPO društvo s ograničenom odgovornošću za trgovinu i usluge, OIB 50177271651</item>
    </izvorni_sadrzaj>
    <derivirana_varijabla naziv="DomainObject.Predmet.ProtuStrankaListFormatedOIB_1">
      <item>PROSOPO društvo s ograničenom odgovornošću za trgovinu i usluge, OIB 50177271651</item>
    </derivirana_varijabla>
  </DomainObject.Predmet.ProtuStrankaListFormatedOIB>
  <DomainObject.Predmet.ProtuStrankaListFormatedWithAdress>
    <izvorni_sadrzaj>
      <item>PROSOPO društvo s ograničenom odgovornošću za trgovinu i usluge, Grana 72, 42220 Grana</item>
    </izvorni_sadrzaj>
    <derivirana_varijabla naziv="DomainObject.Predmet.ProtuStrankaListFormatedWithAdress_1">
      <item>PROSOPO društvo s ograničenom odgovornošću za trgovinu i usluge, Grana 72, 42220 Grana</item>
    </derivirana_varijabla>
  </DomainObject.Predmet.ProtuStrankaListFormatedWithAdress>
  <DomainObject.Predmet.ProtuStrankaListFormatedWithAdressOIB>
    <izvorni_sadrzaj>
      <item>PROSOPO društvo s ograničenom odgovornošću za trgovinu i usluge, OIB 50177271651, Grana 72, 42220 Grana</item>
    </izvorni_sadrzaj>
    <derivirana_varijabla naziv="DomainObject.Predmet.ProtuStrankaListFormatedWithAdressOIB_1">
      <item>PROSOPO društvo s ograničenom odgovornošću za trgovinu i usluge, OIB 50177271651, Grana 72, 42220 Grana</item>
    </derivirana_varijabla>
  </DomainObject.Predmet.ProtuStrankaListFormatedWithAdressOIB>
  <DomainObject.Predmet.ProtuStrankaListNazivFormated>
    <izvorni_sadrzaj>
      <item>PROSOPO društvo s ograničenom odgovornošću za trgovinu i usluge</item>
    </izvorni_sadrzaj>
    <derivirana_varijabla naziv="DomainObject.Predmet.ProtuStrankaListNazivFormated_1">
      <item>PROSOPO društvo s ograničenom odgovornošću za trgovinu i usluge</item>
    </derivirana_varijabla>
  </DomainObject.Predmet.ProtuStrankaListNazivFormated>
  <DomainObject.Predmet.ProtuStrankaListNazivFormatedOIB>
    <izvorni_sadrzaj>
      <item>PROSOPO društvo s ograničenom odgovornošću za trgovinu i usluge, OIB 50177271651</item>
    </izvorni_sadrzaj>
    <derivirana_varijabla naziv="DomainObject.Predmet.ProtuStrankaListNazivFormatedOIB_1">
      <item>PROSOPO društvo s ograničenom odgovornošću za trgovinu i usluge, OIB 50177271651</item>
    </derivirana_varijabla>
  </DomainObject.Predmet.ProtuStrankaListNazivFormatedOIB>
  <DomainObject.Predmet.OstaliListFormated>
    <izvorni_sadrzaj>
      <item>E-oglasna ploča</item>
      <item>Sudski registar</item>
      <item>Tomislav Puklin</item>
      <item>Županijsko državno odvjetništvo</item>
    </izvorni_sadrzaj>
    <derivirana_varijabla naziv="DomainObject.Predmet.OstaliListFormated_1">
      <item>E-oglasna ploča</item>
      <item>Sudski registar</item>
      <item>Tomislav Puklin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Tomislav Puklin, OIB 05757417498</item>
      <item>Županijsko državno odvjetništvo</item>
    </izvorni_sadrzaj>
    <derivirana_varijabla naziv="DomainObject.Predmet.OstaliListFormatedOIB_1">
      <item>E-oglasna ploča</item>
      <item>Sudski registar</item>
      <item>Tomislav Puklin, OIB 05757417498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Tomislav Puklin, Grana 72, 42220 Grana</item>
      <item>Županijsko državno odvjetništvo</item>
    </izvorni_sadrzaj>
    <derivirana_varijabla naziv="DomainObject.Predmet.OstaliListFormatedWithAdress_1">
      <item>E-oglasna ploča</item>
      <item>Sudski registar</item>
      <item>Tomislav Puklin, Grana 72, 42220 Grana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Tomislav Puklin, OIB 05757417498, Grana 72, 42220 Grana</item>
      <item>Županijsko državno odvjetništvo</item>
    </izvorni_sadrzaj>
    <derivirana_varijabla naziv="DomainObject.Predmet.OstaliListFormatedWithAdressOIB_1">
      <item>E-oglasna ploča</item>
      <item>Sudski registar</item>
      <item>Tomislav Puklin, OIB 05757417498, Grana 72, 42220 Grana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Tomislav Puklin</item>
      <item>Županijsko državno odvjetništvo</item>
    </izvorni_sadrzaj>
    <derivirana_varijabla naziv="DomainObject.Predmet.OstaliListNazivFormated_1">
      <item>E-oglasna ploča</item>
      <item>Sudski registar</item>
      <item>Tomislav Puklin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Tomislav Puklin, OIB 05757417498</item>
      <item>Županijsko državno odvjetništvo</item>
    </izvorni_sadrzaj>
    <derivirana_varijabla naziv="DomainObject.Predmet.OstaliListNazivFormatedOIB_1">
      <item>E-oglasna ploča</item>
      <item>Sudski registar</item>
      <item>Tomislav Puklin, OIB 05757417498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PROSOPO društvo s ograničenom odgovornošću za trgovinu i usluge</izvorni_sadrzaj>
    <derivirana_varijabla naziv="DomainObject.Predmet.ProtustrankaIDrugi_1">PROSOPO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PROSOPO društvo s ograničenom odgovornošću za trgovinu i usluge, OIB 50177271651, Grana 72, 42220 Grana</izvorni_sadrzaj>
    <derivirana_varijabla naziv="DomainObject.Predmet.ProtustrankaIDrugiAdressOIB_1">PROSOPO društvo s ograničenom odgovornošću za trgovinu i usluge, OIB 50177271651, Grana 72,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PROSOPO društvo s ograničenom odgovornošću za trgovinu i usluge</item>
      <item>E-oglasna ploča</item>
      <item>Sudski registar</item>
      <item>Tomislav Puklin</item>
      <item>Županijsko državno odvjetništvo</item>
    </izvorni_sadrzaj>
    <derivirana_varijabla naziv="DomainObject.Predmet.SudioniciListNaziv_1">
      <item>Financijska agencija</item>
      <item>PROSOPO društvo s ograničenom odgovornošću za trgovinu i usluge</item>
      <item>E-oglasna ploča</item>
      <item>Sudski registar</item>
      <item>Tomislav Puklin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PROSOPO društvo s ograničenom odgovornošću za trgovinu i usluge, OIB 50177271651, Grana 72,42220 Grana</item>
      <item>E-oglasna ploča</item>
      <item>Sudski registar</item>
      <item>Tomislav Puklin, OIB 05757417498, Grana 72,42220 Grana</item>
      <item>Županijsko državno odvjetništvo</item>
    </izvorni_sadrzaj>
    <derivirana_varijabla naziv="DomainObject.Predmet.SudioniciListAdressOIB_1">
      <item>Financijska agencija, OIB 85821130368, A. Cesarca 2,42000 Varaždin</item>
      <item>PROSOPO društvo s ograničenom odgovornošću za trgovinu i usluge, OIB 50177271651, Grana 72,42220 Grana</item>
      <item>E-oglasna ploča</item>
      <item>Sudski registar</item>
      <item>Tomislav Puklin, OIB 05757417498, Grana 72,42220 Grana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50177271651</item>
      <item>, OIB null</item>
      <item>, OIB null</item>
      <item>, OIB 05757417498</item>
      <item>, OIB null</item>
    </izvorni_sadrzaj>
    <derivirana_varijabla naziv="DomainObject.Predmet.SudioniciListNazivOIB_1">
      <item>, OIB 85821130368</item>
      <item>, OIB 50177271651</item>
      <item>, OIB null</item>
      <item>, OIB null</item>
      <item>, OIB 05757417498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55CAF-FBF4-408C-A0BC-8273B45B4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1479</properties:Characters>
  <properties:Lines>50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2016-10-06T11:27:00Z</cp:lastPrinted>
  <dcterms:modified xmlns:xsi="http://www.w3.org/2001/XMLSchema-instance" xsi:type="dcterms:W3CDTF">2016-10-06T11:28:00Z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