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328c" w14:paraId="6df328c" w:rsidRDefault="00652F4C" w:rsidP="00652F4C" w:rsidR="00652F4C" w:rsidRPr="00D8789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F4C" w:rsidP="00652F4C" w:rsidR="00652F4C" w:rsidRPr="00D8789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D87892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652F4C" w:rsidP="00652F4C" w:rsidR="00652F4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87892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652F4C" w:rsidP="00652F4C" w:rsidR="00652F4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52F4C" w:rsidP="00652F4C" w:rsidR="00652F4C" w:rsidRPr="00D87892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652F4C" w:rsidP="00652F4C" w:rsidR="00652F4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52F4C" w:rsidP="00652F4C" w:rsidR="00652F4C" w:rsidRPr="005D578C">
      <w:pPr>
        <w:jc w:val="center"/>
        <w:rPr>
          <w:rFonts w:cs="Times New Roman" w:eastAsia="Times New Roman"/>
          <w:szCs w:val="24"/>
        </w:rPr>
      </w:pPr>
    </w:p>
    <w:p w:rsidRDefault="00652F4C" w:rsidP="00652F4C" w:rsidR="00652F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52F4C" w:rsidP="00652F4C" w:rsidR="00652F4C" w:rsidRPr="005D578C">
      <w:pPr>
        <w:rPr>
          <w:rFonts w:cs="Times New Roman" w:eastAsia="Times New Roman"/>
          <w:szCs w:val="24"/>
        </w:rPr>
      </w:pPr>
    </w:p>
    <w:p w:rsidRDefault="00652F4C" w:rsidP="00652F4C" w:rsidR="00652F4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DVA PINA d. o. o. Rovinj, Bullessicha Egidia 1, OIB 51609219212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130041515,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87892">
        <w:rPr>
          <w:rFonts w:cs="Times New Roman" w:eastAsia="Times New Roman"/>
          <w:szCs w:val="24"/>
        </w:rPr>
        <w:t>1. travnja</w:t>
      </w:r>
      <w:r>
        <w:rPr>
          <w:rFonts w:cs="Times New Roman" w:eastAsia="Times New Roman"/>
          <w:szCs w:val="24"/>
        </w:rPr>
        <w:t xml:space="preserve"> 2016.</w:t>
      </w:r>
    </w:p>
    <w:p w:rsidRDefault="00652F4C" w:rsidP="00652F4C" w:rsidR="00652F4C" w:rsidRPr="005D578C">
      <w:pPr>
        <w:rPr>
          <w:rFonts w:cs="Times New Roman" w:eastAsia="Times New Roman"/>
          <w:szCs w:val="24"/>
        </w:rPr>
      </w:pPr>
    </w:p>
    <w:p w:rsidRDefault="00652F4C" w:rsidP="00652F4C" w:rsidR="00652F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52F4C" w:rsidP="00652F4C" w:rsidR="00652F4C" w:rsidRPr="005D578C">
      <w:pPr>
        <w:rPr>
          <w:rFonts w:cs="Times New Roman" w:eastAsia="Times New Roman"/>
          <w:szCs w:val="24"/>
        </w:rPr>
      </w:pPr>
    </w:p>
    <w:p w:rsidRDefault="00652F4C" w:rsidP="00652F4C" w:rsidR="00652F4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DVA PINA d. o. o. Rovinj, Bullessicha Egidia 1, OIB 51609219212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130041515,</w:t>
      </w:r>
      <w:r w:rsidRPr="005D578C">
        <w:rPr>
          <w:rFonts w:cs="Times New Roman" w:eastAsia="Times New Roman"/>
          <w:szCs w:val="24"/>
        </w:rPr>
        <w:t xml:space="preserve"> s danom </w:t>
      </w:r>
      <w:r w:rsidR="00D87892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52F4C" w:rsidP="00652F4C" w:rsidR="00652F4C" w:rsidRPr="005D578C">
      <w:pPr>
        <w:rPr>
          <w:rFonts w:cs="Times New Roman" w:eastAsia="Times New Roman"/>
          <w:szCs w:val="24"/>
        </w:rPr>
      </w:pPr>
    </w:p>
    <w:p w:rsidRDefault="00652F4C" w:rsidP="00652F4C" w:rsidR="00652F4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652F4C" w:rsidP="00652F4C" w:rsidR="00652F4C">
      <w:pPr>
        <w:rPr>
          <w:rFonts w:cs="Times New Roman" w:eastAsia="Times New Roman"/>
          <w:szCs w:val="20"/>
        </w:rPr>
      </w:pPr>
    </w:p>
    <w:p w:rsidRDefault="00652F4C" w:rsidP="00652F4C" w:rsidR="00652F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DVA PINA d. o. o. Rovinj, Bullessicha Egidia 1, OIB 51609219212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130041515.</w:t>
      </w:r>
    </w:p>
    <w:p w:rsidRDefault="00652F4C" w:rsidP="00652F4C" w:rsidR="00652F4C">
      <w:pPr>
        <w:ind w:firstLine="709"/>
        <w:rPr>
          <w:rFonts w:cs="Times New Roman" w:eastAsia="Times New Roman"/>
          <w:szCs w:val="24"/>
        </w:rPr>
      </w:pPr>
    </w:p>
    <w:p w:rsidRDefault="00652F4C" w:rsidP="00652F4C" w:rsidR="00652F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DVA PINA d. o. o. Rovinj, Bullessicha Egidia 1, OIB 51609219212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130041515.</w:t>
      </w:r>
    </w:p>
    <w:p w:rsidRDefault="00652F4C" w:rsidP="00652F4C" w:rsidR="00652F4C">
      <w:pPr>
        <w:rPr>
          <w:rFonts w:cs="Times New Roman" w:eastAsia="Times New Roman"/>
          <w:szCs w:val="24"/>
        </w:rPr>
      </w:pPr>
    </w:p>
    <w:p w:rsidRDefault="00652F4C" w:rsidP="00652F4C" w:rsidR="00652F4C" w:rsidRPr="005D578C">
      <w:pPr>
        <w:rPr>
          <w:rFonts w:cs="Times New Roman" w:eastAsia="Times New Roman"/>
          <w:szCs w:val="24"/>
        </w:rPr>
      </w:pPr>
    </w:p>
    <w:p w:rsidRDefault="00652F4C" w:rsidP="00652F4C" w:rsidR="00652F4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52F4C" w:rsidP="00652F4C" w:rsidR="00652F4C">
      <w:pPr>
        <w:ind w:firstLine="708"/>
        <w:rPr>
          <w:rFonts w:cs="Times New Roman" w:eastAsia="Times New Roman"/>
          <w:szCs w:val="24"/>
        </w:rPr>
      </w:pPr>
    </w:p>
    <w:p w:rsidRDefault="00652F4C" w:rsidP="00652F4C" w:rsidR="00652F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DVA PINA d. o. o. Rovinj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St-1064/2015-3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52F4C" w:rsidP="00652F4C" w:rsidR="00652F4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52F4C" w:rsidP="00652F4C" w:rsidR="00652F4C" w:rsidRPr="005D578C">
      <w:pPr>
        <w:rPr>
          <w:rFonts w:cs="Times New Roman" w:eastAsia="Times New Roman"/>
          <w:szCs w:val="24"/>
        </w:rPr>
      </w:pPr>
    </w:p>
    <w:p w:rsidRDefault="00652F4C" w:rsidP="00652F4C" w:rsidR="00652F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87892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52F4C" w:rsidP="00652F4C" w:rsidR="00652F4C">
      <w:pPr>
        <w:rPr>
          <w:rFonts w:cs="Times New Roman" w:eastAsia="Times New Roman"/>
          <w:szCs w:val="24"/>
        </w:rPr>
      </w:pPr>
    </w:p>
    <w:p w:rsidRDefault="00652F4C" w:rsidP="00652F4C" w:rsidR="00652F4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52F4C" w:rsidP="00652F4C" w:rsidR="00652F4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652F4C" w:rsidP="00652F4C" w:rsidR="00652F4C">
      <w:pPr>
        <w:jc w:val="left"/>
        <w:rPr>
          <w:rFonts w:cs="Times New Roman" w:eastAsia="Times New Roman"/>
          <w:szCs w:val="24"/>
        </w:rPr>
      </w:pPr>
    </w:p>
    <w:p w:rsidRDefault="00652F4C" w:rsidP="00652F4C" w:rsidR="00652F4C" w:rsidRPr="005D578C">
      <w:pPr>
        <w:jc w:val="left"/>
        <w:rPr>
          <w:rFonts w:cs="Times New Roman" w:eastAsia="Times New Roman"/>
          <w:szCs w:val="24"/>
        </w:rPr>
      </w:pPr>
    </w:p>
    <w:p w:rsidRDefault="00652F4C" w:rsidP="00652F4C" w:rsidR="00652F4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52F4C" w:rsidP="00652F4C" w:rsidR="00652F4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52F4C" w:rsidP="00652F4C" w:rsidR="00652F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52F4C" w:rsidP="00652F4C" w:rsidR="00652F4C">
      <w:pPr>
        <w:rPr>
          <w:rFonts w:cs="Times New Roman" w:eastAsia="Times New Roman"/>
          <w:szCs w:val="24"/>
        </w:rPr>
      </w:pPr>
    </w:p>
    <w:p w:rsidRDefault="00652F4C" w:rsidP="00652F4C" w:rsidR="00652F4C" w:rsidRPr="005D578C">
      <w:pPr>
        <w:rPr>
          <w:rFonts w:cs="Times New Roman" w:eastAsia="Times New Roman"/>
          <w:szCs w:val="24"/>
        </w:rPr>
      </w:pPr>
    </w:p>
    <w:p w:rsidRDefault="00652F4C" w:rsidP="00652F4C" w:rsidR="00652F4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52F4C" w:rsidP="00652F4C" w:rsidR="00652F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52F4C" w:rsidP="00652F4C" w:rsidR="00652F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DVA PINA d. o. o. Rovinj, Bullessicha Egidia 1,</w:t>
      </w:r>
    </w:p>
    <w:p w:rsidRDefault="00652F4C" w:rsidP="00652F4C" w:rsidR="00652F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Oliver Gril, Rovinj, Bullessicha Egidia 1</w:t>
      </w:r>
    </w:p>
    <w:p w:rsidRDefault="00652F4C" w:rsidP="00652F4C" w:rsidR="00652F4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52F4C" w:rsidP="00652F4C" w:rsidR="00652F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52F4C" w:rsidP="00652F4C" w:rsidR="00652F4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652F4C" w:rsidP="00652F4C" w:rsidR="00652F4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52F4C" w:rsidP="00652F4C" w:rsidR="00652F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52F4C" w:rsidP="00652F4C" w:rsidR="00652F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52F4C" w:rsidP="00652F4C" w:rsidR="00652F4C"/>
    <w:p w:rsidRDefault="00652F4C" w:rsidP="00652F4C" w:rsidR="00652F4C"/>
    <w:p w:rsidRDefault="00652F4C" w:rsidP="00652F4C" w:rsidR="00652F4C"/>
    <w:p w:rsidRDefault="00652F4C" w:rsidP="00652F4C" w:rsidR="00652F4C"/>
    <w:p w:rsidRDefault="0064095E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4C" w:rsidP="00652F4C" w:rsidR="00652F4C">
      <w:r>
        <w:separator/>
      </w:r>
    </w:p>
  </w:endnote>
  <w:endnote w:id="0" w:type="continuationSeparator">
    <w:p w:rsidRDefault="00652F4C" w:rsidP="00652F4C" w:rsidR="00652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4C" w:rsidP="00652F4C" w:rsidR="00652F4C">
      <w:r>
        <w:separator/>
      </w:r>
    </w:p>
  </w:footnote>
  <w:footnote w:id="0" w:type="continuationSeparator">
    <w:p w:rsidRDefault="00652F4C" w:rsidP="00652F4C" w:rsidR="00652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F4C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4095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St-1064/2015-5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F4C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St-1064/2015-5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8C2"/>
    <w:rsid w:val="0064095E"/>
    <w:rsid w:val="00652F4C"/>
    <w:rsid w:val="0075528E"/>
    <w:rsid w:val="0079403F"/>
    <w:rsid w:val="00B10AFD"/>
    <w:rsid w:val="00CC28C2"/>
    <w:rsid w:val="00D8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2F4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2F4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52F4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2F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2F4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2F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2F4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95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095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09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09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2F4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2F4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52F4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2F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2F4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2F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2F4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95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095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095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095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St-1064/2015</izvorni_sadrzaj>
    <derivirana_varijabla naziv="DomainObject.Predmet.OznakaBroj_1">St-1064/2015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PINA d.o.o. ROVINJ</izvorni_sadrzaj>
    <derivirana_varijabla naziv="DomainObject.Predmet.ProtustrankaFormated_1">  DVA PINA d.o.o. ROVINJ</derivirana_varijabla>
  </DomainObject.Predmet.ProtustrankaFormated>
  <DomainObject.Predmet.ProtustrankaFormatedOIB>
    <izvorni_sadrzaj>  DVA PINA d.o.o. ROVINJ, OIB 51609219212</izvorni_sadrzaj>
    <derivirana_varijabla naziv="DomainObject.Predmet.ProtustrankaFormatedOIB_1">  DVA PINA d.o.o. ROVINJ, OIB 51609219212</derivirana_varijabla>
  </DomainObject.Predmet.ProtustrankaFormatedOIB>
  <DomainObject.Predmet.ProtustrankaFormatedWithAdress>
    <izvorni_sadrzaj> DVA PINA d.o.o. ROVINJ, Bullessicha Egidia 1, 52210 Rovinj</izvorni_sadrzaj>
    <derivirana_varijabla naziv="DomainObject.Predmet.ProtustrankaFormatedWithAdress_1"> DVA PINA d.o.o. ROVINJ, Bullessicha Egidia 1, 52210 Rovinj</derivirana_varijabla>
  </DomainObject.Predmet.ProtustrankaFormatedWithAdress>
  <DomainObject.Predmet.ProtustrankaFormatedWithAdressOIB>
    <izvorni_sadrzaj> DVA PINA d.o.o. ROVINJ, OIB 51609219212, Bullessicha Egidia 1, 52210 Rovinj</izvorni_sadrzaj>
    <derivirana_varijabla naziv="DomainObject.Predmet.ProtustrankaFormatedWithAdressOIB_1"> DVA PINA d.o.o. ROVINJ, OIB 51609219212, Bullessicha Egidia 1, 52210 Rovinj</derivirana_varijabla>
  </DomainObject.Predmet.ProtustrankaFormatedWithAdressOIB>
  <DomainObject.Predmet.ProtustrankaWithAdress>
    <izvorni_sadrzaj>DVA PINA d.o.o. ROVINJ Bullessicha Egidia 1, 52210 Rovinj</izvorni_sadrzaj>
    <derivirana_varijabla naziv="DomainObject.Predmet.ProtustrankaWithAdress_1">DVA PINA d.o.o. ROVINJ Bullessicha Egidia 1, 52210 Rovinj</derivirana_varijabla>
  </DomainObject.Predmet.ProtustrankaWithAdress>
  <DomainObject.Predmet.ProtustrankaWithAdressOIB>
    <izvorni_sadrzaj>DVA PINA d.o.o. ROVINJ, OIB 51609219212, Bullessicha Egidia 1, 52210 Rovinj</izvorni_sadrzaj>
    <derivirana_varijabla naziv="DomainObject.Predmet.ProtustrankaWithAdressOIB_1">DVA PINA d.o.o. ROVINJ, OIB 51609219212, Bullessicha Egidia 1, 52210 Rovinj</derivirana_varijabla>
  </DomainObject.Predmet.ProtustrankaWithAdressOIB>
  <DomainObject.Predmet.ProtustrankaNazivFormated>
    <izvorni_sadrzaj>DVA PINA d.o.o. ROVINJ</izvorni_sadrzaj>
    <derivirana_varijabla naziv="DomainObject.Predmet.ProtustrankaNazivFormated_1">DVA PINA d.o.o. ROVINJ</derivirana_varijabla>
  </DomainObject.Predmet.ProtustrankaNazivFormated>
  <DomainObject.Predmet.ProtustrankaNazivFormatedOIB>
    <izvorni_sadrzaj>DVA PINA d.o.o. ROVINJ, OIB 51609219212</izvorni_sadrzaj>
    <derivirana_varijabla naziv="DomainObject.Predmet.ProtustrankaNazivFormatedOIB_1">DVA PINA d.o.o. ROVINJ, OIB 51609219212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7730.04</izvorni_sadrzaj>
    <derivirana_varijabla naziv="DomainObject.Predmet.TrenutnaVrijednost_1">7730.04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DVA PINA d.o.o. ROVINJ</item>
    </izvorni_sadrzaj>
    <derivirana_varijabla naziv="DomainObject.Predmet.ProtuStrankaListFormated_1">
      <item>DVA PINA d.o.o. ROVINJ</item>
    </derivirana_varijabla>
  </DomainObject.Predmet.ProtuStrankaListFormated>
  <DomainObject.Predmet.ProtuStrankaListFormatedOIB>
    <izvorni_sadrzaj>
      <item>DVA PINA d.o.o. ROVINJ, OIB 51609219212</item>
    </izvorni_sadrzaj>
    <derivirana_varijabla naziv="DomainObject.Predmet.ProtuStrankaListFormatedOIB_1">
      <item>DVA PINA d.o.o. ROVINJ, OIB 51609219212</item>
    </derivirana_varijabla>
  </DomainObject.Predmet.ProtuStrankaListFormatedOIB>
  <DomainObject.Predmet.ProtuStrankaListFormatedWithAdress>
    <izvorni_sadrzaj>
      <item>DVA PINA d.o.o. ROVINJ, Bullessicha Egidia 1, 52210 Rovinj</item>
    </izvorni_sadrzaj>
    <derivirana_varijabla naziv="DomainObject.Predmet.ProtuStrankaListFormatedWithAdress_1">
      <item>DVA PINA d.o.o. ROVINJ, Bullessicha Egidia 1, 52210 Rovinj</item>
    </derivirana_varijabla>
  </DomainObject.Predmet.ProtuStrankaListFormatedWithAdress>
  <DomainObject.Predmet.ProtuStrankaListFormatedWithAdressOIB>
    <izvorni_sadrzaj>
      <item>DVA PINA d.o.o. ROVINJ, OIB 51609219212, Bullessicha Egidia 1, 52210 Rovinj</item>
    </izvorni_sadrzaj>
    <derivirana_varijabla naziv="DomainObject.Predmet.ProtuStrankaListFormatedWithAdressOIB_1">
      <item>DVA PINA d.o.o. ROVINJ, OIB 51609219212, Bullessicha Egidia 1, 52210 Rovinj</item>
    </derivirana_varijabla>
  </DomainObject.Predmet.ProtuStrankaListFormatedWithAdressOIB>
  <DomainObject.Predmet.ProtuStrankaListNazivFormated>
    <izvorni_sadrzaj>
      <item>DVA PINA d.o.o. ROVINJ</item>
    </izvorni_sadrzaj>
    <derivirana_varijabla naziv="DomainObject.Predmet.ProtuStrankaListNazivFormated_1">
      <item>DVA PINA d.o.o. ROVINJ</item>
    </derivirana_varijabla>
  </DomainObject.Predmet.ProtuStrankaListNazivFormated>
  <DomainObject.Predmet.ProtuStrankaListNazivFormatedOIB>
    <izvorni_sadrzaj>
      <item>DVA PINA d.o.o. ROVINJ, OIB 51609219212</item>
    </izvorni_sadrzaj>
    <derivirana_varijabla naziv="DomainObject.Predmet.ProtuStrankaListNazivFormatedOIB_1">
      <item>DVA PINA d.o.o. ROVINJ, OIB 51609219212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DVA PINA d.o.o. ROVINJ</izvorni_sadrzaj>
    <derivirana_varijabla naziv="DomainObject.Predmet.ProtustrankaIDrugi_1">DVA PINA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DVA PINA d.o.o. ROVINJ, OIB 51609219212, Bullessicha Egidia 1, 52210 Rovinj</izvorni_sadrzaj>
    <derivirana_varijabla naziv="DomainObject.Predmet.ProtustrankaIDrugiAdressOIB_1">DVA PINA d.o.o. ROVINJ, OIB 51609219212, Bullessicha Egidia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DVA PINA d.o.o. ROVINJ</item>
    </izvorni_sadrzaj>
    <derivirana_varijabla naziv="DomainObject.Predmet.SudioniciListNaziv_1">
      <item>FINANCIJSKA AGENCIJA, RC RIJEKA, PODRUŽNICA PULA, PULA</item>
      <item>DVA PINA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DVA PINA d.o.o. ROVINJ, OIB 51609219212, Bullessicha Egidia 1,52210 Rovinj</item>
    </izvorni_sadrzaj>
    <derivirana_varijabla naziv="DomainObject.Predmet.SudioniciListAdressOIB_1">
      <item>FINANCIJSKA AGENCIJA, RC RIJEKA, PODRUŽNICA PULA, PULA, OIB 85821130368, Ulica grada Vukovara 70,Zagreb</item>
      <item>DVA PINA d.o.o. ROVINJ, OIB 51609219212, Bullessicha Egidia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51609219212</item>
    </izvorni_sadrzaj>
    <derivirana_varijabla naziv="DomainObject.Predmet.SudioniciListNazivOIB_1">
      <item>, OIB 85821130368</item>
      <item>, OIB 51609219212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3039</properties:Characters>
  <properties:Lines>80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2016-03-18T10:52:00Z</dcterms:created>
  <dc:creator>Mihaela Kaligari</dc:creator>
  <dc:description/>
  <cp:keywords/>
  <cp:lastModifiedBy>Tamara Žgrablić Širol</cp:lastModifiedBy>
  <cp:lastPrinted>2016-04-01T11:07:00Z</cp:lastPrinted>
  <dcterms:modified xmlns:xsi="http://www.w3.org/2001/XMLSchema-instance" xsi:type="dcterms:W3CDTF">2016-04-01T11:25:00Z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