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445e" w14:paraId="de1445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7E273C" w:rsidP="007E273C" w:rsidR="007E273C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 w:rsidR="00CA21FE">
        <w:t>2242</w:t>
      </w:r>
      <w:r>
        <w:t>/16</w:t>
      </w:r>
    </w:p>
    <w:p w:rsidRDefault="007E273C" w:rsidP="007E273C" w:rsidR="007E273C">
      <w:pPr>
        <w:jc w:val="center"/>
      </w:pPr>
    </w:p>
    <w:p w:rsidRDefault="007E273C" w:rsidP="007E273C" w:rsidR="007E273C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7E273C" w:rsidP="007E273C" w:rsidR="007E273C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7E273C" w:rsidP="007E273C" w:rsidR="007E273C" w:rsidRPr="001D5467">
      <w:pPr>
        <w:jc w:val="center"/>
        <w:rPr>
          <w:b/>
        </w:rPr>
      </w:pPr>
    </w:p>
    <w:p w:rsidRDefault="007E273C" w:rsidP="007E273C" w:rsidR="007E273C" w:rsidRPr="00806D1C">
      <w:pPr>
        <w:ind w:firstLine="708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="00CA21FE" w:rsidRPr="00806D1C">
        <w:rPr>
          <w:sz w:val="24"/>
          <w:szCs w:val="24"/>
        </w:rPr>
        <w:t xml:space="preserve">TGD - NEKRETNINE d.o.o. Zagreb, Radnička cesta 47 (OIB 85787722937), </w:t>
      </w:r>
      <w:r w:rsidRPr="00806D1C">
        <w:rPr>
          <w:sz w:val="24"/>
          <w:szCs w:val="24"/>
        </w:rPr>
        <w:t xml:space="preserve">dana </w:t>
      </w:r>
      <w:r w:rsidR="00CA21FE" w:rsidRPr="00806D1C">
        <w:rPr>
          <w:sz w:val="24"/>
          <w:szCs w:val="24"/>
        </w:rPr>
        <w:t>31</w:t>
      </w:r>
      <w:r w:rsidR="00A53984" w:rsidRPr="00806D1C">
        <w:rPr>
          <w:sz w:val="24"/>
          <w:szCs w:val="24"/>
        </w:rPr>
        <w:t xml:space="preserve">.listopada </w:t>
      </w:r>
      <w:r w:rsidRPr="00806D1C">
        <w:rPr>
          <w:sz w:val="24"/>
          <w:szCs w:val="24"/>
        </w:rPr>
        <w:t xml:space="preserve"> 2016.</w:t>
      </w:r>
    </w:p>
    <w:p w:rsidRDefault="000D234B" w:rsidP="0081411E" w:rsidR="000D234B" w:rsidRPr="00806D1C">
      <w:pPr>
        <w:jc w:val="both"/>
        <w:rPr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DC7968" w:rsidR="00DC7968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>I.</w:t>
      </w:r>
      <w:r w:rsidR="0097040B" w:rsidRPr="00C0672C">
        <w:rPr>
          <w:sz w:val="24"/>
          <w:szCs w:val="24"/>
        </w:rPr>
        <w:t xml:space="preserve"> </w:t>
      </w:r>
      <w:r w:rsidR="00BD20B2" w:rsidRPr="002B1C37">
        <w:rPr>
          <w:sz w:val="24"/>
          <w:szCs w:val="24"/>
        </w:rPr>
        <w:t>Vladimir Špehar iz Karlovca, Maksimilijana Vrhovca 5., OIB 20275924066.</w:t>
      </w:r>
      <w:r w:rsidR="00DC7968" w:rsidRPr="00C0672C">
        <w:rPr>
          <w:sz w:val="24"/>
          <w:szCs w:val="24"/>
        </w:rPr>
        <w:t xml:space="preserve">, razrješava se dužnosti stečajnog upravitelja dužnika </w:t>
      </w:r>
      <w:r w:rsidR="00BD20B2" w:rsidRPr="002B1C37">
        <w:rPr>
          <w:sz w:val="24"/>
          <w:szCs w:val="24"/>
        </w:rPr>
        <w:t>TGD - NEKRETNINE d.o.o. Zagreb, Radnička cesta 47 (OIB 85787722937)</w:t>
      </w:r>
      <w:r w:rsidR="00DC7968" w:rsidRPr="00C0672C">
        <w:rPr>
          <w:sz w:val="24"/>
          <w:szCs w:val="24"/>
        </w:rPr>
        <w:t xml:space="preserve"> </w:t>
      </w:r>
    </w:p>
    <w:p w:rsidRDefault="006B600E" w:rsidP="00A53984" w:rsidR="00A53984" w:rsidRPr="00C0672C">
      <w:pPr>
        <w:ind w:firstLine="720"/>
        <w:jc w:val="both"/>
        <w:rPr>
          <w:sz w:val="24"/>
          <w:szCs w:val="24"/>
        </w:rPr>
      </w:pPr>
      <w:r w:rsidRPr="00C0672C">
        <w:rPr>
          <w:sz w:val="24"/>
          <w:szCs w:val="24"/>
        </w:rPr>
        <w:t xml:space="preserve">II. </w:t>
      </w:r>
      <w:r w:rsidR="00614906">
        <w:rPr>
          <w:sz w:val="24"/>
          <w:szCs w:val="24"/>
        </w:rPr>
        <w:t>M</w:t>
      </w:r>
      <w:r w:rsidR="00BD20B2">
        <w:rPr>
          <w:sz w:val="24"/>
          <w:szCs w:val="24"/>
        </w:rPr>
        <w:t>ilan Bariša Obradović, Sve</w:t>
      </w:r>
      <w:r w:rsidR="00614906">
        <w:rPr>
          <w:sz w:val="24"/>
          <w:szCs w:val="24"/>
        </w:rPr>
        <w:t>t</w:t>
      </w:r>
      <w:r w:rsidR="00BD20B2">
        <w:rPr>
          <w:sz w:val="24"/>
          <w:szCs w:val="24"/>
        </w:rPr>
        <w:t>a Nedelja, Srebrenjak 20 B.</w:t>
      </w:r>
      <w:r w:rsidR="00A53984" w:rsidRPr="00C0672C">
        <w:rPr>
          <w:sz w:val="24"/>
          <w:szCs w:val="24"/>
        </w:rPr>
        <w:t xml:space="preserve">, </w:t>
      </w:r>
      <w:r w:rsidR="000B3E4B" w:rsidRPr="00C0672C">
        <w:rPr>
          <w:sz w:val="24"/>
          <w:szCs w:val="24"/>
        </w:rPr>
        <w:t xml:space="preserve">OIB: </w:t>
      </w:r>
      <w:r w:rsidR="00BD20B2">
        <w:rPr>
          <w:sz w:val="24"/>
          <w:szCs w:val="24"/>
        </w:rPr>
        <w:t>45619494339</w:t>
      </w:r>
      <w:r w:rsidRPr="00C0672C">
        <w:rPr>
          <w:sz w:val="24"/>
          <w:szCs w:val="24"/>
        </w:rPr>
        <w:t xml:space="preserve">, </w:t>
      </w:r>
      <w:r w:rsidR="00604508" w:rsidRPr="00C0672C">
        <w:rPr>
          <w:sz w:val="24"/>
          <w:szCs w:val="24"/>
        </w:rPr>
        <w:t xml:space="preserve">imenuje </w:t>
      </w:r>
      <w:r w:rsidRPr="00C0672C">
        <w:rPr>
          <w:sz w:val="24"/>
          <w:szCs w:val="24"/>
        </w:rPr>
        <w:t>se  stečajn</w:t>
      </w:r>
      <w:r w:rsidR="007F3910" w:rsidRPr="00C0672C">
        <w:rPr>
          <w:sz w:val="24"/>
          <w:szCs w:val="24"/>
        </w:rPr>
        <w:t>im</w:t>
      </w:r>
      <w:r w:rsidRPr="00C0672C">
        <w:rPr>
          <w:sz w:val="24"/>
          <w:szCs w:val="24"/>
        </w:rPr>
        <w:t xml:space="preserve"> upravitelj</w:t>
      </w:r>
      <w:r w:rsidR="007F3910" w:rsidRPr="00C0672C">
        <w:rPr>
          <w:sz w:val="24"/>
          <w:szCs w:val="24"/>
        </w:rPr>
        <w:t>em</w:t>
      </w:r>
      <w:r w:rsidRPr="00C0672C">
        <w:rPr>
          <w:sz w:val="24"/>
          <w:szCs w:val="24"/>
        </w:rPr>
        <w:t xml:space="preserve"> </w:t>
      </w:r>
      <w:r w:rsidR="00A53984" w:rsidRPr="00C0672C">
        <w:rPr>
          <w:sz w:val="24"/>
          <w:szCs w:val="24"/>
        </w:rPr>
        <w:t xml:space="preserve">stečajnog </w:t>
      </w:r>
      <w:r w:rsidRPr="00C0672C">
        <w:rPr>
          <w:sz w:val="24"/>
          <w:szCs w:val="24"/>
        </w:rPr>
        <w:t>dužnika</w:t>
      </w:r>
      <w:r w:rsidR="00604508" w:rsidRPr="00C0672C">
        <w:rPr>
          <w:sz w:val="24"/>
          <w:szCs w:val="24"/>
        </w:rPr>
        <w:t xml:space="preserve"> </w:t>
      </w:r>
      <w:r w:rsidR="00BD20B2" w:rsidRPr="002B1C37">
        <w:rPr>
          <w:sz w:val="24"/>
          <w:szCs w:val="24"/>
        </w:rPr>
        <w:t>TGD - NEKRETNINE d.o.o. Zagreb, Radnička cesta 47 (OIB 85787722937)</w:t>
      </w:r>
      <w:r w:rsidR="00A53984" w:rsidRPr="00C0672C">
        <w:rPr>
          <w:sz w:val="24"/>
          <w:szCs w:val="24"/>
        </w:rPr>
        <w:t xml:space="preserve"> </w:t>
      </w:r>
    </w:p>
    <w:p w:rsidRDefault="008E6585" w:rsidR="008E6585" w:rsidRPr="00C0672C">
      <w:pPr>
        <w:tabs>
          <w:tab w:pos="1440" w:val="left"/>
        </w:tabs>
        <w:jc w:val="both"/>
        <w:rPr>
          <w:sz w:val="24"/>
          <w:szCs w:val="24"/>
        </w:rPr>
      </w:pPr>
      <w:r w:rsidRPr="00C0672C">
        <w:rPr>
          <w:b/>
          <w:sz w:val="24"/>
          <w:szCs w:val="24"/>
        </w:rPr>
        <w:t xml:space="preserve">            </w:t>
      </w:r>
      <w:r w:rsidR="006B600E" w:rsidRPr="00C0672C">
        <w:rPr>
          <w:sz w:val="24"/>
          <w:szCs w:val="24"/>
        </w:rPr>
        <w:t>I</w:t>
      </w:r>
      <w:r w:rsidR="005B4638" w:rsidRPr="00C0672C">
        <w:rPr>
          <w:sz w:val="24"/>
          <w:szCs w:val="24"/>
        </w:rPr>
        <w:t>II</w:t>
      </w:r>
      <w:r w:rsidR="006B600E" w:rsidRPr="00C0672C">
        <w:rPr>
          <w:sz w:val="24"/>
          <w:szCs w:val="24"/>
        </w:rPr>
        <w:t>.</w:t>
      </w:r>
      <w:r w:rsidRPr="00C0672C">
        <w:rPr>
          <w:sz w:val="24"/>
          <w:szCs w:val="24"/>
        </w:rPr>
        <w:t xml:space="preserve">  Ovo rješenje će se </w:t>
      </w:r>
      <w:r w:rsidR="00E614F7" w:rsidRPr="00C0672C">
        <w:rPr>
          <w:sz w:val="24"/>
          <w:szCs w:val="24"/>
        </w:rPr>
        <w:t xml:space="preserve">objaviti na e-oglasnoj ploči suda, te </w:t>
      </w:r>
      <w:r w:rsidRPr="00C0672C">
        <w:rPr>
          <w:sz w:val="24"/>
          <w:szCs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7C698F" w:rsidR="007C698F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A53984" w:rsidP="00A53984" w:rsidR="00A53984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-rješenjem ovog suda od </w:t>
      </w:r>
      <w:r w:rsidR="00843508" w:rsidRPr="00806D1C">
        <w:rPr>
          <w:sz w:val="24"/>
          <w:szCs w:val="24"/>
        </w:rPr>
        <w:t xml:space="preserve">11.listopada </w:t>
      </w:r>
      <w:r w:rsidRPr="00806D1C">
        <w:rPr>
          <w:sz w:val="24"/>
          <w:szCs w:val="24"/>
        </w:rPr>
        <w:t xml:space="preserve">2016. nad dužnikom </w:t>
      </w:r>
      <w:r w:rsidR="00843508" w:rsidRPr="00806D1C">
        <w:rPr>
          <w:sz w:val="24"/>
          <w:szCs w:val="24"/>
        </w:rPr>
        <w:t>TGD - NEKRETNINE d.o.o. Zagreb, Radnička cesta 47 (OIB 85787722937)</w:t>
      </w:r>
      <w:r w:rsidRPr="00806D1C">
        <w:rPr>
          <w:sz w:val="24"/>
          <w:szCs w:val="24"/>
        </w:rPr>
        <w:t xml:space="preserve"> otvoren je stečajni postupak (toč.I.), imenovan stečajni upravitelj </w:t>
      </w:r>
      <w:r w:rsidR="00843508" w:rsidRPr="00806D1C">
        <w:rPr>
          <w:sz w:val="24"/>
          <w:szCs w:val="24"/>
        </w:rPr>
        <w:t>Vladimir Špehar iz Karlovca, Maksimilijana Vrhovca 5., OIB 20275924066.</w:t>
      </w:r>
      <w:r w:rsidRPr="00806D1C">
        <w:rPr>
          <w:sz w:val="24"/>
          <w:szCs w:val="24"/>
        </w:rPr>
        <w:t>(toč.II.)</w:t>
      </w:r>
      <w:r w:rsidR="009637F7" w:rsidRPr="00806D1C">
        <w:rPr>
          <w:sz w:val="24"/>
          <w:szCs w:val="24"/>
        </w:rPr>
        <w:t xml:space="preserve">, </w:t>
      </w:r>
      <w:r w:rsidRPr="00806D1C">
        <w:rPr>
          <w:sz w:val="24"/>
          <w:szCs w:val="24"/>
        </w:rPr>
        <w:t xml:space="preserve"> </w:t>
      </w:r>
    </w:p>
    <w:p w:rsidRDefault="00A53984" w:rsidP="00A53984" w:rsidR="00A53984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-stečajni upravitelj </w:t>
      </w:r>
      <w:r w:rsidR="00843508" w:rsidRPr="00806D1C">
        <w:rPr>
          <w:sz w:val="24"/>
          <w:szCs w:val="24"/>
        </w:rPr>
        <w:t xml:space="preserve">Vladimir Špehar iz Karlovca, </w:t>
      </w:r>
      <w:r w:rsidRPr="00806D1C">
        <w:rPr>
          <w:sz w:val="24"/>
          <w:szCs w:val="24"/>
        </w:rPr>
        <w:t xml:space="preserve">izabran je metodom slučajnog odabira sa liste A stečajnih upravitelja sukladno odredbi članka 84. stavak 1. Stečajnog zakona (N.N.br.71/15) </w:t>
      </w:r>
    </w:p>
    <w:p w:rsidRDefault="002B2E07" w:rsidP="002B2E07" w:rsidR="002B2E07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>-podneskom od 1</w:t>
      </w:r>
      <w:r w:rsidR="00843508" w:rsidRPr="00806D1C">
        <w:rPr>
          <w:sz w:val="24"/>
          <w:szCs w:val="24"/>
        </w:rPr>
        <w:t xml:space="preserve">9.listopada </w:t>
      </w:r>
      <w:r w:rsidRPr="00806D1C">
        <w:rPr>
          <w:sz w:val="24"/>
          <w:szCs w:val="24"/>
        </w:rPr>
        <w:t xml:space="preserve">2016. </w:t>
      </w:r>
      <w:r w:rsidR="00843508" w:rsidRPr="00806D1C">
        <w:rPr>
          <w:sz w:val="24"/>
          <w:szCs w:val="24"/>
        </w:rPr>
        <w:t>Vladimir Špehar</w:t>
      </w:r>
      <w:r w:rsidRPr="00806D1C">
        <w:rPr>
          <w:sz w:val="24"/>
          <w:szCs w:val="24"/>
        </w:rPr>
        <w:t xml:space="preserve">  je podnio zahtjev za razrješenje navodeći kao razlog zdravstvenu nesposobnost. Uz zahtjev je  dosadašnji stečajni upravitelj dostavio liječničk</w:t>
      </w:r>
      <w:r w:rsidR="009637F7" w:rsidRPr="00806D1C">
        <w:rPr>
          <w:sz w:val="24"/>
          <w:szCs w:val="24"/>
        </w:rPr>
        <w:t xml:space="preserve">u potvrdu od </w:t>
      </w:r>
      <w:r w:rsidR="00614906" w:rsidRPr="00806D1C">
        <w:rPr>
          <w:sz w:val="24"/>
          <w:szCs w:val="24"/>
        </w:rPr>
        <w:t xml:space="preserve">12.kolovoza </w:t>
      </w:r>
      <w:r w:rsidR="009637F7" w:rsidRPr="00806D1C">
        <w:rPr>
          <w:sz w:val="24"/>
          <w:szCs w:val="24"/>
        </w:rPr>
        <w:t xml:space="preserve">2016. prema kojoj </w:t>
      </w:r>
      <w:r w:rsidR="00614906" w:rsidRPr="00806D1C">
        <w:rPr>
          <w:sz w:val="24"/>
          <w:szCs w:val="24"/>
        </w:rPr>
        <w:t xml:space="preserve">je </w:t>
      </w:r>
      <w:r w:rsidR="009637F7" w:rsidRPr="00806D1C">
        <w:rPr>
          <w:sz w:val="24"/>
          <w:szCs w:val="24"/>
        </w:rPr>
        <w:t xml:space="preserve">imenovani </w:t>
      </w:r>
      <w:r w:rsidR="00614906" w:rsidRPr="00806D1C">
        <w:rPr>
          <w:sz w:val="24"/>
          <w:szCs w:val="24"/>
        </w:rPr>
        <w:t>privremeno nesposoban za rad.</w:t>
      </w:r>
    </w:p>
    <w:p w:rsidRDefault="009637F7" w:rsidP="002B2E07" w:rsidR="009637F7" w:rsidRPr="00806D1C">
      <w:pPr>
        <w:ind w:firstLine="555"/>
        <w:jc w:val="both"/>
        <w:rPr>
          <w:sz w:val="24"/>
          <w:szCs w:val="24"/>
        </w:rPr>
      </w:pP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>Prema odredbi članka 91. stavak 5. S</w:t>
      </w:r>
      <w:r w:rsidR="00495516" w:rsidRPr="00806D1C">
        <w:rPr>
          <w:sz w:val="24"/>
          <w:szCs w:val="24"/>
        </w:rPr>
        <w:t xml:space="preserve">Z-a </w:t>
      </w:r>
      <w:r w:rsidRPr="00806D1C">
        <w:rPr>
          <w:sz w:val="24"/>
          <w:szCs w:val="24"/>
        </w:rPr>
        <w:t xml:space="preserve">sud može razriješiti stečajnog upravitelja na osobni zahtjev. </w:t>
      </w: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razlozi </w:t>
      </w:r>
      <w:r w:rsidR="00614906" w:rsidRPr="00806D1C">
        <w:rPr>
          <w:sz w:val="24"/>
          <w:szCs w:val="24"/>
        </w:rPr>
        <w:t xml:space="preserve">Vladimira Špehara </w:t>
      </w:r>
      <w:r w:rsidRPr="00806D1C">
        <w:rPr>
          <w:sz w:val="24"/>
          <w:szCs w:val="24"/>
        </w:rPr>
        <w:t>za razrješenje opravdani, slijedom čega je temeljem članka 91. stavak 5. SZ-a riješeno kao pod toč.I.</w:t>
      </w: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</w:p>
    <w:p w:rsidRDefault="002B2E07" w:rsidP="002B2E07" w:rsidR="002B2E07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lastRenderedPageBreak/>
        <w:t xml:space="preserve"> Metodom slučajnog odabira s liste A stečajnih upravitelja, sukladno odredbi članka 84. stavak 1. SZ-a za stečajnog upravitelja dužnika imenovan je </w:t>
      </w:r>
      <w:r w:rsidR="00614906" w:rsidRPr="00806D1C">
        <w:rPr>
          <w:sz w:val="24"/>
          <w:szCs w:val="24"/>
        </w:rPr>
        <w:t>Milan Bariša Obradović, Sveta Nedelja, Srebrenjak 20 B., OIB: 45619494339</w:t>
      </w:r>
      <w:r w:rsidR="00495516" w:rsidRPr="00806D1C">
        <w:rPr>
          <w:sz w:val="24"/>
          <w:szCs w:val="24"/>
        </w:rPr>
        <w:t>.</w:t>
      </w:r>
      <w:r w:rsidR="00806D1C">
        <w:rPr>
          <w:sz w:val="24"/>
          <w:szCs w:val="24"/>
        </w:rPr>
        <w:t>, (toč. II rješenja).</w:t>
      </w:r>
      <w:r w:rsidRPr="00806D1C">
        <w:rPr>
          <w:sz w:val="24"/>
          <w:szCs w:val="24"/>
        </w:rPr>
        <w:t xml:space="preserve"> </w:t>
      </w:r>
    </w:p>
    <w:p w:rsidRDefault="00495516" w:rsidP="002B2E07" w:rsidR="00495516" w:rsidRPr="00806D1C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806D1C">
      <w:pPr>
        <w:jc w:val="center"/>
        <w:rPr>
          <w:sz w:val="24"/>
          <w:szCs w:val="24"/>
        </w:rPr>
      </w:pPr>
      <w:r w:rsidRPr="00806D1C">
        <w:rPr>
          <w:sz w:val="24"/>
          <w:szCs w:val="24"/>
        </w:rPr>
        <w:t xml:space="preserve">Zagreb, </w:t>
      </w:r>
      <w:r w:rsidR="00495516" w:rsidRPr="00806D1C">
        <w:rPr>
          <w:sz w:val="24"/>
          <w:szCs w:val="24"/>
        </w:rPr>
        <w:t>3</w:t>
      </w:r>
      <w:r w:rsidR="00614906" w:rsidRPr="00806D1C">
        <w:rPr>
          <w:sz w:val="24"/>
          <w:szCs w:val="24"/>
        </w:rPr>
        <w:t>1</w:t>
      </w:r>
      <w:r w:rsidR="00495516" w:rsidRPr="00806D1C">
        <w:rPr>
          <w:sz w:val="24"/>
          <w:szCs w:val="24"/>
        </w:rPr>
        <w:t xml:space="preserve">.listopada </w:t>
      </w:r>
      <w:r w:rsidR="00B84D54" w:rsidRPr="00806D1C">
        <w:rPr>
          <w:sz w:val="24"/>
          <w:szCs w:val="24"/>
        </w:rPr>
        <w:t>2016.</w:t>
      </w:r>
    </w:p>
    <w:p w:rsidRDefault="002179C2" w:rsidP="002179C2" w:rsidR="002179C2" w:rsidRPr="00806D1C">
      <w:pPr>
        <w:jc w:val="center"/>
        <w:rPr>
          <w:sz w:val="24"/>
          <w:szCs w:val="24"/>
        </w:rPr>
      </w:pPr>
    </w:p>
    <w:p w:rsidRDefault="00DE242F" w:rsidP="00794035" w:rsidR="008E6585" w:rsidRPr="00806D1C">
      <w:pPr>
        <w:jc w:val="right"/>
        <w:rPr>
          <w:sz w:val="24"/>
          <w:szCs w:val="24"/>
        </w:rPr>
      </w:pP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Pr="00806D1C">
        <w:rPr>
          <w:sz w:val="24"/>
          <w:szCs w:val="24"/>
        </w:rPr>
        <w:tab/>
      </w:r>
      <w:r w:rsidR="008E6585" w:rsidRPr="00806D1C">
        <w:rPr>
          <w:sz w:val="24"/>
          <w:szCs w:val="24"/>
        </w:rPr>
        <w:t>S</w:t>
      </w:r>
      <w:r w:rsidR="002179C2" w:rsidRPr="00806D1C">
        <w:rPr>
          <w:sz w:val="24"/>
          <w:szCs w:val="24"/>
        </w:rPr>
        <w:t>udac</w:t>
      </w:r>
      <w:r w:rsidR="008E6585" w:rsidRPr="00806D1C">
        <w:rPr>
          <w:sz w:val="24"/>
          <w:szCs w:val="24"/>
        </w:rPr>
        <w:t xml:space="preserve">: </w:t>
      </w:r>
    </w:p>
    <w:p w:rsidRDefault="008E6585" w:rsidP="00B84D54" w:rsidR="008D5B22" w:rsidRPr="00806D1C">
      <w:pPr>
        <w:jc w:val="right"/>
        <w:rPr>
          <w:sz w:val="24"/>
          <w:szCs w:val="24"/>
        </w:rPr>
      </w:pPr>
      <w:r w:rsidRPr="00806D1C">
        <w:rPr>
          <w:sz w:val="24"/>
          <w:szCs w:val="24"/>
        </w:rPr>
        <w:t>Ante Galić</w:t>
      </w:r>
      <w:r w:rsidR="009E0EF6" w:rsidRPr="00806D1C">
        <w:rPr>
          <w:sz w:val="24"/>
          <w:szCs w:val="24"/>
        </w:rPr>
        <w:t xml:space="preserve"> </w:t>
      </w:r>
      <w:r w:rsidR="00A7222B">
        <w:rPr>
          <w:sz w:val="24"/>
          <w:szCs w:val="24"/>
        </w:rPr>
        <w:t>v.r.</w:t>
      </w:r>
    </w:p>
    <w:p w:rsidRDefault="008E6585" w:rsidR="008E6585" w:rsidRPr="00806D1C">
      <w:pPr>
        <w:jc w:val="both"/>
        <w:rPr>
          <w:sz w:val="24"/>
          <w:szCs w:val="24"/>
        </w:rPr>
      </w:pPr>
    </w:p>
    <w:p w:rsidRDefault="002179C2" w:rsidR="008E6585" w:rsidRPr="00806D1C">
      <w:pPr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Uputa o pravnom lijeku: </w:t>
      </w:r>
    </w:p>
    <w:p w:rsidRDefault="008E6585" w:rsidR="008E6585" w:rsidRPr="00806D1C">
      <w:pPr>
        <w:jc w:val="both"/>
        <w:rPr>
          <w:sz w:val="24"/>
          <w:szCs w:val="24"/>
        </w:rPr>
      </w:pPr>
      <w:r w:rsidRPr="00806D1C">
        <w:rPr>
          <w:sz w:val="24"/>
          <w:szCs w:val="24"/>
        </w:rPr>
        <w:t>Protiv ovog rješenja dopuštena je žalba u roku od 8 dana.  Žalba se podnosi ovom sudu u 2 primj</w:t>
      </w:r>
      <w:r w:rsidR="00B84D54" w:rsidRPr="00806D1C">
        <w:rPr>
          <w:sz w:val="24"/>
          <w:szCs w:val="24"/>
        </w:rPr>
        <w:t>erka za Visoki trgovački sud RH.</w:t>
      </w:r>
    </w:p>
    <w:p w:rsidRDefault="0080139E" w:rsidR="0080139E" w:rsidRPr="00806D1C">
      <w:pPr>
        <w:tabs>
          <w:tab w:pos="720" w:val="left"/>
        </w:tabs>
        <w:jc w:val="both"/>
        <w:rPr>
          <w:sz w:val="24"/>
          <w:szCs w:val="24"/>
        </w:rPr>
      </w:pPr>
    </w:p>
    <w:p w:rsidRDefault="00D9371B" w:rsidP="00422EE0" w:rsidR="00D9371B">
      <w:pPr>
        <w:jc w:val="both"/>
      </w:pPr>
      <w:r>
        <w:t>Za točnost otpravka, ovlašteni službenik:</w:t>
      </w:r>
    </w:p>
    <w:p w:rsidRDefault="00D9371B" w:rsidP="00422EE0" w:rsidR="00D9371B">
      <w:pPr>
        <w:jc w:val="both"/>
      </w:pPr>
      <w:r>
        <w:t xml:space="preserve">               Valentina Delač</w:t>
      </w:r>
    </w:p>
    <w:p w:rsidRDefault="008E6585" w:rsidP="00D9371B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D58D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B2E07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95516"/>
    <w:rsid w:val="004A3A5B"/>
    <w:rsid w:val="004B52A9"/>
    <w:rsid w:val="004E1BBF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14906"/>
    <w:rsid w:val="0061633C"/>
    <w:rsid w:val="0065330D"/>
    <w:rsid w:val="00662626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E273C"/>
    <w:rsid w:val="007F2008"/>
    <w:rsid w:val="007F3910"/>
    <w:rsid w:val="007F4666"/>
    <w:rsid w:val="007F72EF"/>
    <w:rsid w:val="0080139E"/>
    <w:rsid w:val="00806D1C"/>
    <w:rsid w:val="008101F9"/>
    <w:rsid w:val="0081411E"/>
    <w:rsid w:val="00817A73"/>
    <w:rsid w:val="00830A53"/>
    <w:rsid w:val="00831D23"/>
    <w:rsid w:val="0083350A"/>
    <w:rsid w:val="00836807"/>
    <w:rsid w:val="00843508"/>
    <w:rsid w:val="00881945"/>
    <w:rsid w:val="008B0234"/>
    <w:rsid w:val="008D3E89"/>
    <w:rsid w:val="008D5B22"/>
    <w:rsid w:val="008E09C6"/>
    <w:rsid w:val="008E0E14"/>
    <w:rsid w:val="008E6585"/>
    <w:rsid w:val="008F3150"/>
    <w:rsid w:val="00925D24"/>
    <w:rsid w:val="00927EB1"/>
    <w:rsid w:val="00955A8C"/>
    <w:rsid w:val="00955D2D"/>
    <w:rsid w:val="00963321"/>
    <w:rsid w:val="009637F7"/>
    <w:rsid w:val="0097040B"/>
    <w:rsid w:val="00983FE5"/>
    <w:rsid w:val="00986ADD"/>
    <w:rsid w:val="009B2095"/>
    <w:rsid w:val="009B5F2C"/>
    <w:rsid w:val="009E0EF6"/>
    <w:rsid w:val="009F740A"/>
    <w:rsid w:val="00A0530D"/>
    <w:rsid w:val="00A06D54"/>
    <w:rsid w:val="00A53984"/>
    <w:rsid w:val="00A56B1A"/>
    <w:rsid w:val="00A61B61"/>
    <w:rsid w:val="00A63274"/>
    <w:rsid w:val="00A7222B"/>
    <w:rsid w:val="00A74BB1"/>
    <w:rsid w:val="00A75637"/>
    <w:rsid w:val="00A815E6"/>
    <w:rsid w:val="00A85DFF"/>
    <w:rsid w:val="00AA1E8F"/>
    <w:rsid w:val="00AA53A6"/>
    <w:rsid w:val="00AD58D9"/>
    <w:rsid w:val="00AF4881"/>
    <w:rsid w:val="00B2245F"/>
    <w:rsid w:val="00B534BC"/>
    <w:rsid w:val="00B62987"/>
    <w:rsid w:val="00B84D54"/>
    <w:rsid w:val="00B949C2"/>
    <w:rsid w:val="00BD20B2"/>
    <w:rsid w:val="00C0672C"/>
    <w:rsid w:val="00C06EC4"/>
    <w:rsid w:val="00C30121"/>
    <w:rsid w:val="00C365DD"/>
    <w:rsid w:val="00C41F13"/>
    <w:rsid w:val="00C42504"/>
    <w:rsid w:val="00C56F75"/>
    <w:rsid w:val="00C95AC8"/>
    <w:rsid w:val="00CA21FE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9371B"/>
    <w:rsid w:val="00DA10F7"/>
    <w:rsid w:val="00DA2985"/>
    <w:rsid w:val="00DC3A94"/>
    <w:rsid w:val="00DC3CB7"/>
    <w:rsid w:val="00DC7968"/>
    <w:rsid w:val="00DD7DC5"/>
    <w:rsid w:val="00DE242F"/>
    <w:rsid w:val="00DE5AB8"/>
    <w:rsid w:val="00E2474F"/>
    <w:rsid w:val="00E25D0C"/>
    <w:rsid w:val="00E47178"/>
    <w:rsid w:val="00E614F7"/>
    <w:rsid w:val="00E620C0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67CF3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8D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8D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EC219-2147-4A3C-B04F-941AE1C51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368</properties:Words>
  <properties:Characters>2061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2016-10-31T12:00:00Z</dcterms:created>
  <dc:creator>Ante</dc:creator>
  <cp:lastModifiedBy>Valentina Delač</cp:lastModifiedBy>
  <cp:lastPrinted>2016-10-31T11:50:00Z</cp:lastPrinted>
  <dcterms:modified xmlns:xsi="http://www.w3.org/2001/XMLSchema-instance" xsi:type="dcterms:W3CDTF">2016-10-31T12:01:00Z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