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93ea" w14:paraId="0a593ea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 Zagreb, Amruševa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="00C23465">
        <w:rPr>
          <w:rFonts w:cs="Times New Roman"/>
          <w:szCs w:val="24"/>
        </w:rPr>
        <w:t>90. St-6326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507618">
        <w:rPr>
          <w:rFonts w:cs="Times New Roman"/>
          <w:szCs w:val="24"/>
        </w:rPr>
        <w:t>09. veljače 2016.</w:t>
      </w:r>
      <w:r w:rsidRPr="00D7239E">
        <w:rPr>
          <w:rFonts w:cs="Times New Roman"/>
          <w:szCs w:val="24"/>
        </w:rPr>
        <w:t>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           Za dužnika</w:t>
      </w:r>
      <w:r w:rsidR="003E10A6">
        <w:rPr>
          <w:rFonts w:cs="Times New Roman"/>
          <w:szCs w:val="24"/>
        </w:rPr>
        <w:t xml:space="preserve">  </w:t>
      </w:r>
      <w:r w:rsidR="00C23465">
        <w:t>SEMPER BESTOVJE d.o.o. za ugostiteljstvo, Bestovje, Vladimira nazora 12, OIB 24430016809</w:t>
      </w:r>
      <w:r w:rsidRPr="00D7239E">
        <w:rPr>
          <w:rFonts w:cs="Times New Roman"/>
          <w:szCs w:val="24"/>
        </w:rPr>
        <w:t xml:space="preserve">. 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C23465">
        <w:rPr>
          <w:rFonts w:cs="Times New Roman"/>
          <w:szCs w:val="24"/>
        </w:rPr>
        <w:t>648.515,93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507618">
        <w:rPr>
          <w:rFonts w:cs="Times New Roman"/>
          <w:szCs w:val="24"/>
        </w:rPr>
        <w:t>09</w:t>
      </w:r>
      <w:r w:rsidR="00FC2A5E">
        <w:rPr>
          <w:rFonts w:cs="Times New Roman"/>
          <w:szCs w:val="24"/>
        </w:rPr>
        <w:t xml:space="preserve">. veljače </w:t>
      </w:r>
      <w:r w:rsidRPr="00D7239E">
        <w:rPr>
          <w:rFonts w:cs="Times New Roman"/>
          <w:szCs w:val="24"/>
        </w:rPr>
        <w:t>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FC2A5E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sectPr w:rsidR="008F133B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854EC"/>
    <w:rsid w:val="002C11CB"/>
    <w:rsid w:val="003331AD"/>
    <w:rsid w:val="003E10A6"/>
    <w:rsid w:val="0041555B"/>
    <w:rsid w:val="004F0CF9"/>
    <w:rsid w:val="00507618"/>
    <w:rsid w:val="00856A9B"/>
    <w:rsid w:val="008F133B"/>
    <w:rsid w:val="00960515"/>
    <w:rsid w:val="00990A23"/>
    <w:rsid w:val="00AD2B42"/>
    <w:rsid w:val="00C23465"/>
    <w:rsid w:val="00CE38A9"/>
    <w:rsid w:val="00D1720C"/>
    <w:rsid w:val="00D7239E"/>
    <w:rsid w:val="00E70296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0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A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A23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A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A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0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A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A23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A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A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6326</izvorni_sadrzaj>
    <derivirana_varijabla naziv="DomainObject.Predmet.Broj_1">6326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St-6326/2015</izvorni_sadrzaj>
    <derivirana_varijabla naziv="DomainObject.Predmet.OznakaBroj_1">St-6326/2015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SEMPER BESTOVJE d.o.o. zastupanog po punomoćniku IVICA DUMIĆ</izvorni_sadrzaj>
    <derivirana_varijabla naziv="DomainObject.Predmet.ProtustrankaFormated_1">  SEMPER BESTOVJE d.o.o. zastupanog po punomoćniku IVICA DUMIĆ</derivirana_varijabla>
  </DomainObject.Predmet.ProtustrankaFormated>
  <DomainObject.Predmet.ProtustrankaFormatedOIB>
    <izvorni_sadrzaj>  SEMPER BESTOVJE d.o.o., OIB 24430016809 zastupanog po punomoćniku IVICA DUMIĆ</izvorni_sadrzaj>
    <derivirana_varijabla naziv="DomainObject.Predmet.ProtustrankaFormatedOIB_1">  SEMPER BESTOVJE d.o.o., OIB 24430016809 zastupanog po punomoćniku IVICA DUMIĆ</derivirana_varijabla>
  </DomainObject.Predmet.ProtustrankaFormatedOIB>
  <DomainObject.Predmet.ProtustrankaFormatedWithAdress>
    <izvorni_sadrzaj> SEMPER BESTOVJE d.o.o., Vladimira Nazora 12, 10437 Bestovje zastupanog po punomoćniku IVICA DUMIĆ</izvorni_sadrzaj>
    <derivirana_varijabla naziv="DomainObject.Predmet.ProtustrankaFormatedWithAdress_1"> SEMPER BESTOVJE d.o.o., Vladimira Nazora 12, 10437 Bestovje zastupanog po punomoćniku IVICA DUMIĆ</derivirana_varijabla>
  </DomainObject.Predmet.ProtustrankaFormatedWithAdress>
  <DomainObject.Predmet.ProtustrankaFormatedWithAdressOIB>
    <izvorni_sadrzaj> SEMPER BESTOVJE d.o.o., OIB 24430016809, Vladimira Nazora 12, 10437 Bestovje zastupanog po punomoćniku IVICA DUMIĆ</izvorni_sadrzaj>
    <derivirana_varijabla naziv="DomainObject.Predmet.ProtustrankaFormatedWithAdressOIB_1"> SEMPER BESTOVJE d.o.o., OIB 24430016809, Vladimira Nazora 12, 10437 Bestovje zastupanog po punomoćniku IVICA DUMIĆ</derivirana_varijabla>
  </DomainObject.Predmet.ProtustrankaFormatedWithAdressOIB>
  <DomainObject.Predmet.ProtustrankaWithAdress>
    <izvorni_sadrzaj>SEMPER BESTOVJE d.o.o. Vladimira Nazora 12, 10437 Bestovje</izvorni_sadrzaj>
    <derivirana_varijabla naziv="DomainObject.Predmet.ProtustrankaWithAdress_1">SEMPER BESTOVJE d.o.o. Vladimira Nazora 12, 10437 Bestovje</derivirana_varijabla>
  </DomainObject.Predmet.ProtustrankaWithAdress>
  <DomainObject.Predmet.ProtustrankaWithAdressOIB>
    <izvorni_sadrzaj>SEMPER BESTOVJE d.o.o., OIB 24430016809, Vladimira Nazora 12, 10437 Bestovje</izvorni_sadrzaj>
    <derivirana_varijabla naziv="DomainObject.Predmet.ProtustrankaWithAdressOIB_1">SEMPER BESTOVJE d.o.o., OIB 24430016809, Vladimira Nazora 12, 10437 Bestovje</derivirana_varijabla>
  </DomainObject.Predmet.ProtustrankaWithAdressOIB>
  <DomainObject.Predmet.ProtustrankaNazivFormated>
    <izvorni_sadrzaj>SEMPER BESTOVJE d.o.o.</izvorni_sadrzaj>
    <derivirana_varijabla naziv="DomainObject.Predmet.ProtustrankaNazivFormated_1">SEMPER BESTOVJE d.o.o.</derivirana_varijabla>
  </DomainObject.Predmet.ProtustrankaNazivFormated>
  <DomainObject.Predmet.ProtustrankaNazivFormatedOIB>
    <izvorni_sadrzaj>SEMPER BESTOVJE d.o.o., OIB 24430016809</izvorni_sadrzaj>
    <derivirana_varijabla naziv="DomainObject.Predmet.ProtustrankaNazivFormatedOIB_1">SEMPER BESTOVJE d.o.o., OIB 24430016809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SEMPER BESTOVJE d.o.o. zastupanog po punomoćniku IVICA DUMIĆ</item>
    </izvorni_sadrzaj>
    <derivirana_varijabla naziv="DomainObject.Predmet.ProtuStrankaListFormated_1">
      <item>SEMPER BESTOVJE d.o.o. zastupanog po punomoćniku IVICA DUMIĆ</item>
    </derivirana_varijabla>
  </DomainObject.Predmet.ProtuStrankaListFormated>
  <DomainObject.Predmet.ProtuStrankaListFormatedOIB>
    <izvorni_sadrzaj>
      <item>SEMPER BESTOVJE d.o.o., OIB 24430016809 zastupanog po punomoćniku IVICA DUMIĆ</item>
    </izvorni_sadrzaj>
    <derivirana_varijabla naziv="DomainObject.Predmet.ProtuStrankaListFormatedOIB_1">
      <item>SEMPER BESTOVJE d.o.o., OIB 24430016809 zastupanog po punomoćniku IVICA DUMIĆ</item>
    </derivirana_varijabla>
  </DomainObject.Predmet.ProtuStrankaListFormatedOIB>
  <DomainObject.Predmet.ProtuStrankaListFormatedWithAdress>
    <izvorni_sadrzaj>
      <item>SEMPER BESTOVJE d.o.o., Vladimira Nazora 12, 10437 Bestovje zastupanog po punomoćniku IVICA DUMIĆ</item>
    </izvorni_sadrzaj>
    <derivirana_varijabla naziv="DomainObject.Predmet.ProtuStrankaListFormatedWithAdress_1">
      <item>SEMPER BESTOVJE d.o.o., Vladimira Nazora 12, 10437 Bestovje zastupanog po punomoćniku IVICA DUMIĆ</item>
    </derivirana_varijabla>
  </DomainObject.Predmet.ProtuStrankaListFormatedWithAdress>
  <DomainObject.Predmet.ProtuStrankaListFormatedWithAdressOIB>
    <izvorni_sadrzaj>
      <item>SEMPER BESTOVJE d.o.o., OIB 24430016809, Vladimira Nazora 12, 10437 Bestovje zastupanog po punomoćniku IVICA DUMIĆ</item>
    </izvorni_sadrzaj>
    <derivirana_varijabla naziv="DomainObject.Predmet.ProtuStrankaListFormatedWithAdressOIB_1">
      <item>SEMPER BESTOVJE d.o.o., OIB 24430016809, Vladimira Nazora 12, 10437 Bestovje zastupanog po punomoćniku IVICA DUMIĆ</item>
    </derivirana_varijabla>
  </DomainObject.Predmet.ProtuStrankaListFormatedWithAdressOIB>
  <DomainObject.Predmet.ProtuStrankaListNazivFormated>
    <izvorni_sadrzaj>
      <item>SEMPER BESTOVJE d.o.o.</item>
    </izvorni_sadrzaj>
    <derivirana_varijabla naziv="DomainObject.Predmet.ProtuStrankaListNazivFormated_1">
      <item>SEMPER BESTOVJE d.o.o.</item>
    </derivirana_varijabla>
  </DomainObject.Predmet.ProtuStrankaListNazivFormated>
  <DomainObject.Predmet.ProtuStrankaListNazivFormatedOIB>
    <izvorni_sadrzaj>
      <item>SEMPER BESTOVJE d.o.o., OIB 24430016809</item>
    </izvorni_sadrzaj>
    <derivirana_varijabla naziv="DomainObject.Predmet.ProtuStrankaListNazivFormatedOIB_1">
      <item>SEMPER BESTOVJE d.o.o., OIB 24430016809</item>
    </derivirana_varijabla>
  </DomainObject.Predmet.ProtuStrankaListNazivFormatedOIB>
  <DomainObject.Predmet.OstaliListFormated>
    <izvorni_sadrzaj>
      <item>IVICA DUMIĆ punomoćnik sudionika u postupku SEMPER BESTOVJE d.o.o.</item>
    </izvorni_sadrzaj>
    <derivirana_varijabla naziv="DomainObject.Predmet.OstaliListFormated_1">
      <item>IVICA DUMIĆ punomoćnik sudionika u postupku SEMPER BESTOVJE d.o.o.</item>
    </derivirana_varijabla>
  </DomainObject.Predmet.OstaliListFormated>
  <DomainObject.Predmet.OstaliListFormatedOIB>
    <izvorni_sadrzaj>
      <item>IVICA DUMIĆ, OIB 29302355807 punomoćnik sudionika u postupku SEMPER BESTOVJE d.o.o.</item>
    </izvorni_sadrzaj>
    <derivirana_varijabla naziv="DomainObject.Predmet.OstaliListFormatedOIB_1">
      <item>IVICA DUMIĆ, OIB 29302355807 punomoćnik sudionika u postupku SEMPER BESTOVJE d.o.o.</item>
    </derivirana_varijabla>
  </DomainObject.Predmet.OstaliListFormatedOIB>
  <DomainObject.Predmet.OstaliListFormatedWithAdress>
    <izvorni_sadrzaj>
      <item>IVICA DUMIĆ, Vladimira Nazora 12, 10437 Bestovje punomoćnik sudionika u postupku SEMPER BESTOVJE d.o.o.</item>
    </izvorni_sadrzaj>
    <derivirana_varijabla naziv="DomainObject.Predmet.OstaliListFormatedWithAdress_1">
      <item>IVICA DUMIĆ, Vladimira Nazora 12, 10437 Bestovje punomoćnik sudionika u postupku SEMPER BESTOVJE d.o.o.</item>
    </derivirana_varijabla>
  </DomainObject.Predmet.OstaliListFormatedWithAdress>
  <DomainObject.Predmet.OstaliListFormatedWithAdressOIB>
    <izvorni_sadrzaj>
      <item>IVICA DUMIĆ, OIB 29302355807, Vladimira Nazora 12, 10437 Bestovje punomoćnik sudionika u postupku SEMPER BESTOVJE d.o.o.</item>
    </izvorni_sadrzaj>
    <derivirana_varijabla naziv="DomainObject.Predmet.OstaliListFormatedWithAdressOIB_1">
      <item>IVICA DUMIĆ, OIB 29302355807, Vladimira Nazora 12, 10437 Bestovje punomoćnik sudionika u postupku SEMPER BESTOVJE d.o.o.</item>
    </derivirana_varijabla>
  </DomainObject.Predmet.OstaliListFormatedWithAdressOIB>
  <DomainObject.Predmet.OstaliListNazivFormated>
    <izvorni_sadrzaj>
      <item>IVICA DUMIĆ</item>
    </izvorni_sadrzaj>
    <derivirana_varijabla naziv="DomainObject.Predmet.OstaliListNazivFormated_1">
      <item>IVICA DUMIĆ</item>
    </derivirana_varijabla>
  </DomainObject.Predmet.OstaliListNazivFormated>
  <DomainObject.Predmet.OstaliListNazivFormatedOIB>
    <izvorni_sadrzaj>
      <item>IVICA DUMIĆ, OIB 29302355807</item>
    </izvorni_sadrzaj>
    <derivirana_varijabla naziv="DomainObject.Predmet.OstaliListNazivFormatedOIB_1">
      <item>IVICA DUMIĆ, OIB 29302355807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SEMPER BESTOVJE d.o.o.</izvorni_sadrzaj>
    <derivirana_varijabla naziv="DomainObject.Predmet.ProtustrankaIDrugi_1">SEMPER BESTOVJE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SEMPER BESTOVJE d.o.o., OIB 24430016809, Vladimira Nazora 12, 10437 Bestovje</izvorni_sadrzaj>
    <derivirana_varijabla naziv="DomainObject.Predmet.ProtustrankaIDrugiAdressOIB_1">SEMPER BESTOVJE d.o.o., OIB 24430016809, Vladimira Nazora 12,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SEMPER BESTOVJE d.o.o.</item>
      <item>IVICA DUMIĆ</item>
    </izvorni_sadrzaj>
    <derivirana_varijabla naziv="DomainObject.Predmet.SudioniciListNaziv_1">
      <item>FINA Regionalni centar Zagreb</item>
      <item>SEMPER BESTOVJE d.o.o.</item>
      <item>IVICA DUMIĆ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SEMPER BESTOVJE d.o.o., OIB 24430016809, Vladimira Nazora 12,10437 Bestovje</item>
      <item>IVICA DUMIĆ, OIB 29302355807, Vladimira Nazora 12,10437 Bestovje</item>
    </izvorni_sadrzaj>
    <derivirana_varijabla naziv="DomainObject.Predmet.SudioniciListAdressOIB_1">
      <item>FINA Regionalni centar Zagreb, OIB 85821130368, Trg svibanjskih žrtava 1995. 1,10000 Zagreb</item>
      <item>SEMPER BESTOVJE d.o.o., OIB 24430016809, Vladimira Nazora 12,10437 Bestovje</item>
      <item>IVICA DUMIĆ, OIB 29302355807, Vladimira Nazora 12,10437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24430016809</item>
      <item>, OIB 29302355807</item>
    </izvorni_sadrzaj>
    <derivirana_varijabla naziv="DomainObject.Predmet.SudioniciListNazivOIB_1">
      <item>, OIB 85821130368</item>
      <item>, OIB 24430016809</item>
      <item>, OIB 29302355807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1329</properties:Characters>
  <properties:Lines>37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2016-02-09T08:57:00Z</dcterms:created>
  <dc:creator>Sandra Rotar Vogrin</dc:creator>
  <cp:lastModifiedBy>Višnja Svečak</cp:lastModifiedBy>
  <cp:lastPrinted>2016-02-09T08:57:00Z</cp:lastPrinted>
  <dcterms:modified xmlns:xsi="http://www.w3.org/2001/XMLSchema-instance" xsi:type="dcterms:W3CDTF">2016-02-09T08:59:00Z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