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68c6" w14:paraId="9ff68c6" w:rsidRDefault="00B239A0" w:rsidP="006D503F" w:rsidR="00B239A0" w:rsidRPr="007E2C92">
      <w:pPr>
        <w:jc w:val="both"/>
        <w15:collapsed w:val="false"/>
      </w:pPr>
      <w:bookmarkStart w:name="_GoBack" w:id="0"/>
      <w:bookmarkEnd w:id="0"/>
    </w:p>
    <w:p w:rsidRDefault="0008157E" w:rsidR="006D503F" w:rsidRPr="007E2C92">
      <w:pPr>
        <w:rPr>
          <w:b/>
        </w:rPr>
      </w:pPr>
      <w:r w:rsidRPr="007E2C92">
        <w:t xml:space="preserve">      </w:t>
      </w:r>
      <w:r w:rsidR="000E17CE" w:rsidRPr="007E2C92">
        <w:rPr>
          <w:noProof/>
          <w:color w:val="0000FF"/>
        </w:rPr>
        <w:drawing>
          <wp:inline distR="0" distL="0" distB="0" distT="0">
            <wp:extent cy="731520" cx="556260"/>
            <wp:effectExtent b="0" r="0" t="0" l="0"/>
            <wp:docPr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03F" w:rsidR="006D503F" w:rsidRPr="007E2C92">
      <w:pPr>
        <w:rPr>
          <w:color w:val="000000"/>
        </w:rPr>
      </w:pPr>
      <w:r w:rsidRPr="007E2C92">
        <w:rPr>
          <w:b/>
        </w:rPr>
        <w:t>REPUBLIKA HRVATSKA</w:t>
      </w:r>
    </w:p>
    <w:p w:rsidRDefault="006D503F" w:rsidR="006D503F" w:rsidRPr="007E2C92">
      <w:pPr>
        <w:rPr>
          <w:b/>
        </w:rPr>
      </w:pPr>
      <w:r w:rsidRPr="007E2C92">
        <w:rPr>
          <w:b/>
        </w:rPr>
        <w:t>TRGOVAČKI SUD U SPLITU</w:t>
      </w:r>
    </w:p>
    <w:p w:rsidRDefault="006D503F" w:rsidR="006D503F" w:rsidRPr="007E2C92">
      <w:pPr>
        <w:rPr>
          <w:b/>
        </w:rPr>
      </w:pPr>
      <w:r w:rsidRPr="007E2C92">
        <w:rPr>
          <w:b/>
        </w:rPr>
        <w:t>STALNA SLUŽBA U DUBROVNIKU</w:t>
      </w:r>
    </w:p>
    <w:p w:rsidRDefault="006D503F" w:rsidR="006D503F" w:rsidRPr="007E2C92">
      <w:pPr>
        <w:rPr>
          <w:b/>
        </w:rPr>
      </w:pPr>
      <w:r w:rsidRPr="007E2C92">
        <w:rPr>
          <w:b/>
        </w:rPr>
        <w:t>Dr. A. Starčevića 23, Dubrovnik</w:t>
      </w:r>
    </w:p>
    <w:p w:rsidRDefault="006D503F" w:rsidP="006D503F" w:rsidR="00B239A0">
      <w:pPr>
        <w:jc w:val="both"/>
      </w:pPr>
      <w:r w:rsidRPr="007E2C92">
        <w:t xml:space="preserve"> </w:t>
      </w:r>
    </w:p>
    <w:p w:rsidRDefault="00C15188" w:rsidP="006D503F" w:rsidR="00C15188" w:rsidRPr="007E2C92">
      <w:pPr>
        <w:jc w:val="both"/>
      </w:pPr>
    </w:p>
    <w:p w:rsidRDefault="00A97D2B" w:rsidP="00A97D2B" w:rsidR="00B239A0" w:rsidRPr="007E2C92">
      <w:pPr>
        <w:jc w:val="center"/>
        <w:rPr>
          <w:b/>
        </w:rPr>
      </w:pPr>
      <w:r w:rsidRPr="007E2C92">
        <w:rPr>
          <w:b/>
        </w:rPr>
        <w:t>R E P U B L I K A  H R V A T S K A</w:t>
      </w: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R J E Š E N J E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firstLine="708"/>
        <w:jc w:val="both"/>
      </w:pPr>
      <w:r w:rsidRPr="007E2C92">
        <w:t>Trgovački sud u Splitu, Stalna služba u Dubrovniku, po stečajnom sucu tog suda Diani Butigan Granić, kao sucu pojedincu, u stečajnom p</w:t>
      </w:r>
      <w:r w:rsidR="006D503F" w:rsidRPr="007E2C92">
        <w:t>ostupku na</w:t>
      </w:r>
      <w:r w:rsidR="00D82CE5" w:rsidRPr="007E2C92">
        <w:t xml:space="preserve">d stečajnom masom stečajnog dužnika </w:t>
      </w:r>
      <w:r w:rsidR="005F4BAA" w:rsidRPr="007E2C92">
        <w:t xml:space="preserve">Global projekt </w:t>
      </w:r>
      <w:r w:rsidR="00D82CE5" w:rsidRPr="007E2C92">
        <w:t>d.</w:t>
      </w:r>
      <w:r w:rsidR="005F4BAA" w:rsidRPr="007E2C92">
        <w:t>o.o.</w:t>
      </w:r>
      <w:r w:rsidR="00D82CE5" w:rsidRPr="007E2C92">
        <w:t xml:space="preserve"> u stečaju, Dubrovnik, </w:t>
      </w:r>
      <w:r w:rsidR="005F4BAA" w:rsidRPr="007E2C92">
        <w:t xml:space="preserve">Iva Vojnovića 61/A, </w:t>
      </w:r>
      <w:r w:rsidR="006D503F" w:rsidRPr="007E2C92">
        <w:t xml:space="preserve"> dana </w:t>
      </w:r>
      <w:r w:rsidR="005F4BAA" w:rsidRPr="007E2C92">
        <w:t>02</w:t>
      </w:r>
      <w:r w:rsidR="006D503F" w:rsidRPr="007E2C92">
        <w:t>.</w:t>
      </w:r>
      <w:r w:rsidR="005F4BAA" w:rsidRPr="007E2C92">
        <w:t xml:space="preserve"> prosinca 2015</w:t>
      </w:r>
      <w:r w:rsidR="006D503F" w:rsidRPr="007E2C92">
        <w:t>.g.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r i j e š i o    j e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firstLine="708"/>
        <w:jc w:val="both"/>
      </w:pPr>
      <w:r w:rsidRPr="007E2C92">
        <w:t xml:space="preserve">Određuje se nastavak postupka radi naknadne diobe stečajne mase stečajnog dužnika </w:t>
      </w:r>
      <w:r w:rsidR="005F4BAA" w:rsidRPr="007E2C92">
        <w:t>Global projekt d.o.o. u stečaju, Dubrovnik, Iva Vojnovića 61/A</w:t>
      </w:r>
      <w:r w:rsidRPr="007E2C92">
        <w:t>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Obrazloženje</w:t>
      </w:r>
    </w:p>
    <w:p w:rsidRDefault="00B239A0" w:rsidP="006D503F" w:rsidR="00B239A0" w:rsidRPr="007E2C92">
      <w:pPr>
        <w:jc w:val="both"/>
      </w:pPr>
    </w:p>
    <w:p w:rsidRDefault="006D503F" w:rsidP="006D503F" w:rsidR="00B239A0" w:rsidRPr="007E2C92">
      <w:pPr>
        <w:ind w:firstLine="708"/>
        <w:jc w:val="both"/>
      </w:pPr>
      <w:r w:rsidRPr="007E2C92">
        <w:t xml:space="preserve">Rješenjem </w:t>
      </w:r>
      <w:r w:rsidR="00D82CE5" w:rsidRPr="007E2C92">
        <w:t>Trgovačkog suda u Splitu</w:t>
      </w:r>
      <w:r w:rsidR="005F4BAA" w:rsidRPr="007E2C92">
        <w:t>, Stalna služba u Dubrovniku</w:t>
      </w:r>
      <w:r w:rsidR="00B239A0" w:rsidRPr="007E2C92">
        <w:t xml:space="preserve"> posl. br. </w:t>
      </w:r>
      <w:r w:rsidR="005F4BAA" w:rsidRPr="007E2C92">
        <w:t>7</w:t>
      </w:r>
      <w:r w:rsidR="00D82CE5" w:rsidRPr="007E2C92">
        <w:t>.St.</w:t>
      </w:r>
      <w:r w:rsidR="005F4BAA" w:rsidRPr="007E2C92">
        <w:t>25</w:t>
      </w:r>
      <w:r w:rsidR="00D82CE5" w:rsidRPr="007E2C92">
        <w:t>/20</w:t>
      </w:r>
      <w:r w:rsidR="005F4BAA" w:rsidRPr="007E2C92">
        <w:t>12 od 12</w:t>
      </w:r>
      <w:r w:rsidRPr="007E2C92">
        <w:t xml:space="preserve">. </w:t>
      </w:r>
      <w:r w:rsidR="005F4BAA" w:rsidRPr="007E2C92">
        <w:t>travnja</w:t>
      </w:r>
      <w:r w:rsidR="00D82CE5" w:rsidRPr="007E2C92">
        <w:t xml:space="preserve"> 20</w:t>
      </w:r>
      <w:r w:rsidR="005F4BAA" w:rsidRPr="007E2C92">
        <w:t>13</w:t>
      </w:r>
      <w:r w:rsidRPr="007E2C92">
        <w:t xml:space="preserve">. godine </w:t>
      </w:r>
      <w:r w:rsidR="005F4BAA" w:rsidRPr="007E2C92">
        <w:t xml:space="preserve">obustavljen je i zaključen </w:t>
      </w:r>
      <w:r w:rsidRPr="007E2C92">
        <w:t xml:space="preserve">stečajni postupak nad dužnikom iz uvoda ovog rješenja. </w:t>
      </w:r>
    </w:p>
    <w:p w:rsidRDefault="00B239A0" w:rsidP="006D503F" w:rsidR="00B239A0" w:rsidRPr="007E2C92">
      <w:pPr>
        <w:jc w:val="both"/>
      </w:pPr>
    </w:p>
    <w:p w:rsidRDefault="00D82CE5" w:rsidP="006D503F" w:rsidR="005F4BAA" w:rsidRPr="007E2C92">
      <w:pPr>
        <w:jc w:val="both"/>
      </w:pPr>
      <w:r w:rsidRPr="007E2C92">
        <w:t xml:space="preserve">             Stečajni upravitelj </w:t>
      </w:r>
      <w:r w:rsidR="00B239A0" w:rsidRPr="007E2C92">
        <w:t xml:space="preserve">je podneskom </w:t>
      </w:r>
      <w:r w:rsidRPr="007E2C92">
        <w:t xml:space="preserve">od </w:t>
      </w:r>
      <w:r w:rsidR="005F4BAA" w:rsidRPr="007E2C92">
        <w:t>26</w:t>
      </w:r>
      <w:r w:rsidRPr="007E2C92">
        <w:t>.</w:t>
      </w:r>
      <w:r w:rsidR="005F4BAA" w:rsidRPr="007E2C92">
        <w:t xml:space="preserve"> studenog 2015</w:t>
      </w:r>
      <w:r w:rsidRPr="007E2C92">
        <w:t xml:space="preserve">. godine </w:t>
      </w:r>
      <w:r w:rsidR="00B239A0" w:rsidRPr="007E2C92">
        <w:t>predložio nastavak postupka zbog naknadno pronađene imovine</w:t>
      </w:r>
      <w:r w:rsidR="005F4BAA" w:rsidRPr="007E2C92">
        <w:t xml:space="preserve"> odnosno uplate od stane dužnika stečajnog dužnika.</w:t>
      </w:r>
    </w:p>
    <w:p w:rsidRDefault="00D82CE5" w:rsidP="006D503F" w:rsidR="00B239A0" w:rsidRPr="007E2C92">
      <w:pPr>
        <w:jc w:val="both"/>
      </w:pPr>
      <w:r w:rsidRPr="007E2C92">
        <w:t xml:space="preserve"> </w:t>
      </w:r>
    </w:p>
    <w:p w:rsidRDefault="00773A7B" w:rsidP="00773A7B" w:rsidR="00B239A0" w:rsidRPr="007E2C92">
      <w:pPr>
        <w:jc w:val="both"/>
      </w:pPr>
      <w:r w:rsidRPr="007E2C92">
        <w:t xml:space="preserve">            </w:t>
      </w:r>
      <w:r w:rsidR="00B239A0" w:rsidRPr="007E2C92">
        <w:t>U smislu čl. 199. Stečajnog zakona (NN 44/96, 29/99, 129/00, 123/03, 197/03 I 82/06,</w:t>
      </w:r>
      <w:r w:rsidRPr="007E2C92">
        <w:t>116/10, 25712 i 133/12</w:t>
      </w:r>
      <w:r w:rsidR="00B239A0" w:rsidRPr="007E2C92">
        <w:t xml:space="preserve"> dalje u tekstu: SZ), stečajni sudac će na prijedlog stečajnog upravitelja ili po službenoj dužnosti odrediti nastavak postupka radi naknadne diobe, ako se nakon završnog ročišta pronađe imovina koja ulazi u stečajnu masu.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firstLine="708"/>
        <w:jc w:val="both"/>
      </w:pPr>
      <w:r w:rsidRPr="007E2C92">
        <w:t>Zbog navedenog, na temelju spomenutog propisa odlučeno je kao u izreci.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7E2C92" w:rsidP="006D503F" w:rsidR="00B239A0" w:rsidRPr="007E2C92">
      <w:pPr>
        <w:jc w:val="center"/>
        <w:rPr>
          <w:b/>
        </w:rPr>
      </w:pPr>
      <w:r>
        <w:rPr>
          <w:b/>
        </w:rPr>
        <w:t>U Dubrovniku, 02. prosinca 2015</w:t>
      </w:r>
      <w:r w:rsidR="00B239A0" w:rsidRPr="007E2C92">
        <w:rPr>
          <w:b/>
        </w:rPr>
        <w:t>. godina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left="5664"/>
        <w:jc w:val="both"/>
        <w:rPr>
          <w:b/>
        </w:rPr>
      </w:pPr>
      <w:r w:rsidRPr="007E2C92">
        <w:rPr>
          <w:b/>
        </w:rPr>
        <w:t>Stečajni sudac:</w:t>
      </w:r>
    </w:p>
    <w:p w:rsidRDefault="00B239A0" w:rsidP="006D503F" w:rsidR="00B239A0" w:rsidRPr="007E2C92">
      <w:pPr>
        <w:ind w:left="5664"/>
        <w:jc w:val="both"/>
        <w:rPr>
          <w:b/>
        </w:rPr>
      </w:pPr>
    </w:p>
    <w:p w:rsidRDefault="00B239A0" w:rsidP="0008157E" w:rsidR="00B239A0" w:rsidRPr="007E2C92">
      <w:pPr>
        <w:ind w:left="5664"/>
        <w:jc w:val="both"/>
        <w:rPr>
          <w:b/>
        </w:rPr>
      </w:pPr>
      <w:r w:rsidRPr="007E2C92">
        <w:rPr>
          <w:b/>
        </w:rPr>
        <w:t>Diana Butigan Granić</w:t>
      </w:r>
      <w:r w:rsidR="00804A66">
        <w:rPr>
          <w:b/>
        </w:rPr>
        <w:t xml:space="preserve">, v.r. </w:t>
      </w:r>
    </w:p>
    <w:p w:rsidRDefault="00773A7B" w:rsidP="006D503F" w:rsidR="00773A7B" w:rsidRPr="007E2C92">
      <w:pPr>
        <w:jc w:val="both"/>
        <w:rPr>
          <w:b/>
        </w:rPr>
      </w:pPr>
    </w:p>
    <w:p w:rsidRDefault="00B239A0" w:rsidP="006D503F" w:rsidR="00B239A0" w:rsidRPr="007E2C92">
      <w:pPr>
        <w:jc w:val="both"/>
        <w:rPr>
          <w:b/>
        </w:rPr>
      </w:pPr>
      <w:r w:rsidRPr="007E2C92">
        <w:rPr>
          <w:b/>
        </w:rPr>
        <w:t>POUKA O PRAVNOM LIJEKU:</w:t>
      </w:r>
    </w:p>
    <w:p w:rsidRDefault="00B239A0" w:rsidP="006D503F" w:rsidR="00B239A0" w:rsidRPr="007E2C92">
      <w:pPr>
        <w:jc w:val="both"/>
      </w:pPr>
      <w:r w:rsidRPr="007E2C92">
        <w:t xml:space="preserve">Protiv ovog rješenja dopuštena je žalba. Žalbu može podnijeti osoba koja je bila zastupnik dužnika pravne osobne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E2C92">
          <w:t>53. st</w:t>
        </w:r>
      </w:smartTag>
      <w:r w:rsidRPr="007E2C92">
        <w:t xml:space="preserve">. 6. SZ-a). Žalba se izjavljuje Visokom trgovačkom sudu RH u roku od 8 dana od dana dostave rješenja, ovom sudu pozivom na gornji poslovni broj i žalba ne zadržava ovrhu rješenja. </w:t>
      </w:r>
    </w:p>
    <w:p w:rsidRDefault="00B239A0" w:rsidP="006D503F" w:rsidR="00B239A0" w:rsidRPr="007E2C92">
      <w:pPr>
        <w:jc w:val="both"/>
      </w:pPr>
    </w:p>
    <w:p w:rsidRDefault="006D503F" w:rsidP="006D503F" w:rsidR="006D503F" w:rsidRPr="007E2C92">
      <w:pPr>
        <w:jc w:val="both"/>
      </w:pPr>
    </w:p>
    <w:p w:rsidRDefault="00B239A0" w:rsidP="006D503F" w:rsidR="00B239A0" w:rsidRPr="007E2C92">
      <w:pPr>
        <w:jc w:val="both"/>
        <w:rPr>
          <w:b/>
        </w:rPr>
      </w:pPr>
      <w:r w:rsidRPr="007E2C92">
        <w:rPr>
          <w:b/>
        </w:rPr>
        <w:t>DN-a:</w:t>
      </w:r>
    </w:p>
    <w:p w:rsidRDefault="00B239A0" w:rsidP="006D503F" w:rsidR="00B239A0" w:rsidRPr="007E2C92">
      <w:pPr>
        <w:jc w:val="both"/>
      </w:pPr>
      <w:r w:rsidRPr="007E2C92">
        <w:t>-stečajnom upravitelju</w:t>
      </w:r>
      <w:r w:rsidR="00956B79" w:rsidRPr="007E2C92">
        <w:t>-e -oglasna</w:t>
      </w:r>
    </w:p>
    <w:p w:rsidRDefault="00D82CE5" w:rsidP="006D503F" w:rsidR="00B239A0" w:rsidRPr="007E2C92">
      <w:pPr>
        <w:jc w:val="both"/>
      </w:pPr>
      <w:r w:rsidRPr="007E2C92">
        <w:t>-</w:t>
      </w:r>
      <w:r w:rsidR="00956B79" w:rsidRPr="007E2C92">
        <w:t>predlagatelju</w:t>
      </w:r>
      <w:r w:rsidR="007E2C92">
        <w:t xml:space="preserve"> ŽDO, </w:t>
      </w:r>
      <w:r w:rsidR="00956B79" w:rsidRPr="007E2C92">
        <w:t>e-oglasna</w:t>
      </w:r>
    </w:p>
    <w:p w:rsidRDefault="00B239A0" w:rsidP="006D503F" w:rsidR="00B239A0" w:rsidRPr="007E2C92">
      <w:pPr>
        <w:jc w:val="both"/>
      </w:pPr>
      <w:r w:rsidRPr="007E2C92">
        <w:t>-registru  suda – ovdje</w:t>
      </w:r>
    </w:p>
    <w:p w:rsidRDefault="00B239A0" w:rsidP="006D503F" w:rsidR="007E2C92">
      <w:pPr>
        <w:jc w:val="both"/>
      </w:pPr>
      <w:r w:rsidRPr="007E2C92">
        <w:t>-FINA Dubrovnik</w:t>
      </w:r>
      <w:r w:rsidR="007E2C92">
        <w:t xml:space="preserve">, e-oglasna ploča </w:t>
      </w:r>
    </w:p>
    <w:p w:rsidRDefault="00B239A0" w:rsidP="006D503F" w:rsidR="00B239A0" w:rsidRPr="007E2C92">
      <w:pPr>
        <w:jc w:val="both"/>
      </w:pPr>
      <w:r w:rsidRPr="007E2C92">
        <w:t>-</w:t>
      </w:r>
      <w:r w:rsidR="00956B79" w:rsidRPr="007E2C92">
        <w:t xml:space="preserve">e -oglasna ploča suda </w:t>
      </w:r>
    </w:p>
    <w:p w:rsidRDefault="00B239A0" w:rsidP="006D503F" w:rsidR="00B239A0" w:rsidRPr="007E2C92">
      <w:pPr>
        <w:jc w:val="both"/>
      </w:pPr>
      <w:r w:rsidRPr="007E2C92">
        <w:t>-Porezna uprava, Ispostava Dubrovnik</w:t>
      </w:r>
    </w:p>
    <w:p w:rsidRDefault="00B21086" w:rsidP="006D503F" w:rsidR="00B21086" w:rsidRPr="007E2C92">
      <w:pPr>
        <w:jc w:val="both"/>
      </w:pPr>
    </w:p>
    <w:sectPr w:rsidR="00B21086" w:rsidRPr="007E2C9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29D" w:rsidR="0035629D">
      <w:r>
        <w:separator/>
      </w:r>
    </w:p>
  </w:endnote>
  <w:endnote w:id="0" w:type="continuationSeparator">
    <w:p w:rsidRDefault="0035629D" w:rsidR="0035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29D" w:rsidR="0035629D">
      <w:r>
        <w:separator/>
      </w:r>
    </w:p>
  </w:footnote>
  <w:footnote w:id="0" w:type="continuationSeparator">
    <w:p w:rsidRDefault="0035629D" w:rsidR="00356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A5D" w:rsidR="00936A5D">
    <w:pPr>
      <w:pStyle w:val="Zaglavlje"/>
    </w:pPr>
    <w:r>
      <w:tab/>
    </w:r>
    <w:r>
      <w:tab/>
      <w:t xml:space="preserve">Posl.br. </w:t>
    </w:r>
    <w:smartTag w:element="metricconverter" w:uri="urn:schemas-microsoft-com:office:smarttags">
      <w:smartTagPr>
        <w:attr w:val="7. St" w:name="ProductID"/>
      </w:smartTagPr>
      <w:r>
        <w:t>7. St</w:t>
      </w:r>
    </w:smartTag>
    <w:r w:rsidR="0051629D">
      <w:t xml:space="preserve">. </w:t>
    </w:r>
    <w:r w:rsidR="005F4BAA">
      <w:t>2386/2015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9A0"/>
    <w:rsid w:val="000002C2"/>
    <w:rsid w:val="00020764"/>
    <w:rsid w:val="00062F87"/>
    <w:rsid w:val="0008157E"/>
    <w:rsid w:val="00097529"/>
    <w:rsid w:val="000E17CE"/>
    <w:rsid w:val="0010008F"/>
    <w:rsid w:val="002421B7"/>
    <w:rsid w:val="0035629D"/>
    <w:rsid w:val="0051629D"/>
    <w:rsid w:val="005A7E74"/>
    <w:rsid w:val="005F4BAA"/>
    <w:rsid w:val="00664DDD"/>
    <w:rsid w:val="006D503F"/>
    <w:rsid w:val="00773A7B"/>
    <w:rsid w:val="007A7521"/>
    <w:rsid w:val="007E2C92"/>
    <w:rsid w:val="007F335C"/>
    <w:rsid w:val="00804A66"/>
    <w:rsid w:val="00863F11"/>
    <w:rsid w:val="008B1EF7"/>
    <w:rsid w:val="00936A5D"/>
    <w:rsid w:val="00956B79"/>
    <w:rsid w:val="009A6196"/>
    <w:rsid w:val="00A040A9"/>
    <w:rsid w:val="00A21486"/>
    <w:rsid w:val="00A97D2B"/>
    <w:rsid w:val="00B13F2C"/>
    <w:rsid w:val="00B1663A"/>
    <w:rsid w:val="00B21086"/>
    <w:rsid w:val="00B239A0"/>
    <w:rsid w:val="00BC4928"/>
    <w:rsid w:val="00C15188"/>
    <w:rsid w:val="00D82CE5"/>
    <w:rsid w:val="00DA1343"/>
    <w:rsid w:val="00E3231B"/>
    <w:rsid w:val="00EA13AE"/>
    <w:rsid w:val="00FA6A6A"/>
    <w:rsid w:val="00FB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503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D50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2C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2C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503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D50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2C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2C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25/2012</izvorni_sadrzaj>
    <derivirana_varijabla naziv="DomainObject.Predmet.Opis_1">Nastavak St 25/2012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PROJEKT d.o.o. za građenje, nekretnine i usluge</izvorni_sadrzaj>
    <derivirana_varijabla naziv="DomainObject.Predmet.ProtustrankaFormated_1">  GLOBAL PROJEKT d.o.o. za građenje, nekretnine i usluge</derivirana_varijabla>
  </DomainObject.Predmet.ProtustrankaFormated>
  <DomainObject.Predmet.ProtustrankaFormatedOIB>
    <izvorni_sadrzaj>  GLOBAL PROJEKT d.o.o. za građenje, nekretnine i usluge, OIB 65914526680</izvorni_sadrzaj>
    <derivirana_varijabla naziv="DomainObject.Predmet.ProtustrankaFormatedOIB_1">  GLOBAL PROJEKT d.o.o. za građenje, nekretnine i usluge, OIB 65914526680</derivirana_varijabla>
  </DomainObject.Predmet.ProtustrankaFormatedOIB>
  <DomainObject.Predmet.ProtustrankaFormatedWithAdress>
    <izvorni_sadrzaj> GLOBAL PROJEKT d.o.o. za građenje, nekretnine i usluge, Iva Vojnovića/61A, 20000 Dubrovnik</izvorni_sadrzaj>
    <derivirana_varijabla naziv="DomainObject.Predmet.ProtustrankaFormatedWithAdress_1"> GLOBAL PROJEKT d.o.o. za građenje, nekretnine i usluge, Iva Vojnovića/61A, 20000 Dubrovnik</derivirana_varijabla>
  </DomainObject.Predmet.ProtustrankaFormatedWithAdress>
  <DomainObject.Predmet.ProtustrankaFormatedWithAdressOIB>
    <izvorni_sadrzaj> GLOBAL PROJEKT d.o.o. za građenje, nekretnine i usluge, OIB 65914526680, Iva Vojnovića/61A, 20000 Dubrovnik</izvorni_sadrzaj>
    <derivirana_varijabla naziv="DomainObject.Predmet.ProtustrankaFormatedWithAdressOIB_1"> GLOBAL PROJEKT d.o.o. za građenje, nekretnine i usluge, OIB 65914526680, Iva Vojnovića/61A, 20000 Dubrovnik</derivirana_varijabla>
  </DomainObject.Predmet.ProtustrankaFormatedWithAdressOIB>
  <DomainObject.Predmet.ProtustrankaWithAdress>
    <izvorni_sadrzaj>GLOBAL PROJEKT d.o.o. za građenje, nekretnine i usluge Iva Vojnovića/61A, 20000 Dubrovnik</izvorni_sadrzaj>
    <derivirana_varijabla naziv="DomainObject.Predmet.ProtustrankaWithAdress_1">GLOBAL PROJEKT d.o.o. za građenje, nekretnine i usluge Iva Vojnovića/61A, 20000 Dubrovnik</derivirana_varijabla>
  </DomainObject.Predmet.ProtustrankaWithAdress>
  <DomainObject.Predmet.ProtustrankaWithAdressOIB>
    <izvorni_sadrzaj>GLOBAL PROJEKT d.o.o. za građenje, nekretnine i usluge, OIB 65914526680, Iva Vojnovića/61A, 20000 Dubrovnik</izvorni_sadrzaj>
    <derivirana_varijabla naziv="DomainObject.Predmet.ProtustrankaWithAdressOIB_1">GLOBAL PROJEKT d.o.o. za građenje, nekretnine i usluge, OIB 65914526680, Iva Vojnovića/61A, 20000 Dubrovnik</derivirana_varijabla>
  </DomainObject.Predmet.ProtustrankaWithAdressOIB>
  <DomainObject.Predmet.ProtustrankaNazivFormated>
    <izvorni_sadrzaj>GLOBAL PROJEKT d.o.o. za građenje, nekretnine i usluge</izvorni_sadrzaj>
    <derivirana_varijabla naziv="DomainObject.Predmet.ProtustrankaNazivFormated_1">GLOBAL PROJEKT d.o.o. za građenje, nekretnine i usluge</derivirana_varijabla>
  </DomainObject.Predmet.ProtustrankaNazivFormated>
  <DomainObject.Predmet.ProtustrankaNazivFormatedOIB>
    <izvorni_sadrzaj>GLOBAL PROJEKT d.o.o. za građenje, nekretnine i usluge, OIB 65914526680</izvorni_sadrzaj>
    <derivirana_varijabla naziv="DomainObject.Predmet.ProtustrankaNazivFormatedOIB_1">GLOBAL PROJEKT d.o.o. za građenje, nekretnine i usluge, OIB 65914526680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GLOBAL PROJEKT d.o.o. za građenje, nekretnine i usluge</item>
    </izvorni_sadrzaj>
    <derivirana_varijabla naziv="DomainObject.Predmet.ProtuStrankaListFormated_1">
      <item>GLOBAL PROJEKT d.o.o. za građenje, nekretnine i usluge</item>
    </derivirana_varijabla>
  </DomainObject.Predmet.ProtuStrankaListFormated>
  <DomainObject.Predmet.ProtuStrankaListFormatedOIB>
    <izvorni_sadrzaj>
      <item>GLOBAL PROJEKT d.o.o. za građenje, nekretnine i usluge, OIB 65914526680</item>
    </izvorni_sadrzaj>
    <derivirana_varijabla naziv="DomainObject.Predmet.ProtuStrankaListFormatedOIB_1">
      <item>GLOBAL PROJEKT d.o.o. za građenje, nekretnine i usluge, OIB 65914526680</item>
    </derivirana_varijabla>
  </DomainObject.Predmet.ProtuStrankaListFormatedOIB>
  <DomainObject.Predmet.ProtuStrankaListFormatedWithAdress>
    <izvorni_sadrzaj>
      <item>GLOBAL PROJEKT d.o.o. za građenje, nekretnine i usluge, Iva Vojnovića/61A, 20000 Dubrovnik</item>
    </izvorni_sadrzaj>
    <derivirana_varijabla naziv="DomainObject.Predmet.ProtuStrankaListFormatedWithAdress_1">
      <item>GLOBAL PROJEKT d.o.o. za građenje, nekretnine i usluge, Iva Vojnovića/61A, 20000 Dubrovnik</item>
    </derivirana_varijabla>
  </DomainObject.Predmet.ProtuStrankaListFormatedWithAdress>
  <DomainObject.Predmet.ProtuStrankaListFormatedWithAdressOIB>
    <izvorni_sadrzaj>
      <item>GLOBAL PROJEKT d.o.o. za građenje, nekretnine i usluge, OIB 65914526680, Iva Vojnovića/61A, 20000 Dubrovnik</item>
    </izvorni_sadrzaj>
    <derivirana_varijabla naziv="DomainObject.Predmet.ProtuStrankaListFormatedWithAdressOIB_1">
      <item>GLOBAL PROJEKT d.o.o. za građenje, nekretnine i usluge, OIB 65914526680, Iva Vojnovića/61A, 20000 Dubrovnik</item>
    </derivirana_varijabla>
  </DomainObject.Predmet.ProtuStrankaListFormatedWithAdressOIB>
  <DomainObject.Predmet.ProtuStrankaListNazivFormated>
    <izvorni_sadrzaj>
      <item>GLOBAL PROJEKT d.o.o. za građenje, nekretnine i usluge</item>
    </izvorni_sadrzaj>
    <derivirana_varijabla naziv="DomainObject.Predmet.ProtuStrankaListNazivFormated_1">
      <item>GLOBAL PROJEKT d.o.o. za građenje, nekretnine i usluge</item>
    </derivirana_varijabla>
  </DomainObject.Predmet.ProtuStrankaListNazivFormated>
  <DomainObject.Predmet.ProtuStrankaListNazivFormatedOIB>
    <izvorni_sadrzaj>
      <item>GLOBAL PROJEKT d.o.o. za građenje, nekretnine i usluge, OIB 65914526680</item>
    </izvorni_sadrzaj>
    <derivirana_varijabla naziv="DomainObject.Predmet.ProtuStrankaListNazivFormatedOIB_1">
      <item>GLOBAL PROJEKT d.o.o. za građenje, nekretnine i usluge, OIB 65914526680</item>
    </derivirana_varijabla>
  </DomainObject.Predmet.ProtuStrankaListNazivFormatedOIB>
  <DomainObject.Predmet.OstaliList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_1">
      <item>Maroje Stjepović</item>
      <item>Stipo Pašalić</item>
      <item>Županijsko državno odvjetništvo u Dubrovniku</item>
      <item>Odv. Peća Mihailovski</item>
    </derivirana_varijabla>
  </DomainObject.Predmet.OstaliListFormated>
  <DomainObject.Predmet.OstaliList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OIB_1">
      <item>Maroje Stjepović</item>
      <item>Stipo Pašalić</item>
      <item>Županijsko državno odvjetništvo u Dubrovniku</item>
      <item>Odv. Peća Mihailovski</item>
    </derivirana_varijabla>
  </DomainObject.Predmet.OstaliListFormatedOIB>
  <DomainObject.Predmet.OstaliListFormatedWithAdress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>
  <DomainObject.Predmet.OstaliListFormatedWithAdressOIB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OIB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OIB>
  <DomainObject.Predmet.OstaliListNaziv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_1">
      <item>Maroje Stjepović</item>
      <item>Stipo Pašalić</item>
      <item>Županijsko državno odvjetništvo u Dubrovniku</item>
      <item>Odv. Peća Mihailovski</item>
    </derivirana_varijabla>
  </DomainObject.Predmet.OstaliListNazivFormated>
  <DomainObject.Predmet.OstaliListNaziv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OIB_1">
      <item>Maroje Stjepović</item>
      <item>Stipo Pašalić</item>
      <item>Županijsko državno odvjetništvo u Dubrovniku</item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GLOBAL PROJEKT d.o.o. za građenje, nekretnine i usluge</izvorni_sadrzaj>
    <derivirana_varijabla naziv="DomainObject.Predmet.ProtustrankaIDrugi_1">GLOBAL PROJEKT d.o.o. za građenje, nekretnine i usluge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GLOBAL PROJEKT d.o.o. za građenje, nekretnine i usluge, OIB 65914526680, Iva Vojnovića/61A, 20000 Dubrovnik</izvorni_sadrzaj>
    <derivirana_varijabla naziv="DomainObject.Predmet.ProtustrankaIDrugiAdressOIB_1">GLOBAL PROJEKT d.o.o. za građenje, nekretnine i usluge, OIB 65914526680, Iva Vojnovića/61A,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izvorni_sadrzaj>
    <derivirana_varijabla naziv="DomainObject.Predmet.SudioniciListNaziv_1"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derivirana_varijabla>
  </DomainObject.Predmet.SudioniciListNaziv>
  <DomainObject.Predmet.SudioniciListAdressOIB>
    <izvorni_sadrzaj>
      <item>Maroje Stjepović</item>
      <item>Stipo Pašalić, Peline 5,20000 Dubrovnik</item>
      <item>Županijsko državno odvjetništvo u Dubrovniku, Dropčeva 1,20000 Dubrovnik</item>
      <item>RH,MINISTARSTVO FINANCIJA-POREZNA UPRAVA,PODRUČNI URED DUBROVNIK, 20000 Dubrovnik</item>
      <item>GLOBAL PROJEKT d.o.o. za građenje, nekretnine i usluge, OIB 65914526680, Iva Vojnovića/61A,20000 Dubrovnik</item>
      <item>Odv. Peća Mihailovski</item>
    </izvorni_sadrzaj>
    <derivirana_varijabla naziv="DomainObject.Predmet.SudioniciListAdressOIB_1">
      <item>Maroje Stjepović</item>
      <item>Stipo Pašalić, Peline 5,20000 Dubrovnik</item>
      <item>Županijsko državno odvjetništvo u Dubrovniku, Dropčeva 1,20000 Dubrovnik</item>
      <item>RH,MINISTARSTVO FINANCIJA-POREZNA UPRAVA,PODRUČNI URED DUBROVNIK, 20000 Dubrovnik</item>
      <item>GLOBAL PROJEKT d.o.o. za građenje, nekretnine i usluge, OIB 65914526680, Iva Vojnovića/61A,20000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65914526680</item>
      <item>, OIB null</item>
    </izvorni_sadrzaj>
    <derivirana_varijabla naziv="DomainObject.Predmet.SudioniciListNazivOIB_1">
      <item>, OIB null</item>
      <item>, OIB null</item>
      <item>, OIB null</item>
      <item>, OIB null</item>
      <item>, OIB 65914526680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1711</properties:Characters>
  <properties:Lines>63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2015-12-02T12:06:00Z</dcterms:created>
  <dc:creator>stanka grcic</dc:creator>
  <cp:lastModifiedBy>Mara Marčinko</cp:lastModifiedBy>
  <cp:lastPrinted>2015-12-02T12:10:00Z</cp:lastPrinted>
  <dcterms:modified xmlns:xsi="http://www.w3.org/2001/XMLSchema-instance" xsi:type="dcterms:W3CDTF">2015-12-02T12:25:00Z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