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2edf" w14:paraId="60c2edf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8B0EE0">
        <w:t>763</w:t>
      </w:r>
      <w:r w:rsidR="00FB6924">
        <w:t>/2017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8B0EE0" w:rsidRPr="00A4329E">
        <w:t>RUTA 22 d.o.o., Karlovac, Maksimilijana Vrhovca 19, OIB 07755606468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FB6924">
        <w:t>8</w:t>
      </w:r>
      <w:r w:rsidR="005B1A03">
        <w:t>. siječnja 2019.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8B0EE0" w:rsidRPr="00A4329E">
        <w:t>RUTA 22 d.o.o., Karlovac, Maksimilijana Vrhovca 19, OIB 07755606468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B6924">
        <w:t>8</w:t>
      </w:r>
      <w:r w:rsidR="00E946D7">
        <w:t xml:space="preserve">. siječnja 2019. u </w:t>
      </w:r>
      <w:r w:rsidR="00FB6924">
        <w:t>10,00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BE3296">
        <w:t>Daniel Deković, Zagreb, Novačka 329</w:t>
      </w:r>
      <w:r w:rsidR="00A25F10" w:rsidRPr="006E19AC">
        <w:t xml:space="preserve">, OIB </w:t>
      </w:r>
      <w:r w:rsidR="00BE3296">
        <w:t>76292704973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8B0EE0" w:rsidRPr="00A4329E">
        <w:t>RUTA 22 d.o.o., Karlovac, Maksimilijana Vrhovca 19, OIB 07755606468</w:t>
      </w:r>
      <w:r w:rsidR="008C5EB2">
        <w:t xml:space="preserve">, s danom </w:t>
      </w:r>
      <w:r w:rsidR="00FB6924">
        <w:t>8</w:t>
      </w:r>
      <w:r w:rsidR="00E946D7">
        <w:t>. siječnja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8B0EE0" w:rsidRPr="00A4329E">
        <w:t>RUTA 22 d.o.o., Karlovac, Maksimilijana Vrhovca 19, OIB 07755606468</w:t>
      </w:r>
      <w:r>
        <w:t>, će biti brisan iz sudskog registra ovog suda.</w:t>
      </w:r>
    </w:p>
    <w:p w:rsidRDefault="00BB534F" w:rsidP="00BB534F" w:rsidR="00BB534F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BB534F" w:rsidP="00514EDC" w:rsidR="00BB534F" w:rsidRPr="00692A21"/>
    <w:p w:rsidRDefault="00BE3296" w:rsidP="00BE3296" w:rsidR="00BE3296">
      <w:pPr>
        <w:ind w:firstLine="708"/>
        <w:jc w:val="both"/>
      </w:pPr>
      <w:r>
        <w:t xml:space="preserve">FINA-a Regionalni centar Zagreb, Podružnica Karlovac podnijela je ovom sudu dana 8. ožujka 2017. prijedlog za otvaranje stečajnog postupka nad dužnikom </w:t>
      </w:r>
      <w:r w:rsidRPr="00A4329E">
        <w:t>RUTA 22 d.o.o., Karlovac, Maksimilijana Vrhovca 19, OIB 07755606468</w:t>
      </w:r>
      <w:r>
        <w:t xml:space="preserve">. </w:t>
      </w:r>
    </w:p>
    <w:p w:rsidRDefault="00BE3296" w:rsidP="00BE3296" w:rsidR="00BE3296">
      <w:pPr>
        <w:ind w:firstLine="708"/>
        <w:jc w:val="both"/>
      </w:pPr>
      <w:r>
        <w:t xml:space="preserve"> </w:t>
      </w:r>
    </w:p>
    <w:p w:rsidRDefault="00BE3296" w:rsidP="00BE3296" w:rsidR="00BE3296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6. ožujka 2017. dužnik u Očevidniku redoslijeda osnova za plaćanje ima evidentirane neizvršene osnove za plaćanje u neprekinutom razdoblju od 120 dana u ukupnom iznosu od 121.797,17 kn, te da dužnik ima jednog zaposlenog. </w:t>
      </w:r>
    </w:p>
    <w:p w:rsidRDefault="00BE3296" w:rsidP="00BE3296" w:rsidR="00BE3296">
      <w:pPr>
        <w:ind w:firstLine="708"/>
        <w:jc w:val="both"/>
      </w:pPr>
    </w:p>
    <w:p w:rsidRDefault="00BE3296" w:rsidP="00BE3296" w:rsidR="00BE3296">
      <w:pPr>
        <w:ind w:firstLine="708"/>
        <w:jc w:val="both"/>
      </w:pPr>
      <w:r>
        <w:t xml:space="preserve">Rješenjem ovog suda posl.br. 4 St-763/17 od 3. rujna 2018. pokrenut je prethodni postupak radi utvrđivanja pretpostavki za otvaranje stečajnoga postupka nad dužnikom, a </w:t>
      </w:r>
      <w:r>
        <w:lastRenderedPageBreak/>
        <w:t>ujedno je sud zaključkom naredio dužniku da u roku od 8 dana dostavi sudu popis imovine i obveza dužnika sukladno čl. 17. st. 1. SZ-a.</w:t>
      </w:r>
    </w:p>
    <w:p w:rsidRDefault="00BE3296" w:rsidP="00BE3296" w:rsidR="00BE3296" w:rsidRPr="005F7ED3">
      <w:pPr>
        <w:ind w:firstLine="708"/>
        <w:jc w:val="both"/>
      </w:pPr>
    </w:p>
    <w:p w:rsidRDefault="00BE3296" w:rsidP="00BE3296" w:rsidR="00BE3296">
      <w:pPr>
        <w:ind w:firstLine="708"/>
        <w:jc w:val="both"/>
      </w:pPr>
      <w:r>
        <w:t xml:space="preserve">Podneskom od 4. rujna 2018. FINA je izvijestila sud da ostaje kod prijedloga za otvaranje stečajnog postupka. </w:t>
      </w:r>
    </w:p>
    <w:p w:rsidRDefault="00BE3296" w:rsidP="00BE3296" w:rsidR="00BE3296">
      <w:pPr>
        <w:ind w:firstLine="708"/>
        <w:jc w:val="both"/>
      </w:pPr>
    </w:p>
    <w:p w:rsidRDefault="00BE3296" w:rsidP="00BE3296" w:rsidR="00BE3296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26. rujna 2018., niti na ročište radi rasprave o pretpostavkama za otvaranje stečajnog postupka od 13. studenog 2018., nisu pristupili niti predlagatelj, niti dužnik, niti zakonski zastupnik dužnika, a niti je dužnik postupio po zaključku suda od 3. rujna 2018. da dostavi sudu popis imovine i obveza dužnika, pa je sud zaključkom od 27. rujna 2018. zatražio od javnih tijela koja vode evidenciju o određenoj vrsti imovine dostavu podataka iz njihovih službenih evidencija o tome da li je dužnik evidentiran kao vlasnik imovine. </w:t>
      </w:r>
    </w:p>
    <w:p w:rsidRDefault="00BE3296" w:rsidP="00BE3296" w:rsidR="00BE3296">
      <w:pPr>
        <w:ind w:firstLine="708"/>
        <w:jc w:val="both"/>
      </w:pPr>
    </w:p>
    <w:p w:rsidRDefault="00BE3296" w:rsidP="00BE3296" w:rsidR="00BE3296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 xml:space="preserve">28 i 29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 xml:space="preserve">Uvidom u uvjerenje Stanice za tehnički pregled vozila "Croatia", Karlovac </w:t>
      </w:r>
      <w:r w:rsidRPr="003A3ECE">
        <w:t xml:space="preserve">od </w:t>
      </w:r>
      <w:r>
        <w:t>28. rujna 2018. (list 30 spisa) utvrđeno je da dužnik nije</w:t>
      </w:r>
      <w:r w:rsidRPr="008F3D3E">
        <w:t xml:space="preserve"> </w:t>
      </w:r>
      <w:r>
        <w:t>evidentiran kao vlasnik vozila. Uvidom u</w:t>
      </w:r>
      <w:r w:rsidRPr="00A44D76">
        <w:t xml:space="preserve"> obavijest Središnjeg klirinško depozitarnog društva d.d. od </w:t>
      </w:r>
      <w:r>
        <w:t>1. listopada 2018.</w:t>
      </w:r>
      <w:r w:rsidRPr="00A44D76">
        <w:t xml:space="preserve"> (list </w:t>
      </w:r>
      <w:r>
        <w:t xml:space="preserve">31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obavijest Hrvatske agencije za civilno zrakoplovstvo od 1. listopada 2018. (list 34 spisa) utvrđeno je da dužnik nije registriran kao vlasnik zrakoplova.</w:t>
      </w:r>
      <w:r w:rsidRPr="007C670A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1. listopada 2018.</w:t>
      </w:r>
      <w:r w:rsidRPr="00A44D76">
        <w:t xml:space="preserve"> (list </w:t>
      </w:r>
      <w:r>
        <w:t>35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Državne geodetske uprave od 5. studenog 2018. (list 38 spisa) utvrđeno je da dužnik nije upisan u katastarski operat.</w:t>
      </w:r>
    </w:p>
    <w:p w:rsidRDefault="00BE3296" w:rsidP="00BE3296" w:rsidR="00BE3296">
      <w:pPr>
        <w:ind w:firstLine="708"/>
        <w:jc w:val="both"/>
      </w:pPr>
    </w:p>
    <w:p w:rsidRDefault="00BE3296" w:rsidP="00BE3296" w:rsidR="00BE3296">
      <w:pPr>
        <w:ind w:firstLine="708"/>
        <w:jc w:val="both"/>
      </w:pPr>
      <w:r>
        <w:t>Nadalje, uvidom u potvrdu FINA-e o blokadi računa i novčanih sredstava dužnika od 2. listopada 2018. (list 33 spisa) sud je utvrdio da na dan izdavanja potvrde u Očevidniku redoslijeda osnova za plaćanje dužnik ima evidentirane neizvršene osnove za plaćanje u neprekinutom razdoblju od 694 dana, time da nepodmirene obveze na dan izdavanja potvrde iznose 462.011,43 kn.</w:t>
      </w:r>
    </w:p>
    <w:p w:rsidRDefault="00E946D7" w:rsidP="00E946D7" w:rsidR="00E946D7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BE3296" w:rsidP="00BE3296" w:rsidR="00BE3296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2. listopada 2018.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BE3296">
        <w:t>763</w:t>
      </w:r>
      <w:r w:rsidR="00A25F10">
        <w:t>/2017</w:t>
      </w:r>
      <w:r w:rsidRPr="00692A21">
        <w:t xml:space="preserve"> od </w:t>
      </w:r>
      <w:r w:rsidR="00BE3296">
        <w:t>15. studenog</w:t>
      </w:r>
      <w:r w:rsidR="00A25F10">
        <w:t xml:space="preserve"> </w:t>
      </w:r>
      <w:r w:rsidR="006360F9">
        <w:t>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lastRenderedPageBreak/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BE3296" w:rsidP="00BE3296" w:rsidR="00BE3296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A25F10">
        <w:t>8</w:t>
      </w:r>
      <w:r w:rsidR="00E946D7">
        <w:t>. siječnja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BE3296">
        <w:t>15. studenog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BE3296">
        <w:t>15. studenog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A25F10">
        <w:t>8</w:t>
      </w:r>
      <w:r w:rsidR="00E946D7">
        <w:t>. siječnja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</w:t>
      </w:r>
      <w:r w:rsidR="0018739C">
        <w:t xml:space="preserve">       </w:t>
      </w:r>
      <w:r w:rsidR="00667114" w:rsidRPr="00692A21">
        <w:t>Sudac</w:t>
      </w:r>
      <w:r w:rsidR="00514EDC" w:rsidRPr="00692A21">
        <w:t>:</w:t>
      </w:r>
    </w:p>
    <w:p w:rsidRDefault="00667114" w:rsidP="0018739C" w:rsidR="00344858">
      <w:pPr>
        <w:jc w:val="right"/>
      </w:pPr>
      <w:r w:rsidRPr="00692A21">
        <w:t>Goranka Boljkovac</w:t>
      </w:r>
      <w:r w:rsidR="0018739C">
        <w:t>, v.r.</w:t>
      </w:r>
    </w:p>
    <w:p w:rsidRDefault="0018739C" w:rsidP="0018739C" w:rsidR="0018739C">
      <w:pPr>
        <w:jc w:val="right"/>
      </w:pPr>
    </w:p>
    <w:p w:rsidRDefault="0018739C" w:rsidP="0018739C" w:rsidR="0018739C">
      <w:pPr>
        <w:tabs>
          <w:tab w:pos="6775" w:val="left"/>
        </w:tabs>
      </w:pPr>
      <w:r>
        <w:lastRenderedPageBreak/>
        <w:t xml:space="preserve">                                                                                                                      Za točnost otpravka-</w:t>
      </w:r>
    </w:p>
    <w:p w:rsidRDefault="0018739C" w:rsidP="0018739C" w:rsidR="00A25F10">
      <w:pPr>
        <w:tabs>
          <w:tab w:pos="6775" w:val="left"/>
        </w:tabs>
      </w:pPr>
      <w:r>
        <w:t xml:space="preserve">                                                                                                                      ovlašteni službenik:</w:t>
      </w:r>
    </w:p>
    <w:p w:rsidRDefault="0018739C" w:rsidP="0018739C" w:rsidR="0018739C">
      <w:pPr>
        <w:tabs>
          <w:tab w:pos="6775" w:val="left"/>
        </w:tabs>
      </w:pPr>
      <w:r>
        <w:tab/>
        <w:t xml:space="preserve">     </w:t>
      </w:r>
      <w:r w:rsidRPr="0018739C">
        <w:t>Renata Klokočki</w:t>
      </w:r>
    </w:p>
    <w:p w:rsidRDefault="00BE3296" w:rsidP="0018739C" w:rsidR="00BE3296">
      <w:pPr>
        <w:tabs>
          <w:tab w:pos="6775" w:val="left"/>
        </w:tabs>
      </w:pPr>
    </w:p>
    <w:p w:rsidRDefault="00BE3296" w:rsidP="0018739C" w:rsidR="00BE3296">
      <w:pPr>
        <w:tabs>
          <w:tab w:pos="6775" w:val="left"/>
        </w:tabs>
      </w:pPr>
    </w:p>
    <w:p w:rsidRDefault="005E6E20" w:rsidP="0018739C" w:rsidR="005E6E20" w:rsidRPr="005E1DBC">
      <w:pPr>
        <w:tabs>
          <w:tab w:pos="6775" w:val="left"/>
        </w:tabs>
      </w:pPr>
      <w:r>
        <w:t>Uputa o pravnom lijeku</w:t>
      </w:r>
      <w:r w:rsidRPr="005E1DBC">
        <w:t>:</w:t>
      </w:r>
      <w:r w:rsidR="0018739C">
        <w:tab/>
        <w:t xml:space="preserve">    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18739C" w:rsidR="0095321D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sectPr w:rsidSect="0018739C" w:rsidR="001D1E7B">
      <w:headerReference w:type="even" r:id="rId10"/>
      <w:headerReference w:type="default" r:id="rId11"/>
      <w:pgSz w:h="16838" w:w="11906"/>
      <w:pgMar w:gutter="0" w:footer="708" w:header="708" w:left="1417" w:bottom="1560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227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</w:t>
    </w:r>
    <w:r w:rsidR="00E55186" w:rsidRPr="00435B5D">
      <w:t>4 St-</w:t>
    </w:r>
    <w:r w:rsidR="00BE3296">
      <w:t>763</w:t>
    </w:r>
    <w:r w:rsidR="00FB6924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8739C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93FDF"/>
    <w:rsid w:val="005A56DF"/>
    <w:rsid w:val="005B0B8B"/>
    <w:rsid w:val="005B1A03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B0EE0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25F10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E2274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296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85299"/>
    <w:rsid w:val="00E946D7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B692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E2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E2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RUTA 22 d.o.o.</izvorni_sadrzaj>
    <derivirana_varijabla naziv="DomainObject.Predmet.ProtustrankaFormated_1">  RUTA 22 d.o.o.</derivirana_varijabla>
  </DomainObject.Predmet.ProtustrankaFormated>
  <DomainObject.Predmet.ProtustrankaFormatedOIB>
    <izvorni_sadrzaj>  RUTA 22 d.o.o., OIB 07755606468</izvorni_sadrzaj>
    <derivirana_varijabla naziv="DomainObject.Predmet.ProtustrankaFormatedOIB_1">  RUTA 22 d.o.o., OIB 07755606468</derivirana_varijabla>
  </DomainObject.Predmet.ProtustrankaFormatedOIB>
  <DomainObject.Predmet.ProtustrankaFormatedWithAdress>
    <izvorni_sadrzaj> RUTA 22 d.o.o., Maksimilijana Vrhovca 19, 47000 Karlovac</izvorni_sadrzaj>
    <derivirana_varijabla naziv="DomainObject.Predmet.ProtustrankaFormatedWithAdress_1"> RUTA 22 d.o.o., Maksimilijana Vrhovca 19, 47000 Karlovac</derivirana_varijabla>
  </DomainObject.Predmet.ProtustrankaFormatedWithAdress>
  <DomainObject.Predmet.ProtustrankaFormatedWithAdressOIB>
    <izvorni_sadrzaj> RUTA 22 d.o.o., OIB 07755606468, Maksimilijana Vrhovca 19, 47000 Karlovac</izvorni_sadrzaj>
    <derivirana_varijabla naziv="DomainObject.Predmet.ProtustrankaFormatedWithAdressOIB_1"> RUTA 22 d.o.o., OIB 07755606468, Maksimilijana Vrhovca 19, 47000 Karlovac</derivirana_varijabla>
  </DomainObject.Predmet.ProtustrankaFormatedWithAdressOIB>
  <DomainObject.Predmet.ProtustrankaWithAdress>
    <izvorni_sadrzaj>RUTA 22 d.o.o. Maksimilijana Vrhovca 19, 47000 Karlovac</izvorni_sadrzaj>
    <derivirana_varijabla naziv="DomainObject.Predmet.ProtustrankaWithAdress_1">RUTA 22 d.o.o. Maksimilijana Vrhovca 19, 47000 Karlovac</derivirana_varijabla>
  </DomainObject.Predmet.ProtustrankaWithAdress>
  <DomainObject.Predmet.ProtustrankaWithAdressOIB>
    <izvorni_sadrzaj>RUTA 22 d.o.o., OIB 07755606468, Maksimilijana Vrhovca 19, 47000 Karlovac</izvorni_sadrzaj>
    <derivirana_varijabla naziv="DomainObject.Predmet.ProtustrankaWithAdressOIB_1">RUTA 22 d.o.o., OIB 07755606468, Maksimilijana Vrhovca 19, 47000 Karlovac</derivirana_varijabla>
  </DomainObject.Predmet.ProtustrankaWithAdressOIB>
  <DomainObject.Predmet.ProtustrankaNazivFormated>
    <izvorni_sadrzaj>RUTA 22 d.o.o.</izvorni_sadrzaj>
    <derivirana_varijabla naziv="DomainObject.Predmet.ProtustrankaNazivFormated_1">RUTA 22 d.o.o.</derivirana_varijabla>
  </DomainObject.Predmet.ProtustrankaNazivFormated>
  <DomainObject.Predmet.ProtustrankaNazivFormatedOIB>
    <izvorni_sadrzaj>RUTA 22 d.o.o., OIB 07755606468</izvorni_sadrzaj>
    <derivirana_varijabla naziv="DomainObject.Predmet.ProtustrankaNazivFormatedOIB_1">RUTA 22 d.o.o., OIB 07755606468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RUTA 22 d.o.o.</item>
    </izvorni_sadrzaj>
    <derivirana_varijabla naziv="DomainObject.Predmet.ProtuStrankaListFormated_1">
      <item>RUTA 22 d.o.o.</item>
    </derivirana_varijabla>
  </DomainObject.Predmet.ProtuStrankaListFormated>
  <DomainObject.Predmet.ProtuStrankaListFormatedOIB>
    <izvorni_sadrzaj>
      <item>RUTA 22 d.o.o., OIB 07755606468</item>
    </izvorni_sadrzaj>
    <derivirana_varijabla naziv="DomainObject.Predmet.ProtuStrankaListFormatedOIB_1">
      <item>RUTA 22 d.o.o., OIB 07755606468</item>
    </derivirana_varijabla>
  </DomainObject.Predmet.ProtuStrankaListFormatedOIB>
  <DomainObject.Predmet.ProtuStrankaListFormatedWithAdress>
    <izvorni_sadrzaj>
      <item>RUTA 22 d.o.o., Maksimilijana Vrhovca 19, 47000 Karlovac</item>
    </izvorni_sadrzaj>
    <derivirana_varijabla naziv="DomainObject.Predmet.ProtuStrankaListFormatedWithAdress_1">
      <item>RUTA 22 d.o.o., Maksimilijana Vrhovca 19, 47000 Karlovac</item>
    </derivirana_varijabla>
  </DomainObject.Predmet.ProtuStrankaListFormatedWithAdress>
  <DomainObject.Predmet.ProtuStrankaListFormatedWithAdressOIB>
    <izvorni_sadrzaj>
      <item>RUTA 22 d.o.o., OIB 07755606468, Maksimilijana Vrhovca 19, 47000 Karlovac</item>
    </izvorni_sadrzaj>
    <derivirana_varijabla naziv="DomainObject.Predmet.ProtuStrankaListFormatedWithAdressOIB_1">
      <item>RUTA 22 d.o.o., OIB 07755606468, Maksimilijana Vrhovca 19, 47000 Karlovac</item>
    </derivirana_varijabla>
  </DomainObject.Predmet.ProtuStrankaListFormatedWithAdressOIB>
  <DomainObject.Predmet.ProtuStrankaListNazivFormated>
    <izvorni_sadrzaj>
      <item>RUTA 22 d.o.o.</item>
    </izvorni_sadrzaj>
    <derivirana_varijabla naziv="DomainObject.Predmet.ProtuStrankaListNazivFormated_1">
      <item>RUTA 22 d.o.o.</item>
    </derivirana_varijabla>
  </DomainObject.Predmet.ProtuStrankaListNazivFormated>
  <DomainObject.Predmet.ProtuStrankaListNazivFormatedOIB>
    <izvorni_sadrzaj>
      <item>RUTA 22 d.o.o., OIB 07755606468</item>
    </izvorni_sadrzaj>
    <derivirana_varijabla naziv="DomainObject.Predmet.ProtuStrankaListNazivFormatedOIB_1">
      <item>RUTA 22 d.o.o., OIB 07755606468</item>
    </derivirana_varijabla>
  </DomainObject.Predmet.ProtuStrankaListNazivFormatedOIB>
  <DomainObject.Predmet.OstaliListFormated>
    <izvorni_sadrzaj>
      <item>Davor Abramović</item>
    </izvorni_sadrzaj>
    <derivirana_varijabla naziv="DomainObject.Predmet.OstaliListFormated_1">
      <item>Davor Abramović</item>
    </derivirana_varijabla>
  </DomainObject.Predmet.OstaliListFormated>
  <DomainObject.Predmet.OstaliListFormatedOIB>
    <izvorni_sadrzaj>
      <item>Davor Abramović, OIB 66516192797</item>
    </izvorni_sadrzaj>
    <derivirana_varijabla naziv="DomainObject.Predmet.OstaliListFormatedOIB_1">
      <item>Davor Abramović, OIB 66516192797</item>
    </derivirana_varijabla>
  </DomainObject.Predmet.OstaliListFormatedOIB>
  <DomainObject.Predmet.OstaliListFormatedWithAdress>
    <izvorni_sadrzaj>
      <item>Davor Abramović, Grge Tuškana 4, 47000 Karlovac</item>
    </izvorni_sadrzaj>
    <derivirana_varijabla naziv="DomainObject.Predmet.OstaliListFormatedWithAdress_1">
      <item>Davor Abramović, Grge Tuškana 4, 47000 Karlovac</item>
    </derivirana_varijabla>
  </DomainObject.Predmet.OstaliListFormatedWithAdress>
  <DomainObject.Predmet.OstaliListFormatedWithAdressOIB>
    <izvorni_sadrzaj>
      <item>Davor Abramović, OIB 66516192797, Grge Tuškana 4, 47000 Karlovac</item>
    </izvorni_sadrzaj>
    <derivirana_varijabla naziv="DomainObject.Predmet.OstaliListFormatedWithAdressOIB_1">
      <item>Davor Abramović, OIB 66516192797, Grge Tuškana 4, 47000 Karlovac</item>
    </derivirana_varijabla>
  </DomainObject.Predmet.OstaliListFormatedWithAdressOIB>
  <DomainObject.Predmet.OstaliListNazivFormated>
    <izvorni_sadrzaj>
      <item>Davor Abramović</item>
    </izvorni_sadrzaj>
    <derivirana_varijabla naziv="DomainObject.Predmet.OstaliListNazivFormated_1">
      <item>Davor Abramović</item>
    </derivirana_varijabla>
  </DomainObject.Predmet.OstaliListNazivFormated>
  <DomainObject.Predmet.OstaliListNazivFormatedOIB>
    <izvorni_sadrzaj>
      <item>Davor Abramović, OIB 66516192797</item>
    </izvorni_sadrzaj>
    <derivirana_varijabla naziv="DomainObject.Predmet.OstaliListNazivFormatedOIB_1">
      <item>Davor Abramović, OIB 66516192797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RUTA 22 d.o.o.</izvorni_sadrzaj>
    <derivirana_varijabla naziv="DomainObject.Predmet.ProtustrankaIDrugi_1">RUTA 22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RUTA 22 d.o.o., OIB 07755606468, Maksimilijana Vrhovca 19, 47000 Karlovac</izvorni_sadrzaj>
    <derivirana_varijabla naziv="DomainObject.Predmet.ProtustrankaIDrugiAdressOIB_1">RUTA 22 d.o.o., OIB 07755606468, Maksimilijana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RUTA 22 d.o.o.</item>
      <item>Davor Abramović</item>
    </izvorni_sadrzaj>
    <derivirana_varijabla naziv="DomainObject.Predmet.SudioniciListNaziv_1">
      <item>FINA regionalni centar Zagreb, podružnica Karlovac</item>
      <item>RUTA 22 d.o.o.</item>
      <item>Davor Abramović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RUTA 22 d.o.o., OIB 07755606468, Maksimilijana Vrhovca 19,47000 Karlovac</item>
      <item>Davor Abramović, OIB 66516192797, Grge Tuškana 4,47000 Karlovac</item>
    </izvorni_sadrzaj>
    <derivirana_varijabla naziv="DomainObject.Predmet.SudioniciListAdressOIB_1">
      <item>FINA regionalni centar Zagreb, podružnica Karlovac, OIB 85821130368, Vitezovićeva 1,47000 Karlovac</item>
      <item>RUTA 22 d.o.o., OIB 07755606468, Maksimilijana Vrhovca 19,47000 Karlovac</item>
      <item>Davor Abramović, OIB 66516192797, Grge Tuškana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07755606468</item>
      <item>, OIB 66516192797</item>
    </izvorni_sadrzaj>
    <derivirana_varijabla naziv="DomainObject.Predmet.SudioniciListNazivOIB_1">
      <item>, OIB 85821130368</item>
      <item>, OIB 07755606468</item>
      <item>, OIB 66516192797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St-763/2017-17</izvorni_sadrzaj>
    <derivirana_varijabla naziv="DomainObject.PredzadnjaOdlukaIzPredmeta.Oznaka_1">St-763/2017-17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1421</properties:Words>
  <properties:Characters>7954</properties:Characters>
  <properties:Lines>186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2019-01-08T08:43:00Z</dcterms:created>
  <dc:creator>Korisnik</dc:creator>
  <cp:lastModifiedBy>Renata Klokočki</cp:lastModifiedBy>
  <cp:lastPrinted>2019-01-08T08:37:00Z</cp:lastPrinted>
  <dcterms:modified xmlns:xsi="http://www.w3.org/2001/XMLSchema-instance" xsi:type="dcterms:W3CDTF">2019-01-08T08:47:00Z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-RUTA 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