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6f00" w14:paraId="3ea6f00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B41215" w:rsidR="00F41476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E4A75"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za otvaranje stečajnog postupka nad dužnikom </w:t>
      </w:r>
      <w:r w:rsidR="00BE07CA">
        <w:rPr>
          <w:rFonts w:cs="Times New Roman" w:hAnsi="Times New Roman" w:ascii="Times New Roman"/>
          <w:sz w:val="24"/>
          <w:szCs w:val="24"/>
        </w:rPr>
        <w:t>BELLA MODA d.o.o., Čakovec, Luje Bezeredija 43, OIB: 30490068485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16230C">
        <w:rPr>
          <w:rFonts w:cs="Times New Roman" w:hAnsi="Times New Roman" w:ascii="Times New Roman"/>
          <w:sz w:val="24"/>
          <w:szCs w:val="24"/>
        </w:rPr>
        <w:t>20</w:t>
      </w:r>
      <w:r w:rsidR="00BE07CA">
        <w:rPr>
          <w:rFonts w:cs="Times New Roman" w:hAnsi="Times New Roman" w:ascii="Times New Roman"/>
          <w:sz w:val="24"/>
          <w:szCs w:val="24"/>
        </w:rPr>
        <w:t>. lipnja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B41215" w:rsidR="00880AAB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BE07CA">
        <w:rPr>
          <w:rFonts w:cs="Times New Roman" w:hAnsi="Times New Roman" w:ascii="Times New Roman"/>
          <w:sz w:val="24"/>
          <w:szCs w:val="24"/>
        </w:rPr>
        <w:t xml:space="preserve"> BELLA MODA d.o.o., Čakovec, Luje Bezeredija 43, OIB: 30490068485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6230C">
        <w:rPr>
          <w:rFonts w:cs="Times New Roman" w:hAnsi="Times New Roman" w:ascii="Times New Roman"/>
          <w:sz w:val="24"/>
          <w:szCs w:val="24"/>
        </w:rPr>
        <w:t>Darko Šket, M. Kiepacha 51, Križevci, OIB: 06128975111.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80AAB" w:rsidP="00880AAB" w:rsidR="00880AAB" w:rsidRPr="00B412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F41476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E07CA" w:rsidP="00BE07CA" w:rsidR="00BE07C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podnijela je 17. ožujka 2016. prijedlog za otvaranje stečajnog postupka nad ovim dužnikom navevši u prijedlogu da je dužnik na 1. rujna 2015. u Očevidniku redoslijeda osnova za plaćanje imao evidentirane neizvršene osnove za plaćanje u neprekinutom razdoblju od 184 dana u iznosu od 670.577,50 kn.</w:t>
      </w:r>
    </w:p>
    <w:p w:rsidRDefault="00E06E5C" w:rsidP="00880AAB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BE07CA">
        <w:rPr>
          <w:rFonts w:cs="Times New Roman" w:hAnsi="Times New Roman" w:ascii="Times New Roman"/>
          <w:sz w:val="24"/>
          <w:szCs w:val="24"/>
        </w:rPr>
        <w:t>4. svibnja</w:t>
      </w:r>
      <w:r>
        <w:rPr>
          <w:rFonts w:cs="Times New Roman" w:hAnsi="Times New Roman" w:ascii="Times New Roman"/>
          <w:sz w:val="24"/>
          <w:szCs w:val="24"/>
        </w:rPr>
        <w:t xml:space="preserve"> 2016. na kojem je </w:t>
      </w:r>
      <w:r w:rsidR="00BE07CA">
        <w:rPr>
          <w:rFonts w:cs="Times New Roman" w:hAnsi="Times New Roman" w:ascii="Times New Roman"/>
          <w:sz w:val="24"/>
          <w:szCs w:val="24"/>
        </w:rPr>
        <w:t>punomoćnica direktor</w:t>
      </w:r>
      <w:r w:rsidR="006E7720">
        <w:rPr>
          <w:rFonts w:cs="Times New Roman" w:hAnsi="Times New Roman" w:ascii="Times New Roman"/>
          <w:sz w:val="24"/>
          <w:szCs w:val="24"/>
        </w:rPr>
        <w:t>a</w:t>
      </w:r>
      <w:r w:rsidR="00BE07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dužnika izjavila da dužnik nema nikakve imovine, navevši da je dužnikov račun </w:t>
      </w:r>
      <w:r w:rsidR="00BE07CA">
        <w:rPr>
          <w:rFonts w:cs="Times New Roman" w:hAnsi="Times New Roman" w:ascii="Times New Roman"/>
          <w:sz w:val="24"/>
          <w:szCs w:val="24"/>
        </w:rPr>
        <w:t>i nadalje u blokadi, te da je dužnik nesposoban za plaćanje.</w:t>
      </w:r>
    </w:p>
    <w:p w:rsidRDefault="00E06E5C" w:rsidP="00880AAB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BE07CA">
        <w:rPr>
          <w:rFonts w:cs="Times New Roman" w:hAnsi="Times New Roman" w:ascii="Times New Roman"/>
          <w:sz w:val="24"/>
          <w:szCs w:val="24"/>
        </w:rPr>
        <w:t>4. svibnja</w:t>
      </w:r>
      <w:r>
        <w:rPr>
          <w:rFonts w:cs="Times New Roman" w:hAnsi="Times New Roman" w:ascii="Times New Roman"/>
          <w:sz w:val="24"/>
          <w:szCs w:val="24"/>
        </w:rPr>
        <w:t xml:space="preserve"> 2016., broj St-</w:t>
      </w:r>
      <w:r w:rsidR="00BE07CA">
        <w:rPr>
          <w:rFonts w:cs="Times New Roman" w:hAnsi="Times New Roman" w:ascii="Times New Roman"/>
          <w:sz w:val="24"/>
          <w:szCs w:val="24"/>
        </w:rPr>
        <w:t>431/16-9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</w:t>
      </w:r>
      <w:r w:rsidR="00BE07CA">
        <w:rPr>
          <w:rFonts w:cs="Times New Roman" w:hAnsi="Times New Roman" w:ascii="Times New Roman"/>
          <w:sz w:val="24"/>
          <w:szCs w:val="24"/>
        </w:rPr>
        <w:t>stečajnog postupka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16230C" w:rsidP="00173491" w:rsidR="0016230C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16230C">
        <w:rPr>
          <w:rFonts w:cs="Times New Roman" w:hAnsi="Times New Roman" w:ascii="Times New Roman"/>
          <w:sz w:val="24"/>
          <w:szCs w:val="24"/>
        </w:rPr>
        <w:t>20</w:t>
      </w:r>
      <w:r w:rsidR="00BE07CA">
        <w:rPr>
          <w:rFonts w:cs="Times New Roman" w:hAnsi="Times New Roman" w:ascii="Times New Roman"/>
          <w:sz w:val="24"/>
          <w:szCs w:val="24"/>
        </w:rPr>
        <w:t>. lipnja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ED3E23" w:rsidP="00ED3E23" w:rsidR="00ED3E23" w:rsidRPr="00ED3E2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SUDAC</w:t>
      </w:r>
    </w:p>
    <w:p w:rsidRDefault="00ED3E23" w:rsidP="00ED3E23" w:rsidR="00ED3E23" w:rsidRPr="00ED3E2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D3E23" w:rsidP="00ED3E23" w:rsidR="00ED3E23" w:rsidRPr="00ED3E2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ED3E2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Financijska agencija, Regionalni centar Zagreb, Ulica grada Vukovara 70,</w:t>
      </w:r>
    </w:p>
    <w:p w:rsidRDefault="00F725F4" w:rsidP="00F725F4" w:rsidR="00BE07C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E07CA">
        <w:rPr>
          <w:rFonts w:cs="Times New Roman" w:hAnsi="Times New Roman" w:ascii="Times New Roman"/>
          <w:sz w:val="24"/>
          <w:szCs w:val="24"/>
        </w:rPr>
        <w:t xml:space="preserve">Dužniku </w:t>
      </w:r>
      <w:r w:rsidR="00BE07CA" w:rsidRPr="00BE07CA">
        <w:rPr>
          <w:rFonts w:cs="Times New Roman" w:hAnsi="Times New Roman" w:ascii="Times New Roman"/>
          <w:sz w:val="24"/>
          <w:szCs w:val="24"/>
        </w:rPr>
        <w:t xml:space="preserve">BELLA MODA d.o.o., Čakovec, Luje Bezeredija 43, </w:t>
      </w:r>
    </w:p>
    <w:p w:rsidRDefault="006E7720" w:rsidP="00F725F4" w:rsidR="003D7114" w:rsidRPr="00BE07C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</w:t>
      </w:r>
      <w:r w:rsidR="003D7114" w:rsidRPr="00BE07CA">
        <w:rPr>
          <w:rFonts w:cs="Times New Roman" w:hAnsi="Times New Roman" w:ascii="Times New Roman"/>
          <w:sz w:val="24"/>
          <w:szCs w:val="24"/>
        </w:rPr>
        <w:t>dužnika,</w:t>
      </w:r>
      <w:r w:rsidR="00173491" w:rsidRPr="00BE07CA">
        <w:rPr>
          <w:rFonts w:cs="Times New Roman" w:hAnsi="Times New Roman" w:ascii="Times New Roman"/>
          <w:sz w:val="24"/>
          <w:szCs w:val="24"/>
        </w:rPr>
        <w:t xml:space="preserve"> </w:t>
      </w:r>
      <w:r w:rsidR="00BE07CA">
        <w:rPr>
          <w:rFonts w:cs="Times New Roman" w:hAnsi="Times New Roman" w:ascii="Times New Roman"/>
          <w:sz w:val="24"/>
          <w:szCs w:val="24"/>
        </w:rPr>
        <w:t>po punomoćnici</w:t>
      </w:r>
      <w:r>
        <w:rPr>
          <w:rFonts w:cs="Times New Roman" w:hAnsi="Times New Roman" w:ascii="Times New Roman"/>
          <w:sz w:val="24"/>
          <w:szCs w:val="24"/>
        </w:rPr>
        <w:t xml:space="preserve"> Majdi Damjanović, odvjetnici iz Čakovca, R. Boškovića 23,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16230C">
        <w:rPr>
          <w:rFonts w:cs="Times New Roman" w:hAnsi="Times New Roman" w:ascii="Times New Roman"/>
          <w:sz w:val="24"/>
          <w:szCs w:val="24"/>
        </w:rPr>
        <w:t>Darko Šket, M. Kiepacha 51, Križevci,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8E1" w:rsidP="00880AAB" w:rsidR="004A68E1">
      <w:pPr>
        <w:spacing w:lineRule="auto" w:line="240" w:after="0"/>
      </w:pPr>
      <w:r>
        <w:separator/>
      </w:r>
    </w:p>
  </w:endnote>
  <w:endnote w:id="0" w:type="continuationSeparator">
    <w:p w:rsidRDefault="004A68E1" w:rsidP="00880AAB" w:rsidR="004A68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8E1" w:rsidP="00880AAB" w:rsidR="004A68E1">
      <w:pPr>
        <w:spacing w:lineRule="auto" w:line="240" w:after="0"/>
      </w:pPr>
      <w:r>
        <w:separator/>
      </w:r>
    </w:p>
  </w:footnote>
  <w:footnote w:id="0" w:type="continuationSeparator">
    <w:p w:rsidRDefault="004A68E1" w:rsidP="00880AAB" w:rsidR="004A68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F077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16230C">
          <w:rPr>
            <w:rFonts w:cs="Times New Roman" w:hAnsi="Times New Roman" w:ascii="Times New Roman"/>
            <w:sz w:val="24"/>
            <w:szCs w:val="24"/>
          </w:rPr>
          <w:t>431/16-8</w:t>
        </w:r>
      </w:p>
      <w:p w:rsidRDefault="003F0777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16230C">
      <w:rPr>
        <w:rFonts w:cs="Times New Roman" w:hAnsi="Times New Roman" w:ascii="Times New Roman"/>
        <w:sz w:val="24"/>
        <w:szCs w:val="24"/>
      </w:rPr>
      <w:t>-431/16-8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6230C"/>
    <w:rsid w:val="00173491"/>
    <w:rsid w:val="001C0A31"/>
    <w:rsid w:val="002248D9"/>
    <w:rsid w:val="003C1F64"/>
    <w:rsid w:val="003C6373"/>
    <w:rsid w:val="003D7114"/>
    <w:rsid w:val="003E79BD"/>
    <w:rsid w:val="003F0777"/>
    <w:rsid w:val="003F7FFB"/>
    <w:rsid w:val="00445AD3"/>
    <w:rsid w:val="004A68E1"/>
    <w:rsid w:val="004F79C5"/>
    <w:rsid w:val="00516AD6"/>
    <w:rsid w:val="005E4A75"/>
    <w:rsid w:val="0061134C"/>
    <w:rsid w:val="006636D7"/>
    <w:rsid w:val="006E7720"/>
    <w:rsid w:val="007B1B2C"/>
    <w:rsid w:val="008423F1"/>
    <w:rsid w:val="00880AAB"/>
    <w:rsid w:val="00985E03"/>
    <w:rsid w:val="009D5DC4"/>
    <w:rsid w:val="00B41215"/>
    <w:rsid w:val="00B9206A"/>
    <w:rsid w:val="00BE07CA"/>
    <w:rsid w:val="00BE74D3"/>
    <w:rsid w:val="00CA16A9"/>
    <w:rsid w:val="00CF32CC"/>
    <w:rsid w:val="00E00009"/>
    <w:rsid w:val="00E06E5C"/>
    <w:rsid w:val="00ED3E23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77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77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77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77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77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77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77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77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 MODA društvo s ograničenom odgovornošću za trgovinu i usluge</izvorni_sadrzaj>
    <derivirana_varijabla naziv="DomainObject.Predmet.ProtustrankaFormated_1">  BELLA MODA društvo s ograničenom odgovornošću za trgovinu i usluge</derivirana_varijabla>
  </DomainObject.Predmet.ProtustrankaFormated>
  <DomainObject.Predmet.ProtustrankaFormatedOIB>
    <izvorni_sadrzaj>  BELLA MODA društvo s ograničenom odgovornošću za trgovinu i usluge, OIB 30490068485</izvorni_sadrzaj>
    <derivirana_varijabla naziv="DomainObject.Predmet.ProtustrankaFormatedOIB_1">  BELLA MODA društvo s ograničenom odgovornošću za trgovinu i usluge, OIB 30490068485</derivirana_varijabla>
  </DomainObject.Predmet.ProtustrankaFormatedOIB>
  <DomainObject.Predmet.ProtustrankaFormatedWithAdress>
    <izvorni_sadrzaj> BELLA MODA društvo s ograničenom odgovornošću za trgovinu i usluge, Luje Bezeredija 43, 40000 Čakovec</izvorni_sadrzaj>
    <derivirana_varijabla naziv="DomainObject.Predmet.ProtustrankaFormatedWithAdress_1"> BELLA MODA društvo s ograničenom odgovornošću za trgovinu i usluge, Luje Bezeredija 43, 40000 Čakovec</derivirana_varijabla>
  </DomainObject.Predmet.ProtustrankaFormatedWithAdress>
  <DomainObject.Predmet.ProtustrankaFormatedWithAdressOIB>
    <izvorni_sadrzaj> BELLA MODA društvo s ograničenom odgovornošću za trgovinu i usluge, OIB 30490068485, Luje Bezeredija 43, 40000 Čakovec</izvorni_sadrzaj>
    <derivirana_varijabla naziv="DomainObject.Predmet.ProtustrankaFormatedWithAdressOIB_1"> BELLA MODA društvo s ograničenom odgovornošću za trgovinu i usluge, OIB 30490068485, Luje Bezeredija 43, 40000 Čakovec</derivirana_varijabla>
  </DomainObject.Predmet.ProtustrankaFormatedWithAdressOIB>
  <DomainObject.Predmet.ProtustrankaWithAdress>
    <izvorni_sadrzaj>BELLA MODA društvo s ograničenom odgovornošću za trgovinu i usluge Luje Bezeredija 43, 40000 Čakovec</izvorni_sadrzaj>
    <derivirana_varijabla naziv="DomainObject.Predmet.ProtustrankaWithAdress_1">BELLA MODA društvo s ograničenom odgovornošću za trgovinu i usluge Luje Bezeredija 43, 40000 Čakovec</derivirana_varijabla>
  </DomainObject.Predmet.ProtustrankaWithAdress>
  <DomainObject.Predmet.ProtustrankaWithAdressOIB>
    <izvorni_sadrzaj>BELLA MODA društvo s ograničenom odgovornošću za trgovinu i usluge, OIB 30490068485, Luje Bezeredija 43, 40000 Čakovec</izvorni_sadrzaj>
    <derivirana_varijabla naziv="DomainObject.Predmet.ProtustrankaWithAdressOIB_1">BELLA MODA društvo s ograničenom odgovornošću za trgovinu i usluge, OIB 30490068485, Luje Bezeredija 43, 40000 Čakovec</derivirana_varijabla>
  </DomainObject.Predmet.ProtustrankaWithAdressOIB>
  <DomainObject.Predmet.ProtustrankaNazivFormated>
    <izvorni_sadrzaj>BELLA MODA društvo s ograničenom odgovornošću za trgovinu i usluge</izvorni_sadrzaj>
    <derivirana_varijabla naziv="DomainObject.Predmet.ProtustrankaNazivFormated_1">BELLA MODA društvo s ograničenom odgovornošću za trgovinu i usluge</derivirana_varijabla>
  </DomainObject.Predmet.ProtustrankaNazivFormated>
  <DomainObject.Predmet.ProtustrankaNazivFormatedOIB>
    <izvorni_sadrzaj>BELLA MODA društvo s ograničenom odgovornošću za trgovinu i usluge, OIB 30490068485</izvorni_sadrzaj>
    <derivirana_varijabla naziv="DomainObject.Predmet.ProtustrankaNazivFormatedOIB_1">BELLA MODA društvo s ograničenom odgovornošću za trgovinu i usluge, OIB 30490068485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670577.50</izvorni_sadrzaj>
    <derivirana_varijabla naziv="DomainObject.Predmet.TrenutnaVrijednost_1">670577.50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BELLA MODA društvo s ograničenom odgovornošću za trgovinu i usluge</item>
    </izvorni_sadrzaj>
    <derivirana_varijabla naziv="DomainObject.Predmet.ProtuStrankaListFormated_1">
      <item>BELLA MODA društvo s ograničenom odgovornošću za trgovinu i usluge</item>
    </derivirana_varijabla>
  </DomainObject.Predmet.ProtuStrankaListFormated>
  <DomainObject.Predmet.ProtuStrankaListFormatedOIB>
    <izvorni_sadrzaj>
      <item>BELLA MODA društvo s ograničenom odgovornošću za trgovinu i usluge, OIB 30490068485</item>
    </izvorni_sadrzaj>
    <derivirana_varijabla naziv="DomainObject.Predmet.ProtuStrankaListFormatedOIB_1">
      <item>BELLA MODA društvo s ograničenom odgovornošću za trgovinu i usluge, OIB 30490068485</item>
    </derivirana_varijabla>
  </DomainObject.Predmet.ProtuStrankaListFormatedOIB>
  <DomainObject.Predmet.ProtuStrankaListFormatedWithAdress>
    <izvorni_sadrzaj>
      <item>BELLA MODA društvo s ograničenom odgovornošću za trgovinu i usluge, Luje Bezeredija 43, 40000 Čakovec</item>
    </izvorni_sadrzaj>
    <derivirana_varijabla naziv="DomainObject.Predmet.ProtuStrankaListFormatedWithAdress_1">
      <item>BELLA MODA društvo s ograničenom odgovornošću za trgovinu i usluge, Luje Bezeredija 43, 40000 Čakovec</item>
    </derivirana_varijabla>
  </DomainObject.Predmet.ProtuStrankaListFormatedWithAdress>
  <DomainObject.Predmet.ProtuStrankaListFormatedWithAdressOIB>
    <izvorni_sadrzaj>
      <item>BELLA MODA društvo s ograničenom odgovornošću za trgovinu i usluge, OIB 30490068485, Luje Bezeredija 43, 40000 Čakovec</item>
    </izvorni_sadrzaj>
    <derivirana_varijabla naziv="DomainObject.Predmet.ProtuStrankaListFormatedWithAdressOIB_1">
      <item>BELLA MODA društvo s ograničenom odgovornošću za trgovinu i usluge, OIB 30490068485, Luje Bezeredija 43, 40000 Čakovec</item>
    </derivirana_varijabla>
  </DomainObject.Predmet.ProtuStrankaListFormatedWithAdressOIB>
  <DomainObject.Predmet.ProtuStrankaListNazivFormated>
    <izvorni_sadrzaj>
      <item>BELLA MODA društvo s ograničenom odgovornošću za trgovinu i usluge</item>
    </izvorni_sadrzaj>
    <derivirana_varijabla naziv="DomainObject.Predmet.ProtuStrankaListNazivFormated_1">
      <item>BELLA MODA društvo s ograničenom odgovornošću za trgovinu i usluge</item>
    </derivirana_varijabla>
  </DomainObject.Predmet.ProtuStrankaListNazivFormated>
  <DomainObject.Predmet.ProtuStrankaListNazivFormatedOIB>
    <izvorni_sadrzaj>
      <item>BELLA MODA društvo s ograničenom odgovornošću za trgovinu i usluge, OIB 30490068485</item>
    </izvorni_sadrzaj>
    <derivirana_varijabla naziv="DomainObject.Predmet.ProtuStrankaListNazivFormatedOIB_1">
      <item>BELLA MODA društvo s ograničenom odgovornošću za trgovinu i usluge, OIB 30490068485</item>
    </derivirana_varijabla>
  </DomainObject.Predmet.ProtuStrankaListNazivFormatedOIB>
  <DomainObject.Predmet.OstaliListFormated>
    <izvorni_sadrzaj>
      <item>E-oglasna ploča</item>
      <item>Sudski registar</item>
      <item>ZOU MAJDA DAMJANOVIĆ I SREĆKO GOLENKO</item>
    </izvorni_sadrzaj>
    <derivirana_varijabla naziv="DomainObject.Predmet.OstaliListFormated_1">
      <item>E-oglasna ploča</item>
      <item>Sudski registar</item>
      <item>ZOU MAJDA DAMJANOVIĆ I SREĆKO GOLENKO</item>
    </derivirana_varijabla>
  </DomainObject.Predmet.OstaliListFormated>
  <DomainObject.Predmet.OstaliListFormatedOIB>
    <izvorni_sadrzaj>
      <item>E-oglasna ploča</item>
      <item>Sudski registar</item>
      <item>ZOU MAJDA DAMJANOVIĆ I SREĆKO GOLENKO</item>
    </izvorni_sadrzaj>
    <derivirana_varijabla naziv="DomainObject.Predmet.OstaliListFormatedOIB_1">
      <item>E-oglasna ploča</item>
      <item>Sudski registar</item>
      <item>ZOU MAJDA DAMJANOVIĆ I SREĆKO GOLENKO</item>
    </derivirana_varijabla>
  </DomainObject.Predmet.OstaliListFormatedOIB>
  <DomainObject.Predmet.OstaliListFormatedWithAdress>
    <izvorni_sadrzaj>
      <item>E-oglasna ploča</item>
      <item>Sudski registar</item>
      <item>ZOU MAJDA DAMJANOVIĆ I SREĆKO GOLENKO, R. Boškovića 23, 40000 Čakovec</item>
    </izvorni_sadrzaj>
    <derivirana_varijabla naziv="DomainObject.Predmet.OstaliListFormatedWithAdress_1">
      <item>E-oglasna ploča</item>
      <item>Sudski registar</item>
      <item>ZOU MAJDA DAMJANOVIĆ I SREĆKO GOLENKO, R. Boškovića 23, 40000 Čakovec</item>
    </derivirana_varijabla>
  </DomainObject.Predmet.OstaliListFormatedWithAdress>
  <DomainObject.Predmet.OstaliListFormatedWithAdressOIB>
    <izvorni_sadrzaj>
      <item>E-oglasna ploča</item>
      <item>Sudski registar</item>
      <item>ZOU MAJDA DAMJANOVIĆ I SREĆKO GOLENKO, R. Boškovića 23, 40000 Čakovec</item>
    </izvorni_sadrzaj>
    <derivirana_varijabla naziv="DomainObject.Predmet.OstaliListFormatedWithAdressOIB_1">
      <item>E-oglasna ploča</item>
      <item>Sudski registar</item>
      <item>ZOU MAJDA DAMJANOVIĆ I SREĆKO GOLENKO, R. Boškovića 23, 40000 Čakovec</item>
    </derivirana_varijabla>
  </DomainObject.Predmet.OstaliListFormatedWithAdressOIB>
  <DomainObject.Predmet.OstaliListNazivFormated>
    <izvorni_sadrzaj>
      <item>E-oglasna ploča</item>
      <item>Sudski registar</item>
      <item>ZOU MAJDA DAMJANOVIĆ I SREĆKO GOLENKO</item>
    </izvorni_sadrzaj>
    <derivirana_varijabla naziv="DomainObject.Predmet.OstaliListNazivFormated_1">
      <item>E-oglasna ploča</item>
      <item>Sudski registar</item>
      <item>ZOU MAJDA DAMJANOVIĆ I SREĆKO GOLENKO</item>
    </derivirana_varijabla>
  </DomainObject.Predmet.OstaliListNazivFormated>
  <DomainObject.Predmet.OstaliListNazivFormatedOIB>
    <izvorni_sadrzaj>
      <item>E-oglasna ploča</item>
      <item>Sudski registar</item>
      <item>ZOU MAJDA DAMJANOVIĆ I SREĆKO GOLENKO</item>
    </izvorni_sadrzaj>
    <derivirana_varijabla naziv="DomainObject.Predmet.OstaliListNazivFormatedOIB_1">
      <item>E-oglasna ploča</item>
      <item>Sudski registar</item>
      <item>ZOU MAJDA DAMJANOVIĆ I SREĆKO GOLENKO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BELLA MODA društvo s ograničenom odgovornošću za trgovinu i usluge</izvorni_sadrzaj>
    <derivirana_varijabla naziv="DomainObject.Predmet.ProtustrankaIDrugi_1">BELLA MODA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BELLA MODA društvo s ograničenom odgovornošću za trgovinu i usluge, OIB 30490068485, Luje Bezeredija 43, 40000 Čakovec</izvorni_sadrzaj>
    <derivirana_varijabla naziv="DomainObject.Predmet.ProtustrankaIDrugiAdressOIB_1">BELLA MODA društvo s ograničenom odgovornošću za trgovinu i usluge, OIB 30490068485, Luje Bezeredija 43,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BELLA MODA društvo s ograničenom odgovornošću za trgovinu i usluge</item>
      <item>E-oglasna ploča</item>
      <item>Sudski registar</item>
      <item>ZOU MAJDA DAMJANOVIĆ I SREĆKO GOLENKO</item>
    </izvorni_sadrzaj>
    <derivirana_varijabla naziv="DomainObject.Predmet.SudioniciListNaziv_1">
      <item>Financijska agencija</item>
      <item>BELLA MODA društvo s ograničenom odgovornošću za trgovinu i usluge</item>
      <item>E-oglasna ploča</item>
      <item>Sudski registar</item>
      <item>ZOU MAJDA DAMJANOVIĆ I SREĆKO GOLENKO</item>
    </derivirana_varijabla>
  </DomainObject.Predmet.SudioniciListNaziv>
  <DomainObject.Predmet.SudioniciListAdressOIB>
    <izvorni_sadrzaj>
      <item>Financijska agencija, OIB 85821130368, A. Cesarca 2,42000 Varaždin</item>
      <item>BELLA MODA društvo s ograničenom odgovornošću za trgovinu i usluge, OIB 30490068485, Luje Bezeredija 43,40000 Čakovec</item>
      <item>E-oglasna ploča</item>
      <item>Sudski registar</item>
      <item>ZOU MAJDA DAMJANOVIĆ I SREĆKO GOLENKO, R. Boškovića 23,40000 Čakovec</item>
    </izvorni_sadrzaj>
    <derivirana_varijabla naziv="DomainObject.Predmet.SudioniciListAdressOIB_1">
      <item>Financijska agencija, OIB 85821130368, A. Cesarca 2,42000 Varaždin</item>
      <item>BELLA MODA društvo s ograničenom odgovornošću za trgovinu i usluge, OIB 30490068485, Luje Bezeredija 43,40000 Čakovec</item>
      <item>E-oglasna ploča</item>
      <item>Sudski registar</item>
      <item>ZOU MAJDA DAMJANOVIĆ I SREĆKO GOLENKO, R. Boškovića 23,40000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30490068485</item>
      <item>, OIB null</item>
      <item>, OIB null</item>
      <item>, OIB null</item>
    </izvorni_sadrzaj>
    <derivirana_varijabla naziv="DomainObject.Predmet.SudioniciListNazivOIB_1">
      <item>, OIB 85821130368</item>
      <item>, OIB 30490068485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2402</properties:Characters>
  <properties:Lines>69</properties:Lines>
  <properties:Paragraphs>30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2016-06-20T06:26:00Z</cp:lastPrinted>
  <dcterms:modified xmlns:xsi="http://www.w3.org/2001/XMLSchema-instance" xsi:type="dcterms:W3CDTF">2016-06-20T06:27:00Z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