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5306" w14:paraId="adf5306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E87414">
        <w:rPr>
          <w:rFonts w:hAnsi="Times New Roman" w:ascii="Times New Roman"/>
        </w:rPr>
        <w:t>3194/16-19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87414">
        <w:rPr>
          <w:rFonts w:hAnsi="Times New Roman" w:ascii="Times New Roman"/>
        </w:rPr>
        <w:t>APERITIVO d.o.o., Kra</w:t>
      </w:r>
      <w:r w:rsidR="00E87414" w:rsidRPr="00E87414">
        <w:rPr>
          <w:rFonts w:hAnsi="Times New Roman" w:ascii="Times New Roman"/>
        </w:rPr>
        <w:t>j Donji, Vodovodna ulica 18B, OIB: 59224906090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E87414">
        <w:rPr>
          <w:rFonts w:hAnsi="Times New Roman" w:ascii="Times New Roman"/>
        </w:rPr>
        <w:t>APERITIVO d.o.o., Kra</w:t>
      </w:r>
      <w:r w:rsidR="00E87414" w:rsidRPr="00E87414">
        <w:rPr>
          <w:rFonts w:hAnsi="Times New Roman" w:ascii="Times New Roman"/>
        </w:rPr>
        <w:t>j Donji, Vodovodna ulica 18B, OIB: 59224906090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</w:t>
      </w:r>
      <w:r w:rsidR="00E87414">
        <w:rPr>
          <w:rFonts w:hAnsi="Times New Roman" w:ascii="Times New Roman"/>
        </w:rPr>
        <w:t>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E87414">
        <w:rPr>
          <w:rFonts w:hAnsi="Times New Roman" w:ascii="Times New Roman"/>
        </w:rPr>
        <w:t>12,45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87414" w:rsidRPr="00E87414">
        <w:rPr>
          <w:rFonts w:hAnsi="Times New Roman" w:ascii="Times New Roman"/>
        </w:rPr>
        <w:t>Stjepan Lović, iz Zagreba, Preradovićeva 13, OIB:  25964288839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E87414">
        <w:rPr>
          <w:rFonts w:hAnsi="Times New Roman" w:ascii="Times New Roman"/>
        </w:rPr>
        <w:t>APERITIVO d.o.o., Kra</w:t>
      </w:r>
      <w:r w:rsidR="00E87414" w:rsidRPr="00E87414">
        <w:rPr>
          <w:rFonts w:hAnsi="Times New Roman" w:ascii="Times New Roman"/>
        </w:rPr>
        <w:t>j Donji, Vodovodna ulica 18B, OIB: 59224906090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E87414">
        <w:rPr>
          <w:rFonts w:hAnsi="Times New Roman" w:ascii="Times New Roman"/>
        </w:rPr>
        <w:t>APERITIVO d.o.o., Kra</w:t>
      </w:r>
      <w:r w:rsidR="00E87414" w:rsidRPr="00E87414">
        <w:rPr>
          <w:rFonts w:hAnsi="Times New Roman" w:ascii="Times New Roman"/>
        </w:rPr>
        <w:t>j Donji, Vodovodna ulica 18B, OIB: 59224906090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ED417B">
        <w:rPr>
          <w:rFonts w:hAnsi="Times New Roman" w:ascii="Times New Roman"/>
        </w:rPr>
        <w:t>2</w:t>
      </w:r>
      <w:r w:rsidR="00E87414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E87414" w:rsidRPr="00E87414">
        <w:rPr>
          <w:rFonts w:hAnsi="Times New Roman" w:ascii="Times New Roman"/>
        </w:rPr>
        <w:t>APERITIVO d.o.o., Kraj Donji, Vodovodna ulica 18B, OIB: 59224906090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E87414">
        <w:rPr>
          <w:rFonts w:hAnsi="Times New Roman" w:ascii="Times New Roman"/>
        </w:rPr>
        <w:t xml:space="preserve">140 </w:t>
      </w:r>
      <w:r w:rsidRPr="00C63286">
        <w:rPr>
          <w:rFonts w:hAnsi="Times New Roman" w:ascii="Times New Roman"/>
        </w:rPr>
        <w:t xml:space="preserve">dana u ukupnom iznosu od </w:t>
      </w:r>
      <w:r w:rsidR="00E87414">
        <w:rPr>
          <w:rFonts w:hAnsi="Times New Roman" w:ascii="Times New Roman"/>
        </w:rPr>
        <w:t>1.073.470,72</w:t>
      </w:r>
      <w:r w:rsidRPr="00C63286">
        <w:rPr>
          <w:rFonts w:hAnsi="Times New Roman" w:ascii="Times New Roman"/>
        </w:rPr>
        <w:t xml:space="preserve"> kn, te da ima </w:t>
      </w:r>
      <w:r w:rsidR="00E87414">
        <w:rPr>
          <w:rFonts w:hAnsi="Times New Roman" w:ascii="Times New Roman"/>
        </w:rPr>
        <w:t>jednog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E87414">
        <w:rPr>
          <w:rFonts w:hAnsi="Times New Roman" w:ascii="Times New Roman"/>
        </w:rPr>
        <w:t>28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studenog</w:t>
      </w:r>
      <w:r w:rsidRPr="00C63286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</w:t>
      </w:r>
      <w:r w:rsidR="00E87414">
        <w:rPr>
          <w:rFonts w:hAnsi="Times New Roman" w:ascii="Times New Roman"/>
        </w:rPr>
        <w:t xml:space="preserve"> 19</w:t>
      </w:r>
      <w:r w:rsidR="00C63286" w:rsidRPr="00C6328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 w:rsidR="00E87414">
        <w:rPr>
          <w:rFonts w:hAnsi="Times New Roman" w:ascii="Times New Roman"/>
        </w:rPr>
        <w:t>30</w:t>
      </w:r>
      <w:r w:rsidR="00C63286"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studenog</w:t>
      </w:r>
      <w:r w:rsidR="00C63286" w:rsidRPr="00C63286">
        <w:rPr>
          <w:rFonts w:hAnsi="Times New Roman" w:ascii="Times New Roman"/>
        </w:rPr>
        <w:t xml:space="preserve"> 2016. ostao u cijelosti kod prijedloga za otvaranje </w:t>
      </w:r>
      <w:r w:rsidR="00C63286" w:rsidRPr="00C63286">
        <w:rPr>
          <w:rFonts w:hAnsi="Times New Roman" w:ascii="Times New Roman"/>
        </w:rPr>
        <w:lastRenderedPageBreak/>
        <w:t>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EC2AA8">
        <w:rPr>
          <w:rFonts w:hAnsi="Times New Roman" w:ascii="Times New Roman"/>
        </w:rPr>
        <w:t>19</w:t>
      </w:r>
      <w:r w:rsidRPr="00C63286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EC2AA8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EC2AA8">
        <w:rPr>
          <w:rFonts w:hAnsi="Times New Roman" w:ascii="Times New Roman"/>
        </w:rPr>
        <w:t>21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</w:t>
      </w:r>
      <w:r w:rsidR="00D40927">
        <w:rPr>
          <w:rFonts w:hAnsi="Times New Roman" w:ascii="Times New Roman"/>
        </w:rPr>
        <w:t xml:space="preserve"> u blokadi od </w:t>
      </w:r>
      <w:r w:rsidR="00EC2AA8">
        <w:rPr>
          <w:rFonts w:hAnsi="Times New Roman" w:ascii="Times New Roman"/>
        </w:rPr>
        <w:t>15</w:t>
      </w:r>
      <w:r w:rsidR="00D40927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travnja</w:t>
      </w:r>
      <w:r w:rsidR="00D40927">
        <w:rPr>
          <w:rFonts w:hAnsi="Times New Roman" w:ascii="Times New Roman"/>
        </w:rPr>
        <w:t xml:space="preserve"> 201</w:t>
      </w:r>
      <w:r w:rsidR="00EC2AA8">
        <w:rPr>
          <w:rFonts w:hAnsi="Times New Roman" w:ascii="Times New Roman"/>
        </w:rPr>
        <w:t>5</w:t>
      </w:r>
      <w:r w:rsidR="00D40927">
        <w:rPr>
          <w:rFonts w:hAnsi="Times New Roman" w:ascii="Times New Roman"/>
        </w:rPr>
        <w:t>.,</w:t>
      </w:r>
      <w:r w:rsidR="00EC2AA8">
        <w:rPr>
          <w:rFonts w:hAnsi="Times New Roman" w:ascii="Times New Roman"/>
        </w:rPr>
        <w:t xml:space="preserve"> a da su računi zatvoreni 26. listopada 2016., te ima jednog zaposlenika. Navodi da je dužnik nesposoban za plaćanje, te nema imovine koja bi činila stečajnu masu.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EC2AA8">
        <w:rPr>
          <w:rFonts w:hAnsi="Times New Roman" w:ascii="Times New Roman"/>
        </w:rPr>
        <w:t>27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E87414" w:rsidRPr="00E87414">
        <w:rPr>
          <w:rFonts w:hAnsi="Times New Roman" w:ascii="Times New Roman"/>
        </w:rPr>
        <w:t xml:space="preserve">APERITIVO d.o.o., Kraj Donji, Vodovodna ulica 18B,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6F1401">
        <w:rPr>
          <w:rFonts w:hAnsi="Times New Roman" w:ascii="Times New Roman"/>
        </w:rPr>
        <w:t>3194/</w:t>
      </w:r>
      <w:r w:rsidRPr="00C63286">
        <w:rPr>
          <w:rFonts w:hAnsi="Times New Roman" w:ascii="Times New Roman"/>
        </w:rPr>
        <w:t xml:space="preserve">16 od </w:t>
      </w:r>
      <w:r w:rsidR="0004416F">
        <w:rPr>
          <w:rFonts w:hAnsi="Times New Roman" w:ascii="Times New Roman"/>
        </w:rPr>
        <w:t>2</w:t>
      </w:r>
      <w:r w:rsidR="006F1401">
        <w:rPr>
          <w:rFonts w:hAnsi="Times New Roman" w:ascii="Times New Roman"/>
        </w:rPr>
        <w:t>8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6F1401">
        <w:rPr>
          <w:rFonts w:hAnsi="Times New Roman" w:ascii="Times New Roman"/>
        </w:rPr>
        <w:t>5.000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12C0B">
        <w:rPr>
          <w:rFonts w:hAnsi="Times New Roman" w:ascii="Times New Roman"/>
        </w:rPr>
        <w:t>2</w:t>
      </w:r>
      <w:r w:rsidR="006F1401">
        <w:rPr>
          <w:rFonts w:hAnsi="Times New Roman" w:ascii="Times New Roman"/>
        </w:rPr>
        <w:t>8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5143">
        <w:rPr>
          <w:rFonts w:hAnsi="Times New Roman" w:ascii="Times New Roman"/>
        </w:rPr>
        <w:t>11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</w:t>
      </w:r>
      <w:r w:rsidR="00A34A5F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400C3">
        <w:rPr>
          <w:rFonts w:hAnsi="Times New Roman" w:ascii="Times New Roman"/>
        </w:rPr>
        <w:t>, v.r.</w:t>
      </w:r>
    </w:p>
    <w:p w:rsidRDefault="003400C3" w:rsidP="003D1C43" w:rsidR="003400C3">
      <w:pPr>
        <w:ind w:firstLine="720"/>
        <w:jc w:val="right"/>
        <w:rPr>
          <w:rFonts w:hAnsi="Times New Roman" w:ascii="Times New Roman"/>
        </w:rPr>
      </w:pPr>
    </w:p>
    <w:p w:rsidRDefault="003400C3" w:rsidP="003D1C43" w:rsidR="003400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400C3" w:rsidP="003D1C43" w:rsidR="003400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400C3" w:rsidP="003D1C43" w:rsidR="003400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3400C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A1" w:rsidR="00FC23A1">
      <w:r>
        <w:separator/>
      </w:r>
    </w:p>
  </w:endnote>
  <w:endnote w:id="0" w:type="continuationSeparator">
    <w:p w:rsidRDefault="00FC23A1" w:rsidR="00FC2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A1" w:rsidR="00FC23A1">
      <w:r>
        <w:separator/>
      </w:r>
    </w:p>
  </w:footnote>
  <w:footnote w:id="0" w:type="continuationSeparator">
    <w:p w:rsidRDefault="00FC23A1" w:rsidR="00FC2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0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87414" w:rsidRPr="00E87414">
      <w:t xml:space="preserve"> </w:t>
    </w:r>
    <w:r w:rsidR="00E87414" w:rsidRPr="00E87414">
      <w:rPr>
        <w:rFonts w:hAnsi="Times New Roman" w:ascii="Times New Roman"/>
      </w:rPr>
      <w:t>St-3194/16-19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400C3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1401"/>
    <w:rsid w:val="006F5D23"/>
    <w:rsid w:val="006F6336"/>
    <w:rsid w:val="00705993"/>
    <w:rsid w:val="007077A1"/>
    <w:rsid w:val="00735736"/>
    <w:rsid w:val="00737A4B"/>
    <w:rsid w:val="00745C13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34A5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16DA"/>
    <w:rsid w:val="00D35963"/>
    <w:rsid w:val="00D35AD5"/>
    <w:rsid w:val="00D40927"/>
    <w:rsid w:val="00D4710A"/>
    <w:rsid w:val="00D70195"/>
    <w:rsid w:val="00D73700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87414"/>
    <w:rsid w:val="00EA32BC"/>
    <w:rsid w:val="00EA59E4"/>
    <w:rsid w:val="00EA5B3D"/>
    <w:rsid w:val="00EB543D"/>
    <w:rsid w:val="00EB6E7E"/>
    <w:rsid w:val="00EC2AA8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23A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0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0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0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0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St-3194/2016</izvorni_sadrzaj>
    <derivirana_varijabla naziv="DomainObject.Predmet.OznakaBroj_1">St-3194/2016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APERITIVO d.o.o. zastupanog po punomoćniku Branimir Boban</izvorni_sadrzaj>
    <derivirana_varijabla naziv="DomainObject.Predmet.ProtustrankaFormated_1">  APERITIVO d.o.o. zastupanog po punomoćniku Branimir Boban</derivirana_varijabla>
  </DomainObject.Predmet.ProtustrankaFormated>
  <DomainObject.Predmet.ProtustrankaFormatedOIB>
    <izvorni_sadrzaj>  APERITIVO d.o.o., OIB 59224906090 zastupanog po punomoćniku Branimir Boban</izvorni_sadrzaj>
    <derivirana_varijabla naziv="DomainObject.Predmet.ProtustrankaFormatedOIB_1">  APERITIVO d.o.o., OIB 59224906090 zastupanog po punomoćniku Branimir Boban</derivirana_varijabla>
  </DomainObject.Predmet.ProtustrankaFormatedOIB>
  <DomainObject.Predmet.ProtustrankaFormatedWithAdress>
    <izvorni_sadrzaj> APERITIVO d.o.o., Vodovodna ulica 18B, 10291 Kraj Donji zastupanog po punomoćniku Branimir Boban</izvorni_sadrzaj>
    <derivirana_varijabla naziv="DomainObject.Predmet.ProtustrankaFormatedWithAdress_1"> APERITIVO d.o.o., Vodovodna ulica 18B, 10291 Kraj Donji zastupanog po punomoćniku Branimir Boban</derivirana_varijabla>
  </DomainObject.Predmet.ProtustrankaFormatedWithAdress>
  <DomainObject.Predmet.ProtustrankaFormatedWithAdressOIB>
    <izvorni_sadrzaj> APERITIVO d.o.o., OIB 59224906090, Vodovodna ulica 18B, 10291 Kraj Donji zastupanog po punomoćniku Branimir Boban</izvorni_sadrzaj>
    <derivirana_varijabla naziv="DomainObject.Predmet.ProtustrankaFormatedWithAdressOIB_1"> APERITIVO d.o.o., OIB 59224906090, Vodovodna ulica 18B, 10291 Kraj Donji zastupanog po punomoćniku Branimir Boban</derivirana_varijabla>
  </DomainObject.Predmet.ProtustrankaFormatedWithAdressOIB>
  <DomainObject.Predmet.ProtustrankaWithAdress>
    <izvorni_sadrzaj>APERITIVO d.o.o. Vodovodna ulica 18B, 10291 Kraj Donji</izvorni_sadrzaj>
    <derivirana_varijabla naziv="DomainObject.Predmet.ProtustrankaWithAdress_1">APERITIVO d.o.o. Vodovodna ulica 18B, 10291 Kraj Donji</derivirana_varijabla>
  </DomainObject.Predmet.ProtustrankaWithAdress>
  <DomainObject.Predmet.ProtustrankaWithAdressOIB>
    <izvorni_sadrzaj>APERITIVO d.o.o., OIB 59224906090, Vodovodna ulica 18B, 10291 Kraj Donji</izvorni_sadrzaj>
    <derivirana_varijabla naziv="DomainObject.Predmet.ProtustrankaWithAdressOIB_1">APERITIVO d.o.o., OIB 59224906090, Vodovodna ulica 18B, 10291 Kraj Donji</derivirana_varijabla>
  </DomainObject.Predmet.ProtustrankaWithAdressOIB>
  <DomainObject.Predmet.ProtustrankaNazivFormated>
    <izvorni_sadrzaj>APERITIVO d.o.o.</izvorni_sadrzaj>
    <derivirana_varijabla naziv="DomainObject.Predmet.ProtustrankaNazivFormated_1">APERITIVO d.o.o.</derivirana_varijabla>
  </DomainObject.Predmet.ProtustrankaNazivFormated>
  <DomainObject.Predmet.ProtustrankaNazivFormatedOIB>
    <izvorni_sadrzaj>APERITIVO d.o.o., OIB 59224906090</izvorni_sadrzaj>
    <derivirana_varijabla naziv="DomainObject.Predmet.ProtustrankaNazivFormatedOIB_1">APERITIVO d.o.o., OIB 59224906090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APERITIVO d.o.o. zastupanog po punomoćniku Branimir Boban</item>
    </izvorni_sadrzaj>
    <derivirana_varijabla naziv="DomainObject.Predmet.ProtuStrankaListFormated_1">
      <item>APERITIVO d.o.o. zastupanog po punomoćniku Branimir Boban</item>
    </derivirana_varijabla>
  </DomainObject.Predmet.ProtuStrankaListFormated>
  <DomainObject.Predmet.ProtuStrankaListFormatedOIB>
    <izvorni_sadrzaj>
      <item>APERITIVO d.o.o., OIB 59224906090 zastupanog po punomoćniku Branimir Boban</item>
    </izvorni_sadrzaj>
    <derivirana_varijabla naziv="DomainObject.Predmet.ProtuStrankaListFormatedOIB_1">
      <item>APERITIVO d.o.o., OIB 59224906090 zastupanog po punomoćniku Branimir Boban</item>
    </derivirana_varijabla>
  </DomainObject.Predmet.ProtuStrankaListFormatedOIB>
  <DomainObject.Predmet.ProtuStrankaListFormatedWithAdress>
    <izvorni_sadrzaj>
      <item>APERITIVO d.o.o., Vodovodna ulica 18B, 10291 Kraj Donji zastupanog po punomoćniku Branimir Boban</item>
    </izvorni_sadrzaj>
    <derivirana_varijabla naziv="DomainObject.Predmet.ProtuStrankaListFormatedWithAdress_1">
      <item>APERITIVO d.o.o., Vodovodna ulica 18B, 10291 Kraj Donji zastupanog po punomoćniku Branimir Boban</item>
    </derivirana_varijabla>
  </DomainObject.Predmet.ProtuStrankaListFormatedWithAdress>
  <DomainObject.Predmet.ProtuStrankaListFormatedWithAdressOIB>
    <izvorni_sadrzaj>
      <item>APERITIVO d.o.o., OIB 59224906090, Vodovodna ulica 18B, 10291 Kraj Donji zastupanog po punomoćniku Branimir Boban</item>
    </izvorni_sadrzaj>
    <derivirana_varijabla naziv="DomainObject.Predmet.ProtuStrankaListFormatedWithAdressOIB_1">
      <item>APERITIVO d.o.o., OIB 59224906090, Vodovodna ulica 18B, 10291 Kraj Donji zastupanog po punomoćniku Branimir Boban</item>
    </derivirana_varijabla>
  </DomainObject.Predmet.ProtuStrankaListFormatedWithAdressOIB>
  <DomainObject.Predmet.ProtuStrankaListNazivFormated>
    <izvorni_sadrzaj>
      <item>APERITIVO d.o.o.</item>
    </izvorni_sadrzaj>
    <derivirana_varijabla naziv="DomainObject.Predmet.ProtuStrankaListNazivFormated_1">
      <item>APERITIVO d.o.o.</item>
    </derivirana_varijabla>
  </DomainObject.Predmet.ProtuStrankaListNazivFormated>
  <DomainObject.Predmet.ProtuStrankaListNazivFormatedOIB>
    <izvorni_sadrzaj>
      <item>APERITIVO d.o.o., OIB 59224906090</item>
    </izvorni_sadrzaj>
    <derivirana_varijabla naziv="DomainObject.Predmet.ProtuStrankaListNazivFormatedOIB_1">
      <item>APERITIVO d.o.o., OIB 59224906090</item>
    </derivirana_varijabla>
  </DomainObject.Predmet.ProtuStrankaListNazivFormatedOIB>
  <DomainObject.Predmet.OstaliListFormated>
    <izvorni_sadrzaj>
      <item>Branimir Boban punomoćnik sudionika u postupku APERITIVO d.o.o.</item>
    </izvorni_sadrzaj>
    <derivirana_varijabla naziv="DomainObject.Predmet.OstaliListFormated_1">
      <item>Branimir Boban punomoćnik sudionika u postupku APERITIVO d.o.o.</item>
    </derivirana_varijabla>
  </DomainObject.Predmet.OstaliListFormated>
  <DomainObject.Predmet.OstaliListFormatedOIB>
    <izvorni_sadrzaj>
      <item>Branimir Boban, OIB 46865092064 punomoćnik sudionika u postupku APERITIVO d.o.o.</item>
    </izvorni_sadrzaj>
    <derivirana_varijabla naziv="DomainObject.Predmet.OstaliListFormatedOIB_1">
      <item>Branimir Boban, OIB 46865092064 punomoćnik sudionika u postupku APERITIVO d.o.o.</item>
    </derivirana_varijabla>
  </DomainObject.Predmet.OstaliListFormatedOIB>
  <DomainObject.Predmet.OstaliListFormatedWithAdress>
    <izvorni_sadrzaj>
      <item>Branimir Boban, Vodovodna 18b, 10291 Kraj Donji punomoćnik sudionika u postupku APERITIVO d.o.o.</item>
    </izvorni_sadrzaj>
    <derivirana_varijabla naziv="DomainObject.Predmet.OstaliListFormatedWithAdress_1">
      <item>Branimir Boban, Vodovodna 18b, 10291 Kraj Donji punomoćnik sudionika u postupku APERITIVO d.o.o.</item>
    </derivirana_varijabla>
  </DomainObject.Predmet.OstaliListFormatedWithAdress>
  <DomainObject.Predmet.OstaliListFormatedWithAdressOIB>
    <izvorni_sadrzaj>
      <item>Branimir Boban, OIB 46865092064, Vodovodna 18b, 10291 Kraj Donji punomoćnik sudionika u postupku APERITIVO d.o.o.</item>
    </izvorni_sadrzaj>
    <derivirana_varijabla naziv="DomainObject.Predmet.OstaliListFormatedWithAdressOIB_1">
      <item>Branimir Boban, OIB 46865092064, Vodovodna 18b, 10291 Kraj Donji punomoćnik sudionika u postupku APERITIVO d.o.o.</item>
    </derivirana_varijabla>
  </DomainObject.Predmet.OstaliListFormatedWithAdressOIB>
  <DomainObject.Predmet.OstaliListNazivFormated>
    <izvorni_sadrzaj>
      <item>Branimir Boban</item>
    </izvorni_sadrzaj>
    <derivirana_varijabla naziv="DomainObject.Predmet.OstaliListNazivFormated_1">
      <item>Branimir Boban</item>
    </derivirana_varijabla>
  </DomainObject.Predmet.OstaliListNazivFormated>
  <DomainObject.Predmet.OstaliListNazivFormatedOIB>
    <izvorni_sadrzaj>
      <item>Branimir Boban, OIB 46865092064</item>
    </izvorni_sadrzaj>
    <derivirana_varijabla naziv="DomainObject.Predmet.OstaliListNazivFormatedOIB_1">
      <item>Branimir Boban, OIB 46865092064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APERITIVO d.o.o.</izvorni_sadrzaj>
    <derivirana_varijabla naziv="DomainObject.Predmet.ProtustrankaIDrugi_1">APERITIVO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APERITIVO d.o.o., OIB 59224906090, Vodovodna ulica 18B, 10291 Kraj Donji</izvorni_sadrzaj>
    <derivirana_varijabla naziv="DomainObject.Predmet.ProtustrankaIDrugiAdressOIB_1">APERITIVO d.o.o., OIB 59224906090, Vodovodna ulica 18B,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APERITIVO d.o.o.</item>
      <item>Branimir Boban</item>
    </izvorni_sadrzaj>
    <derivirana_varijabla naziv="DomainObject.Predmet.SudioniciListNaziv_1">
      <item>FINA Regionalni centar Zagreb</item>
      <item>APERITIVO d.o.o.</item>
      <item>Branimir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izvorni_sadrzaj>
    <derivirana_varijabla naziv="DomainObject.Predmet.SudioniciListAdressOIB_1"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59224906090</item>
      <item>, OIB 46865092064</item>
    </izvorni_sadrzaj>
    <derivirana_varijabla naziv="DomainObject.Predmet.SudioniciListNazivOIB_1">
      <item>, OIB 85821130368</item>
      <item>, OIB 59224906090</item>
      <item>, OIB 46865092064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  <item>Stjepan Lović, OIB 25964288839, Preradovićeva 13 Zagreb</item>
    </izvorni_sadrzaj>
    <derivirana_varijabla naziv="DomainObject.Predmet.StecajniUpraviteljiListAddressOIB_1">
      <item>Stjepan Lović, OIB 25964288839, Preradovićeva 13 Zagreb</item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B5720-9E84-4BBA-9F1D-1FDDF00D7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880</properties:Words>
  <properties:Characters>4709</properties:Characters>
  <properties:Lines>111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2017-07-11T10:33:00Z</dcterms:created>
  <dc:creator>x</dc:creator>
  <cp:lastModifiedBy>Žana Livaja</cp:lastModifiedBy>
  <cp:lastPrinted>2017-07-11T10:51:00Z</cp:lastPrinted>
  <dcterms:modified xmlns:xsi="http://www.w3.org/2001/XMLSchema-instance" xsi:type="dcterms:W3CDTF">2017-07-11T10:51:00Z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