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74f0" w14:paraId="39c74f0" w:rsidRDefault="00006969" w:rsidP="00006969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E0200D">
        <w:t>411</w:t>
      </w:r>
      <w:r w:rsidR="00FF797A" w:rsidRPr="00CE7D6D">
        <w:t>/16-</w:t>
      </w:r>
      <w:r w:rsidR="00E0200D">
        <w:t>83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B6070F">
        <w:t xml:space="preserve">, </w:t>
      </w:r>
      <w:r w:rsidR="00B6070F" w:rsidRPr="002C2297">
        <w:t xml:space="preserve"> koga zastupa stečajni upravitelj </w:t>
      </w:r>
      <w:r w:rsidR="00E0200D">
        <w:t>Milan Ljubičić,</w:t>
      </w:r>
      <w:r w:rsidRPr="00CE7D6D">
        <w:t xml:space="preserve"> dana </w:t>
      </w:r>
      <w:r w:rsidR="00E0200D">
        <w:t>3. veljače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0B4A2B" w:rsidR="00B6070F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FF797A" w:rsidRPr="00CE7D6D">
        <w:t xml:space="preserve"> </w:t>
      </w:r>
      <w:r w:rsidRPr="00CE7D6D">
        <w:t xml:space="preserve">i to </w:t>
      </w:r>
      <w:r w:rsidR="00B6070F">
        <w:t xml:space="preserve">nekretnine: </w:t>
      </w:r>
    </w:p>
    <w:p w:rsidRDefault="00B6070F" w:rsidP="00B6070F" w:rsidR="00B6070F">
      <w:pPr>
        <w:pStyle w:val="Odlomakpopisa"/>
        <w:ind w:left="1080"/>
        <w:jc w:val="both"/>
      </w:pPr>
    </w:p>
    <w:p w:rsidRDefault="00E552B2" w:rsidP="00E552B2" w:rsidR="00E552B2">
      <w:pPr>
        <w:pStyle w:val="Odlomakpopisa"/>
        <w:numPr>
          <w:ilvl w:val="0"/>
          <w:numId w:val="14"/>
        </w:numPr>
        <w:jc w:val="both"/>
      </w:pPr>
      <w:r>
        <w:t xml:space="preserve">čest. zem. </w:t>
      </w:r>
      <w:r w:rsidR="00E0200D">
        <w:t>4911/2</w:t>
      </w:r>
      <w:r>
        <w:t xml:space="preserve">, zk. ul. </w:t>
      </w:r>
      <w:r w:rsidR="00E0200D">
        <w:t>8218</w:t>
      </w:r>
      <w:r>
        <w:t xml:space="preserve">, k.o. </w:t>
      </w:r>
      <w:r w:rsidR="00E0200D">
        <w:t>Šibenik</w:t>
      </w:r>
      <w:r>
        <w:t xml:space="preserve">, površine </w:t>
      </w:r>
      <w:r w:rsidR="00E0200D">
        <w:t>1351</w:t>
      </w:r>
      <w:r>
        <w:t xml:space="preserve"> m2, u naravi </w:t>
      </w:r>
      <w:r w:rsidR="00E0200D">
        <w:t>pašnjak</w:t>
      </w:r>
      <w:r>
        <w:t>,</w:t>
      </w:r>
    </w:p>
    <w:p w:rsidRDefault="00E0200D" w:rsidP="00E552B2" w:rsidR="00E0200D">
      <w:pPr>
        <w:pStyle w:val="Odlomakpopisa"/>
        <w:numPr>
          <w:ilvl w:val="0"/>
          <w:numId w:val="14"/>
        </w:numPr>
        <w:jc w:val="both"/>
      </w:pPr>
      <w:r>
        <w:t>čest. zem. 4911/3, zk. ul. 8218, k.o. Šibenik, površine 1185 m2, u naravi pašnjak,</w:t>
      </w:r>
    </w:p>
    <w:p w:rsidRDefault="00E0200D" w:rsidP="00E552B2" w:rsidR="00E0200D">
      <w:pPr>
        <w:pStyle w:val="Odlomakpopisa"/>
        <w:numPr>
          <w:ilvl w:val="0"/>
          <w:numId w:val="14"/>
        </w:numPr>
        <w:jc w:val="both"/>
      </w:pPr>
      <w:r>
        <w:t>čest. zem. 4911/4, zk. ul. 8218, k.o. Šibenik, površine 923 m2, u naravi pašnjak.</w:t>
      </w:r>
    </w:p>
    <w:p w:rsidRDefault="00E0200D" w:rsidP="00E0200D" w:rsidR="00E0200D">
      <w:pPr>
        <w:jc w:val="both"/>
      </w:pPr>
    </w:p>
    <w:p w:rsidRDefault="00E0200D" w:rsidP="00E0200D" w:rsidR="00E0200D">
      <w:pPr>
        <w:pStyle w:val="Odlomakpopisa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E552B2">
        <w:t>nekretninama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8A67A1">
        <w:t>Milana Đurice iz Šibenika, Trtarska 124, OIB: 65813187930.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E0200D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</w:t>
      </w:r>
      <w:r w:rsidR="008A67A1">
        <w:t>a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</w:t>
      </w:r>
      <w:r w:rsidR="008A67A1">
        <w:t xml:space="preserve"> u stečaju, a</w:t>
      </w:r>
      <w:r w:rsidR="00E0200D">
        <w:t xml:space="preserve"> u odnosu na nekretnine:</w:t>
      </w:r>
    </w:p>
    <w:p w:rsidRDefault="00E0200D" w:rsidP="00E0200D" w:rsidR="00E0200D">
      <w:pPr>
        <w:pStyle w:val="Odlomakpopisa"/>
      </w:pPr>
    </w:p>
    <w:p w:rsidRDefault="00E0200D" w:rsidP="00E0200D" w:rsidR="00E0200D">
      <w:pPr>
        <w:pStyle w:val="Odlomakpopisa"/>
        <w:numPr>
          <w:ilvl w:val="0"/>
          <w:numId w:val="14"/>
        </w:numPr>
        <w:jc w:val="both"/>
      </w:pPr>
      <w:r>
        <w:t>čest. zem. 4911/2, zk. ul. 8218, k.o. Šibenik, površine 1351 m2, u naravi pašnjak,</w:t>
      </w:r>
    </w:p>
    <w:p w:rsidRDefault="00E0200D" w:rsidP="00E0200D" w:rsidR="00E0200D">
      <w:pPr>
        <w:pStyle w:val="Odlomakpopisa"/>
        <w:numPr>
          <w:ilvl w:val="0"/>
          <w:numId w:val="14"/>
        </w:numPr>
        <w:jc w:val="both"/>
      </w:pPr>
      <w:r>
        <w:t>čest. zem. 4911/3, zk. ul. 8218, k.o. Šibenik, površine 1185 m2, u naravi pašnjak,</w:t>
      </w:r>
    </w:p>
    <w:p w:rsidRDefault="00E0200D" w:rsidP="00E0200D" w:rsidR="00E0200D">
      <w:pPr>
        <w:pStyle w:val="Odlomakpopisa"/>
        <w:numPr>
          <w:ilvl w:val="0"/>
          <w:numId w:val="14"/>
        </w:numPr>
        <w:jc w:val="both"/>
      </w:pPr>
      <w:r>
        <w:t>čest. zem. 4911/4, zk. ul. 8218, k.o. Šibenik, površine 923 m2, u naravi pašnjak.</w:t>
      </w:r>
    </w:p>
    <w:p w:rsidRDefault="00E0200D" w:rsidP="00E0200D" w:rsidR="00E0200D">
      <w:pPr>
        <w:pStyle w:val="Odlomakpopisa"/>
        <w:jc w:val="both"/>
      </w:pPr>
    </w:p>
    <w:p w:rsidRDefault="00E0200D" w:rsidP="00E0200D" w:rsidR="0036508C" w:rsidRPr="00CE7D6D">
      <w:pPr>
        <w:pStyle w:val="Odlomakpopisa"/>
        <w:ind w:left="1080"/>
        <w:jc w:val="center"/>
      </w:pPr>
      <w:r>
        <w:t xml:space="preserve"> </w:t>
      </w:r>
      <w:r w:rsidR="0036508C"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E0200D">
        <w:t>411</w:t>
      </w:r>
      <w:r w:rsidR="006212E6" w:rsidRPr="00CE7D6D">
        <w:t>/16</w:t>
      </w:r>
      <w:r w:rsidR="00852B0D" w:rsidRPr="00CE7D6D">
        <w:t>-</w:t>
      </w:r>
      <w:r w:rsidR="00E0200D">
        <w:t>11</w:t>
      </w:r>
      <w:r w:rsidR="00433D1F" w:rsidRPr="00CE7D6D">
        <w:t xml:space="preserve"> </w:t>
      </w:r>
      <w:r w:rsidRPr="00CE7D6D">
        <w:t xml:space="preserve">od </w:t>
      </w:r>
      <w:r w:rsidR="00E0200D">
        <w:t>9. lipnja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E0200D" w:rsidRPr="00341E81">
        <w:t>TLM TVORNICA LAKIH METALA d.d.</w:t>
      </w:r>
      <w:r w:rsidR="00E0200D">
        <w:t xml:space="preserve"> u stečaju</w:t>
      </w:r>
      <w:r w:rsidR="00E0200D" w:rsidRPr="00341E81">
        <w:t>, Šibenik, Ulica Narodnog preporoda 12, OIB: 71112635487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>
      <w:pPr>
        <w:ind w:firstLine="708"/>
        <w:jc w:val="both"/>
      </w:pPr>
      <w:r w:rsidRPr="00CE7D6D">
        <w:lastRenderedPageBreak/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8A67A1" w:rsidP="0094184A" w:rsidR="008A67A1">
      <w:pPr>
        <w:ind w:firstLine="708"/>
        <w:jc w:val="both"/>
      </w:pPr>
      <w:r>
        <w:t>U međuvremenu je Općinski sud u Šibeniku postupajući po prijedlogu za ovrhu Miloša Đurice rješenjem broj Ovr-429/16 odredio ovrhu na temelju pravomoćne i ovršne isprave – presude Općinskog suda u Šibeniku poslovni broj 5P-501/14 koja je potvrđena odlukom Županijskog suda u Šibeniku broj Gž x-51/15. Međutim, kako je u međuvremenu n</w:t>
      </w:r>
      <w:r w:rsidR="00CC719F">
        <w:t>ad ste</w:t>
      </w:r>
      <w:r>
        <w:t>č</w:t>
      </w:r>
      <w:r w:rsidR="00CC719F">
        <w:t>a</w:t>
      </w:r>
      <w:r>
        <w:t>jnim dužnikom kao vlasnikom tih nekretnina otvoren stečajni postupak Općinski sud u Šibeniku je prekinuo postupak, oglasio se stvarno nenadležnim i po pravomoćnosti rješenja spis proslijedio ovom sudu radi prodaje u stečajnom postupku.</w:t>
      </w:r>
    </w:p>
    <w:p w:rsidRDefault="00CC719F" w:rsidP="008A67A1" w:rsidR="00852B0D" w:rsidRPr="00CE7D6D">
      <w:pPr>
        <w:ind w:firstLine="708"/>
        <w:jc w:val="both"/>
        <w:rPr>
          <w:b/>
        </w:rPr>
      </w:pPr>
      <w:r>
        <w:t>Dakle, n</w:t>
      </w:r>
      <w:r w:rsidR="0039490D" w:rsidRPr="00CE7D6D">
        <w:t xml:space="preserve">a </w:t>
      </w:r>
      <w:r w:rsidR="00E552B2">
        <w:t>nekretninama</w:t>
      </w:r>
      <w:r w:rsidR="0039490D" w:rsidRPr="00CE7D6D">
        <w:t xml:space="preserve"> iz točke I. ovog </w:t>
      </w:r>
      <w:r w:rsidR="0094184A" w:rsidRPr="00CE7D6D">
        <w:t>rješenja</w:t>
      </w:r>
      <w:r w:rsidR="0039490D" w:rsidRPr="00CE7D6D">
        <w:t xml:space="preserve"> postoji </w:t>
      </w:r>
      <w:r w:rsidR="004F4935">
        <w:t>upisan je teret</w:t>
      </w:r>
      <w:r w:rsidR="0039490D" w:rsidRPr="00CE7D6D">
        <w:t xml:space="preserve"> u korist </w:t>
      </w:r>
      <w:r w:rsidR="004F4935">
        <w:t>Milana Đurice iz Šibenika, Trtarska 124, OIB: 65813187930, a u smislu odvojenog namirenja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E0200D">
        <w:t>3. veljače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ED1" w:rsidP="004F4935" w:rsidR="00394ED1">
      <w:pPr>
        <w:jc w:val="right"/>
      </w:pPr>
      <w:r>
        <w:t xml:space="preserve">                                                     </w:t>
      </w:r>
      <w:r w:rsidR="00E0200D">
        <w:t>Sutkinja:</w:t>
      </w:r>
    </w:p>
    <w:p w:rsidRDefault="004F4935" w:rsidP="004F4935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 w:rsidR="00E0200D">
        <w:t>Milan Ljubičić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0200D">
        <w:t>Šibenik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7A1" w:rsidR="008A67A1">
      <w:r>
        <w:separator/>
      </w:r>
    </w:p>
  </w:endnote>
  <w:endnote w:id="0" w:type="continuationSeparator">
    <w:p w:rsidRDefault="008A67A1" w:rsidR="008A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7A1" w:rsidR="008A67A1">
      <w:r>
        <w:separator/>
      </w:r>
    </w:p>
  </w:footnote>
  <w:footnote w:id="0" w:type="continuationSeparator">
    <w:p w:rsidRDefault="008A67A1" w:rsidR="008A6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7A1" w:rsidP="00F62ECF" w:rsidR="008A67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67A1" w:rsidR="008A67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7A1" w:rsidP="00F62ECF" w:rsidR="008A67A1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E641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8A67A1" w:rsidP="00006969" w:rsidR="008A67A1" w:rsidRPr="00006969">
    <w:pPr>
      <w:jc w:val="right"/>
    </w:pPr>
    <w:r>
      <w:t xml:space="preserve">Posl. br.: </w:t>
    </w:r>
    <w:r w:rsidRPr="00006969">
      <w:t>1 St-</w:t>
    </w:r>
    <w:r>
      <w:t>411/16-83</w:t>
    </w:r>
  </w:p>
  <w:p w:rsidRDefault="008A67A1" w:rsidP="00006969" w:rsidR="008A67A1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4F4935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67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E641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C719F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St-411/2016-83</izvorni_sadrzaj>
    <derivirana_varijabla naziv="DomainObject.Oznaka_1">St-411/2016-83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 OD 28.12.16.</izvorni_sadrzaj>
    <derivirana_varijabla naziv="DomainObject.Predmet.Opis_1">SPIS U REF. OD 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St-411/2016-83</izvorni_sadrzaj>
    <derivirana_varijabla naziv="DomainObject.PoslovniBrojDokumenta_1">St-411/2016-83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34760-B597-4349-804D-1C40DFA8A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548</properties:Words>
  <properties:Characters>2841</properties:Characters>
  <properties:Lines>83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2017-02-03T08:47:00Z</dcterms:created>
  <dc:creator>Srđan Gavranić</dc:creator>
  <cp:lastModifiedBy>wsadmin</cp:lastModifiedBy>
  <cp:lastPrinted>2016-11-21T14:07:00Z</cp:lastPrinted>
  <dcterms:modified xmlns:xsi="http://www.w3.org/2001/XMLSchema-instance" xsi:type="dcterms:W3CDTF">2017-02-03T13:21:00Z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St-411/2016-83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