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8cfd" w14:paraId="0508cfd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50F38">
        <w:t>82</w:t>
      </w:r>
      <w:r w:rsidR="00D16886">
        <w:t>09</w:t>
      </w:r>
      <w:r w:rsidR="00471539">
        <w:t>/15</w:t>
      </w:r>
      <w:r w:rsidR="00BC00B6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B63D1E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FE58FF" w:rsidRPr="00FE58FF">
        <w:t>MILOVAN PROMET d.o.o.</w:t>
      </w:r>
      <w:r w:rsidR="00DD101C">
        <w:t>,</w:t>
      </w:r>
      <w:r w:rsidR="007A7999" w:rsidRPr="007A7999">
        <w:t xml:space="preserve"> </w:t>
      </w:r>
      <w:r w:rsidR="00FE58FF" w:rsidRPr="00FE58FF">
        <w:t>Ulica Grada Vukovara 271</w:t>
      </w:r>
      <w:r w:rsidR="003A5F54" w:rsidRPr="007A7999">
        <w:t>,</w:t>
      </w:r>
      <w:r w:rsidR="00DF6859" w:rsidRPr="007A7999">
        <w:t xml:space="preserve"> </w:t>
      </w:r>
      <w:r w:rsidR="009841D4" w:rsidRPr="009841D4">
        <w:t>Zagreb</w:t>
      </w:r>
      <w:r w:rsidR="00DF6859" w:rsidRPr="007A7999">
        <w:t>,</w:t>
      </w:r>
      <w:r w:rsidR="003A5F54" w:rsidRPr="007A7999">
        <w:t xml:space="preserve"> OIB: </w:t>
      </w:r>
      <w:r w:rsidR="00FE58FF" w:rsidRPr="00FE58FF">
        <w:t>70777957317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FE58FF">
        <w:t>82.399,53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406A2"/>
    <w:rsid w:val="00084D66"/>
    <w:rsid w:val="00084E58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60731"/>
    <w:rsid w:val="00971EEF"/>
    <w:rsid w:val="009841D4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BC00B6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50F38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8209</izvorni_sadrzaj>
    <derivirana_varijabla naziv="DomainObject.Predmet.Broj_1">8209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St-8209/2015</izvorni_sadrzaj>
    <derivirana_varijabla naziv="DomainObject.Predmet.OznakaBroj_1">St-8209/2015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MILOVAN PROMET d.o.o.</izvorni_sadrzaj>
    <derivirana_varijabla naziv="DomainObject.Predmet.ProtustrankaFormated_1">  MILOVAN PROMET d.o.o.</derivirana_varijabla>
  </DomainObject.Predmet.ProtustrankaFormated>
  <DomainObject.Predmet.ProtustrankaFormatedOIB>
    <izvorni_sadrzaj>  MILOVAN PROMET d.o.o., OIB 70777957317</izvorni_sadrzaj>
    <derivirana_varijabla naziv="DomainObject.Predmet.ProtustrankaFormatedOIB_1">  MILOVAN PROMET d.o.o., OIB 70777957317</derivirana_varijabla>
  </DomainObject.Predmet.ProtustrankaFormatedOIB>
  <DomainObject.Predmet.ProtustrankaFormatedWithAdress>
    <izvorni_sadrzaj> MILOVAN PROMET d.o.o., Ulica Grada Vukovara 271, 10000 Zagreb</izvorni_sadrzaj>
    <derivirana_varijabla naziv="DomainObject.Predmet.ProtustrankaFormatedWithAdress_1"> MILOVAN PROMET d.o.o., Ulica Grada Vukovara 271, 10000 Zagreb</derivirana_varijabla>
  </DomainObject.Predmet.ProtustrankaFormatedWithAdress>
  <DomainObject.Predmet.ProtustrankaFormatedWithAdressOIB>
    <izvorni_sadrzaj> MILOVAN PROMET d.o.o., OIB 70777957317, Ulica Grada Vukovara 271, 10000 Zagreb</izvorni_sadrzaj>
    <derivirana_varijabla naziv="DomainObject.Predmet.ProtustrankaFormatedWithAdressOIB_1"> MILOVAN PROMET d.o.o., OIB 70777957317, Ulica Grada Vukovara 271, 10000 Zagreb</derivirana_varijabla>
  </DomainObject.Predmet.ProtustrankaFormatedWithAdressOIB>
  <DomainObject.Predmet.ProtustrankaWithAdress>
    <izvorni_sadrzaj>MILOVAN PROMET d.o.o. Ulica Grada Vukovara 271, 10000 Zagreb</izvorni_sadrzaj>
    <derivirana_varijabla naziv="DomainObject.Predmet.ProtustrankaWithAdress_1">MILOVAN PROMET d.o.o. Ulica Grada Vukovara 271, 10000 Zagreb</derivirana_varijabla>
  </DomainObject.Predmet.ProtustrankaWithAdress>
  <DomainObject.Predmet.ProtustrankaWithAdressOIB>
    <izvorni_sadrzaj>MILOVAN PROMET d.o.o., OIB 70777957317, Ulica Grada Vukovara 271, 10000 Zagreb</izvorni_sadrzaj>
    <derivirana_varijabla naziv="DomainObject.Predmet.ProtustrankaWithAdressOIB_1">MILOVAN PROMET d.o.o., OIB 70777957317, Ulica Grada Vukovara 271, 10000 Zagreb</derivirana_varijabla>
  </DomainObject.Predmet.ProtustrankaWithAdressOIB>
  <DomainObject.Predmet.ProtustrankaNazivFormated>
    <izvorni_sadrzaj>MILOVAN PROMET d.o.o.</izvorni_sadrzaj>
    <derivirana_varijabla naziv="DomainObject.Predmet.ProtustrankaNazivFormated_1">MILOVAN PROMET d.o.o.</derivirana_varijabla>
  </DomainObject.Predmet.ProtustrankaNazivFormated>
  <DomainObject.Predmet.ProtustrankaNazivFormatedOIB>
    <izvorni_sadrzaj>MILOVAN PROMET d.o.o., OIB 70777957317</izvorni_sadrzaj>
    <derivirana_varijabla naziv="DomainObject.Predmet.ProtustrankaNazivFormatedOIB_1">MILOVAN PROMET d.o.o., OIB 70777957317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MILOVAN PROMET d.o.o.</item>
    </izvorni_sadrzaj>
    <derivirana_varijabla naziv="DomainObject.Predmet.ProtuStrankaListFormated_1">
      <item>MILOVAN PROMET d.o.o.</item>
    </derivirana_varijabla>
  </DomainObject.Predmet.ProtuStrankaListFormated>
  <DomainObject.Predmet.ProtuStrankaListFormatedOIB>
    <izvorni_sadrzaj>
      <item>MILOVAN PROMET d.o.o., OIB 70777957317</item>
    </izvorni_sadrzaj>
    <derivirana_varijabla naziv="DomainObject.Predmet.ProtuStrankaListFormatedOIB_1">
      <item>MILOVAN PROMET d.o.o., OIB 70777957317</item>
    </derivirana_varijabla>
  </DomainObject.Predmet.ProtuStrankaListFormatedOIB>
  <DomainObject.Predmet.ProtuStrankaListFormatedWithAdress>
    <izvorni_sadrzaj>
      <item>MILOVAN PROMET d.o.o., Ulica Grada Vukovara 271, 10000 Zagreb</item>
    </izvorni_sadrzaj>
    <derivirana_varijabla naziv="DomainObject.Predmet.ProtuStrankaListFormatedWithAdress_1">
      <item>MILOVAN PROMET d.o.o., Ulica Grada Vukovara 271, 10000 Zagreb</item>
    </derivirana_varijabla>
  </DomainObject.Predmet.ProtuStrankaListFormatedWithAdress>
  <DomainObject.Predmet.ProtuStrankaListFormatedWithAdressOIB>
    <izvorni_sadrzaj>
      <item>MILOVAN PROMET d.o.o., OIB 70777957317, Ulica Grada Vukovara 271, 10000 Zagreb</item>
    </izvorni_sadrzaj>
    <derivirana_varijabla naziv="DomainObject.Predmet.ProtuStrankaListFormatedWithAdressOIB_1">
      <item>MILOVAN PROMET d.o.o., OIB 70777957317, Ulica Grada Vukovara 271, 10000 Zagreb</item>
    </derivirana_varijabla>
  </DomainObject.Predmet.ProtuStrankaListFormatedWithAdressOIB>
  <DomainObject.Predmet.ProtuStrankaListNazivFormated>
    <izvorni_sadrzaj>
      <item>MILOVAN PROMET d.o.o.</item>
    </izvorni_sadrzaj>
    <derivirana_varijabla naziv="DomainObject.Predmet.ProtuStrankaListNazivFormated_1">
      <item>MILOVAN PROMET d.o.o.</item>
    </derivirana_varijabla>
  </DomainObject.Predmet.ProtuStrankaListNazivFormated>
  <DomainObject.Predmet.ProtuStrankaListNazivFormatedOIB>
    <izvorni_sadrzaj>
      <item>MILOVAN PROMET d.o.o., OIB 70777957317</item>
    </izvorni_sadrzaj>
    <derivirana_varijabla naziv="DomainObject.Predmet.ProtuStrankaListNazivFormatedOIB_1">
      <item>MILOVAN PROMET d.o.o., OIB 70777957317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MILOVAN PROMET d.o.o.</izvorni_sadrzaj>
    <derivirana_varijabla naziv="DomainObject.Predmet.ProtustrankaIDrugi_1">MILOVAN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MILOVAN PROMET d.o.o., OIB 70777957317, Ulica Grada Vukovara 271, 10000 Zagreb</izvorni_sadrzaj>
    <derivirana_varijabla naziv="DomainObject.Predmet.ProtustrankaIDrugiAdressOIB_1">MILOVAN PROMET d.o.o., OIB 70777957317,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MILOVAN PROMET d.o.o.</item>
    </izvorni_sadrzaj>
    <derivirana_varijabla naziv="DomainObject.Predmet.SudioniciListNaziv_1">
      <item>FINA Regionalni centar Zagreb</item>
      <item>MILOVAN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MILOVAN PROMET d.o.o., OIB 70777957317, Ulica Grada Vukovara 271,10000 Zagreb</item>
    </izvorni_sadrzaj>
    <derivirana_varijabla naziv="DomainObject.Predmet.SudioniciListAdressOIB_1">
      <item>FINA Regionalni centar Zagreb, OIB 85821130368, Trg svibanjskih žrtava 1995. 1,10000 Zagreb</item>
      <item>MILOVAN PROMET d.o.o., OIB 70777957317,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70777957317</item>
    </izvorni_sadrzaj>
    <derivirana_varijabla naziv="DomainObject.Predmet.SudioniciListNazivOIB_1">
      <item>, OIB 85821130368</item>
      <item>, OIB 70777957317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FB7EF-B36E-4904-BA39-11CAEC217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1321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2016-02-23T12:36:00Z</dcterms:created>
  <dc:creator>ilukac</dc:creator>
  <cp:lastModifiedBy>Tanja Štraubert</cp:lastModifiedBy>
  <cp:lastPrinted>2016-02-24T09:56:00Z</cp:lastPrinted>
  <dcterms:modified xmlns:xsi="http://www.w3.org/2001/XMLSchema-instance" xsi:type="dcterms:W3CDTF">2016-02-24T09:56:00Z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