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89ac" w14:paraId="e8489ac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F50553">
        <w:rPr>
          <w:b/>
          <w:sz w:val="22"/>
          <w:szCs w:val="22"/>
        </w:rPr>
        <w:t>932/2016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5E71C3">
        <w:rPr>
          <w:sz w:val="22"/>
          <w:szCs w:val="22"/>
        </w:rPr>
        <w:t xml:space="preserve">KOSIJER d.o.o., </w:t>
      </w:r>
      <w:r w:rsidR="002064E8">
        <w:rPr>
          <w:sz w:val="22"/>
          <w:szCs w:val="22"/>
        </w:rPr>
        <w:t xml:space="preserve">MBS:, 090019939, </w:t>
      </w:r>
      <w:r w:rsidR="005E71C3">
        <w:rPr>
          <w:sz w:val="22"/>
          <w:szCs w:val="22"/>
        </w:rPr>
        <w:t xml:space="preserve">OIB: 00409059467, </w:t>
      </w:r>
      <w:r w:rsidR="002064E8">
        <w:rPr>
          <w:sz w:val="22"/>
          <w:szCs w:val="22"/>
        </w:rPr>
        <w:t xml:space="preserve">Pločice, Molunat 38, </w:t>
      </w:r>
      <w:r w:rsidR="006A704B">
        <w:rPr>
          <w:sz w:val="22"/>
          <w:szCs w:val="22"/>
        </w:rPr>
        <w:t xml:space="preserve"> </w:t>
      </w:r>
      <w:r w:rsidR="002064E8">
        <w:rPr>
          <w:sz w:val="22"/>
          <w:szCs w:val="22"/>
        </w:rPr>
        <w:t xml:space="preserve">11. travnja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7F3151">
        <w:rPr>
          <w:sz w:val="22"/>
          <w:szCs w:val="22"/>
        </w:rPr>
        <w:t xml:space="preserve">KOSIJER d.o.o., MBS:, 090019939, OIB: 00409059467, Pločice, Molunat 38,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65BE0">
        <w:rPr>
          <w:sz w:val="22"/>
          <w:szCs w:val="22"/>
        </w:rPr>
        <w:t xml:space="preserve"> </w:t>
      </w:r>
      <w:r w:rsidR="005E376C">
        <w:rPr>
          <w:sz w:val="22"/>
          <w:szCs w:val="22"/>
        </w:rPr>
        <w:t xml:space="preserve">KOSIJER d.o.o., MBS:, 090019939, OIB: 00409059467, Pločice, Molunat 38,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993B18">
        <w:rPr>
          <w:sz w:val="22"/>
          <w:szCs w:val="22"/>
        </w:rPr>
        <w:t>458.867,14</w:t>
      </w:r>
      <w:r w:rsidR="00F66C2F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993B18">
        <w:rPr>
          <w:b/>
        </w:rPr>
        <w:t>11. travnja</w:t>
      </w:r>
      <w:r w:rsidR="003E41BB">
        <w:rPr>
          <w:b/>
        </w:rPr>
        <w:t xml:space="preserve">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587542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125BA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D154C"/>
    <w:rsid w:val="001E5487"/>
    <w:rsid w:val="001E59CC"/>
    <w:rsid w:val="002064E8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87542"/>
    <w:rsid w:val="0059710E"/>
    <w:rsid w:val="00597E8B"/>
    <w:rsid w:val="005C3CC8"/>
    <w:rsid w:val="005E376C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3151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93B18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0553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12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5B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5B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5B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5B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12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5B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5B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5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5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KOSIJER d.o.o. za hortikulturu, graditeljstvo i usluge</izvorni_sadrzaj>
    <derivirana_varijabla naziv="DomainObject.Predmet.ProtustrankaFormated_1">  KOSIJER d.o.o. za hortikulturu, graditeljstvo i usluge</derivirana_varijabla>
  </DomainObject.Predmet.ProtustrankaFormated>
  <DomainObject.Predmet.ProtustrankaFormatedOIB>
    <izvorni_sadrzaj>  KOSIJER d.o.o. za hortikulturu, graditeljstvo i usluge, OIB 00409059467</izvorni_sadrzaj>
    <derivirana_varijabla naziv="DomainObject.Predmet.ProtustrankaFormatedOIB_1">  KOSIJER d.o.o. za hortikulturu, graditeljstvo i usluge, OIB 00409059467</derivirana_varijabla>
  </DomainObject.Predmet.ProtustrankaFormatedOIB>
  <DomainObject.Predmet.ProtustrankaFormatedWithAdress>
    <izvorni_sadrzaj> KOSIJER d.o.o. za hortikulturu, graditeljstvo i usluge, Molunat 38, 20215 Pločice</izvorni_sadrzaj>
    <derivirana_varijabla naziv="DomainObject.Predmet.ProtustrankaFormatedWithAdress_1"> KOSIJER d.o.o. za hortikulturu, graditeljstvo i usluge, Molunat 38, 20215 Pločice</derivirana_varijabla>
  </DomainObject.Predmet.ProtustrankaFormatedWithAdress>
  <DomainObject.Predmet.ProtustrankaFormatedWithAdressOIB>
    <izvorni_sadrzaj> KOSIJER d.o.o. za hortikulturu, graditeljstvo i usluge, OIB 00409059467, Molunat 38, 20215 Pločice</izvorni_sadrzaj>
    <derivirana_varijabla naziv="DomainObject.Predmet.ProtustrankaFormatedWithAdressOIB_1"> KOSIJER d.o.o. za hortikulturu, graditeljstvo i usluge, OIB 00409059467, Molunat 38, 20215 Pločice</derivirana_varijabla>
  </DomainObject.Predmet.ProtustrankaFormatedWithAdressOIB>
  <DomainObject.Predmet.ProtustrankaWithAdress>
    <izvorni_sadrzaj>KOSIJER d.o.o. za hortikulturu, graditeljstvo i usluge Molunat 38, 20215 Pločice</izvorni_sadrzaj>
    <derivirana_varijabla naziv="DomainObject.Predmet.ProtustrankaWithAdress_1">KOSIJER d.o.o. za hortikulturu, graditeljstvo i usluge Molunat 38, 20215 Pločice</derivirana_varijabla>
  </DomainObject.Predmet.ProtustrankaWithAdress>
  <DomainObject.Predmet.ProtustrankaWithAdressOIB>
    <izvorni_sadrzaj>KOSIJER d.o.o. za hortikulturu, graditeljstvo i usluge, OIB 00409059467, Molunat 38, 20215 Pločice</izvorni_sadrzaj>
    <derivirana_varijabla naziv="DomainObject.Predmet.ProtustrankaWithAdressOIB_1">KOSIJER d.o.o. za hortikulturu, graditeljstvo i usluge, OIB 00409059467, Molunat 38, 20215 Pločice</derivirana_varijabla>
  </DomainObject.Predmet.ProtustrankaWithAdressOIB>
  <DomainObject.Predmet.ProtustrankaNazivFormated>
    <izvorni_sadrzaj>KOSIJER d.o.o. za hortikulturu, graditeljstvo i usluge</izvorni_sadrzaj>
    <derivirana_varijabla naziv="DomainObject.Predmet.ProtustrankaNazivFormated_1">KOSIJER d.o.o. za hortikulturu, graditeljstvo i usluge</derivirana_varijabla>
  </DomainObject.Predmet.ProtustrankaNazivFormated>
  <DomainObject.Predmet.ProtustrankaNazivFormatedOIB>
    <izvorni_sadrzaj>KOSIJER d.o.o. za hortikulturu, graditeljstvo i usluge, OIB 00409059467</izvorni_sadrzaj>
    <derivirana_varijabla naziv="DomainObject.Predmet.ProtustrankaNazivFormatedOIB_1">KOSIJER d.o.o. za hortikulturu, graditeljstvo i usluge, OIB 00409059467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458867.14</izvorni_sadrzaj>
    <derivirana_varijabla naziv="DomainObject.Predmet.TrenutnaVrijednost_1">458867.14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KOSIJER d.o.o. za hortikulturu, graditeljstvo i usluge</item>
    </izvorni_sadrzaj>
    <derivirana_varijabla naziv="DomainObject.Predmet.ProtuStrankaListFormated_1">
      <item>KOSIJER d.o.o. za hortikulturu, graditeljstvo i usluge</item>
    </derivirana_varijabla>
  </DomainObject.Predmet.ProtuStrankaListFormated>
  <DomainObject.Predmet.ProtuStrankaListFormatedOIB>
    <izvorni_sadrzaj>
      <item>KOSIJER d.o.o. za hortikulturu, graditeljstvo i usluge, OIB 00409059467</item>
    </izvorni_sadrzaj>
    <derivirana_varijabla naziv="DomainObject.Predmet.ProtuStrankaListFormatedOIB_1">
      <item>KOSIJER d.o.o. za hortikulturu, graditeljstvo i usluge, OIB 00409059467</item>
    </derivirana_varijabla>
  </DomainObject.Predmet.ProtuStrankaListFormatedOIB>
  <DomainObject.Predmet.ProtuStrankaListFormatedWithAdress>
    <izvorni_sadrzaj>
      <item>KOSIJER d.o.o. za hortikulturu, graditeljstvo i usluge, Molunat 38, 20215 Pločice</item>
    </izvorni_sadrzaj>
    <derivirana_varijabla naziv="DomainObject.Predmet.ProtuStrankaListFormatedWithAdress_1">
      <item>KOSIJER d.o.o. za hortikulturu, graditeljstvo i usluge, Molunat 38, 20215 Pločice</item>
    </derivirana_varijabla>
  </DomainObject.Predmet.ProtuStrankaListFormatedWithAdress>
  <DomainObject.Predmet.ProtuStrankaListFormatedWithAdressOIB>
    <izvorni_sadrzaj>
      <item>KOSIJER d.o.o. za hortikulturu, graditeljstvo i usluge, OIB 00409059467, Molunat 38, 20215 Pločice</item>
    </izvorni_sadrzaj>
    <derivirana_varijabla naziv="DomainObject.Predmet.ProtuStrankaListFormatedWithAdressOIB_1">
      <item>KOSIJER d.o.o. za hortikulturu, graditeljstvo i usluge, OIB 00409059467, Molunat 38, 20215 Pločice</item>
    </derivirana_varijabla>
  </DomainObject.Predmet.ProtuStrankaListFormatedWithAdressOIB>
  <DomainObject.Predmet.ProtuStrankaListNazivFormated>
    <izvorni_sadrzaj>
      <item>KOSIJER d.o.o. za hortikulturu, graditeljstvo i usluge</item>
    </izvorni_sadrzaj>
    <derivirana_varijabla naziv="DomainObject.Predmet.ProtuStrankaListNazivFormated_1">
      <item>KOSIJER d.o.o. za hortikulturu, graditeljstvo i usluge</item>
    </derivirana_varijabla>
  </DomainObject.Predmet.ProtuStrankaListNazivFormated>
  <DomainObject.Predmet.ProtuStrankaListNazivFormatedOIB>
    <izvorni_sadrzaj>
      <item>KOSIJER d.o.o. za hortikulturu, graditeljstvo i usluge, OIB 00409059467</item>
    </izvorni_sadrzaj>
    <derivirana_varijabla naziv="DomainObject.Predmet.ProtuStrankaListNazivFormatedOIB_1">
      <item>KOSIJER d.o.o. za hortikulturu, graditeljstvo i usluge, OIB 00409059467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KOSIJER d.o.o. za hortikulturu, graditeljstvo i usluge</izvorni_sadrzaj>
    <derivirana_varijabla naziv="DomainObject.Predmet.ProtustrankaIDrugi_1">KOSIJER d.o.o. za hortikulturu,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KOSIJER d.o.o. za hortikulturu, graditeljstvo i usluge, OIB 00409059467, Molunat 38, 20215 Pločice</izvorni_sadrzaj>
    <derivirana_varijabla naziv="DomainObject.Predmet.ProtustrankaIDrugiAdressOIB_1">KOSIJER d.o.o. za hortikulturu, graditeljstvo i usluge, OIB 00409059467, Molunat 38,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KOSIJER d.o.o. za hortikulturu, graditeljstvo i usluge</item>
    </izvorni_sadrzaj>
    <derivirana_varijabla naziv="DomainObject.Predmet.SudioniciListNaziv_1">
      <item>FINA, RC Split, Podružnica Dubrovnik</item>
      <item>KOSIJER d.o.o. za hortikulturu,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KOSIJER d.o.o. za hortikulturu, graditeljstvo i usluge, OIB 00409059467, Molunat 38,20215 Pločice</item>
    </izvorni_sadrzaj>
    <derivirana_varijabla naziv="DomainObject.Predmet.SudioniciListAdressOIB_1">
      <item>FINA, RC Split, Podružnica Dubrovnik, OIB 85821130368, Vukovarska 2,20000 Dubrovnik</item>
      <item>KOSIJER d.o.o. za hortikulturu, graditeljstvo i usluge, OIB 00409059467, Molunat 38,20215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00409059467</item>
    </izvorni_sadrzaj>
    <derivirana_varijabla naziv="DomainObject.Predmet.SudioniciListNazivOIB_1">
      <item>, OIB 85821130368</item>
      <item>, OIB 00409059467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97CF6-ABA4-4E2A-B9E8-C0BA86073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340</properties:Words>
  <properties:Characters>1978</properties:Characters>
  <properties:Lines>50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2016-04-11T09:27:00Z</dcterms:created>
  <dc:creator>Ante Kačić</dc:creator>
  <cp:lastModifiedBy>Augustina Majčica</cp:lastModifiedBy>
  <cp:lastPrinted>2016-04-11T12:01:00Z</cp:lastPrinted>
  <dcterms:modified xmlns:xsi="http://www.w3.org/2001/XMLSchema-instance" xsi:type="dcterms:W3CDTF">2016-04-11T12:10:00Z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