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b48c" w14:paraId="527b48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624E37">
        <w:t>-</w:t>
      </w:r>
      <w:r w:rsidR="008D6D7C">
        <w:t>2673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9E38C2" w:rsidR="00A23D13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9E38C2">
        <w:t xml:space="preserve"> </w:t>
      </w:r>
      <w:r w:rsidR="008D6D7C" w:rsidRPr="008D6D7C">
        <w:t>Objektiv-prom d.o.o. za trgovin</w:t>
      </w:r>
      <w:r w:rsidR="008D6D7C">
        <w:t xml:space="preserve">u, usluge, promet i proizvodnju, </w:t>
      </w:r>
      <w:r w:rsidR="008D6D7C" w:rsidRPr="008D6D7C">
        <w:t>Zagreb, Ulica Hrvatskih iseljenika 3</w:t>
      </w:r>
      <w:r w:rsidR="008D6D7C">
        <w:t xml:space="preserve">, OIB: </w:t>
      </w:r>
      <w:r w:rsidR="008D6D7C" w:rsidRPr="008D6D7C">
        <w:t>52997467809</w:t>
      </w:r>
    </w:p>
    <w:p w:rsidRDefault="008D48B0" w:rsidP="002F0DFB" w:rsidR="008D48B0" w:rsidRPr="009C5689"/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8D6D7C">
        <w:t xml:space="preserve">11.900,42 </w:t>
      </w:r>
      <w:r w:rsidR="00AC4528" w:rsidRPr="009C5689">
        <w:t>kn</w:t>
      </w:r>
      <w:r w:rsidR="005F4627" w:rsidRPr="009C5689">
        <w:t>.</w:t>
      </w:r>
      <w:r w:rsidR="00492E0C">
        <w:t xml:space="preserve">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38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1284"/>
    <w:rsid w:val="001E50FB"/>
    <w:rsid w:val="001F6933"/>
    <w:rsid w:val="00230A63"/>
    <w:rsid w:val="00260B97"/>
    <w:rsid w:val="00262CA3"/>
    <w:rsid w:val="00263D6D"/>
    <w:rsid w:val="00264D19"/>
    <w:rsid w:val="00292CD9"/>
    <w:rsid w:val="00294BFD"/>
    <w:rsid w:val="00297E94"/>
    <w:rsid w:val="002B758E"/>
    <w:rsid w:val="002F0DFB"/>
    <w:rsid w:val="00325398"/>
    <w:rsid w:val="00351E16"/>
    <w:rsid w:val="0035311C"/>
    <w:rsid w:val="0037264D"/>
    <w:rsid w:val="0038246E"/>
    <w:rsid w:val="00393C47"/>
    <w:rsid w:val="003956A0"/>
    <w:rsid w:val="003D35F9"/>
    <w:rsid w:val="003E3A15"/>
    <w:rsid w:val="003F61C1"/>
    <w:rsid w:val="00413F4C"/>
    <w:rsid w:val="00431149"/>
    <w:rsid w:val="00451F31"/>
    <w:rsid w:val="00492E0C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4E37"/>
    <w:rsid w:val="00627F6A"/>
    <w:rsid w:val="00657B8E"/>
    <w:rsid w:val="006626DA"/>
    <w:rsid w:val="006C761C"/>
    <w:rsid w:val="006F2523"/>
    <w:rsid w:val="00723EEF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8D48B0"/>
    <w:rsid w:val="008D6D7C"/>
    <w:rsid w:val="009116EC"/>
    <w:rsid w:val="00920CA0"/>
    <w:rsid w:val="009419D8"/>
    <w:rsid w:val="009441F9"/>
    <w:rsid w:val="009B6527"/>
    <w:rsid w:val="009C5689"/>
    <w:rsid w:val="009C6F6E"/>
    <w:rsid w:val="009E38C2"/>
    <w:rsid w:val="009E7553"/>
    <w:rsid w:val="009F6B83"/>
    <w:rsid w:val="00A23D13"/>
    <w:rsid w:val="00A32C9C"/>
    <w:rsid w:val="00A71431"/>
    <w:rsid w:val="00A72573"/>
    <w:rsid w:val="00AC2E3E"/>
    <w:rsid w:val="00AC4528"/>
    <w:rsid w:val="00AD027A"/>
    <w:rsid w:val="00AE7565"/>
    <w:rsid w:val="00AF7F3A"/>
    <w:rsid w:val="00B058E4"/>
    <w:rsid w:val="00B82F18"/>
    <w:rsid w:val="00BD5043"/>
    <w:rsid w:val="00C14D9E"/>
    <w:rsid w:val="00C214D5"/>
    <w:rsid w:val="00C37FE1"/>
    <w:rsid w:val="00C836B9"/>
    <w:rsid w:val="00C958E9"/>
    <w:rsid w:val="00CA436F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2F41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C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C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C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C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C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C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C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C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2673</izvorni_sadrzaj>
    <derivirana_varijabla naziv="DomainObject.Predmet.Broj_1">2673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St-2673/2015</izvorni_sadrzaj>
    <derivirana_varijabla naziv="DomainObject.Predmet.OznakaBroj_1">St-2673/2015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Objektiv-prom d.o.o.</izvorni_sadrzaj>
    <derivirana_varijabla naziv="DomainObject.Predmet.ProtustrankaFormated_1">  Objektiv-prom d.o.o.</derivirana_varijabla>
  </DomainObject.Predmet.ProtustrankaFormated>
  <DomainObject.Predmet.ProtustrankaFormatedOIB>
    <izvorni_sadrzaj>  Objektiv-prom d.o.o., OIB 52997467809</izvorni_sadrzaj>
    <derivirana_varijabla naziv="DomainObject.Predmet.ProtustrankaFormatedOIB_1">  Objektiv-prom d.o.o., OIB 52997467809</derivirana_varijabla>
  </DomainObject.Predmet.ProtustrankaFormatedOIB>
  <DomainObject.Predmet.ProtustrankaFormatedWithAdress>
    <izvorni_sadrzaj> Objektiv-prom d.o.o., Ulica Hrvatskih iseljenika 3, 10000 Zagreb</izvorni_sadrzaj>
    <derivirana_varijabla naziv="DomainObject.Predmet.ProtustrankaFormatedWithAdress_1"> Objektiv-prom d.o.o., Ulica Hrvatskih iseljenika 3, 10000 Zagreb</derivirana_varijabla>
  </DomainObject.Predmet.ProtustrankaFormatedWithAdress>
  <DomainObject.Predmet.ProtustrankaFormatedWithAdressOIB>
    <izvorni_sadrzaj> Objektiv-prom d.o.o., OIB 52997467809, Ulica Hrvatskih iseljenika 3, 10000 Zagreb</izvorni_sadrzaj>
    <derivirana_varijabla naziv="DomainObject.Predmet.ProtustrankaFormatedWithAdressOIB_1"> Objektiv-prom d.o.o., OIB 52997467809, Ulica Hrvatskih iseljenika 3, 10000 Zagreb</derivirana_varijabla>
  </DomainObject.Predmet.ProtustrankaFormatedWithAdressOIB>
  <DomainObject.Predmet.ProtustrankaWithAdress>
    <izvorni_sadrzaj>Objektiv-prom d.o.o. Ulica Hrvatskih iseljenika 3, 10000 Zagreb</izvorni_sadrzaj>
    <derivirana_varijabla naziv="DomainObject.Predmet.ProtustrankaWithAdress_1">Objektiv-prom d.o.o. Ulica Hrvatskih iseljenika 3, 10000 Zagreb</derivirana_varijabla>
  </DomainObject.Predmet.ProtustrankaWithAdress>
  <DomainObject.Predmet.ProtustrankaWithAdressOIB>
    <izvorni_sadrzaj>Objektiv-prom d.o.o., OIB 52997467809, Ulica Hrvatskih iseljenika 3, 10000 Zagreb</izvorni_sadrzaj>
    <derivirana_varijabla naziv="DomainObject.Predmet.ProtustrankaWithAdressOIB_1">Objektiv-prom d.o.o., OIB 52997467809, Ulica Hrvatskih iseljenika 3, 10000 Zagreb</derivirana_varijabla>
  </DomainObject.Predmet.ProtustrankaWithAdressOIB>
  <DomainObject.Predmet.ProtustrankaNazivFormated>
    <izvorni_sadrzaj>Objektiv-prom d.o.o.</izvorni_sadrzaj>
    <derivirana_varijabla naziv="DomainObject.Predmet.ProtustrankaNazivFormated_1">Objektiv-prom d.o.o.</derivirana_varijabla>
  </DomainObject.Predmet.ProtustrankaNazivFormated>
  <DomainObject.Predmet.ProtustrankaNazivFormatedOIB>
    <izvorni_sadrzaj>Objektiv-prom d.o.o., OIB 52997467809</izvorni_sadrzaj>
    <derivirana_varijabla naziv="DomainObject.Predmet.ProtustrankaNazivFormatedOIB_1">Objektiv-prom d.o.o., OIB 52997467809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Objektiv-prom d.o.o.</item>
    </izvorni_sadrzaj>
    <derivirana_varijabla naziv="DomainObject.Predmet.ProtuStrankaListFormated_1">
      <item>Objektiv-prom d.o.o.</item>
    </derivirana_varijabla>
  </DomainObject.Predmet.ProtuStrankaListFormated>
  <DomainObject.Predmet.ProtuStrankaListFormatedOIB>
    <izvorni_sadrzaj>
      <item>Objektiv-prom d.o.o., OIB 52997467809</item>
    </izvorni_sadrzaj>
    <derivirana_varijabla naziv="DomainObject.Predmet.ProtuStrankaListFormatedOIB_1">
      <item>Objektiv-prom d.o.o., OIB 52997467809</item>
    </derivirana_varijabla>
  </DomainObject.Predmet.ProtuStrankaListFormatedOIB>
  <DomainObject.Predmet.ProtuStrankaListFormatedWithAdress>
    <izvorni_sadrzaj>
      <item>Objektiv-prom d.o.o., Ulica Hrvatskih iseljenika 3, 10000 Zagreb</item>
    </izvorni_sadrzaj>
    <derivirana_varijabla naziv="DomainObject.Predmet.ProtuStrankaListFormatedWithAdress_1">
      <item>Objektiv-prom d.o.o., Ulica Hrvatskih iseljenika 3, 10000 Zagreb</item>
    </derivirana_varijabla>
  </DomainObject.Predmet.ProtuStrankaListFormatedWithAdress>
  <DomainObject.Predmet.ProtuStrankaListFormatedWithAdressOIB>
    <izvorni_sadrzaj>
      <item>Objektiv-prom d.o.o., OIB 52997467809, Ulica Hrvatskih iseljenika 3, 10000 Zagreb</item>
    </izvorni_sadrzaj>
    <derivirana_varijabla naziv="DomainObject.Predmet.ProtuStrankaListFormatedWithAdressOIB_1">
      <item>Objektiv-prom d.o.o., OIB 52997467809, Ulica Hrvatskih iseljenika 3, 10000 Zagreb</item>
    </derivirana_varijabla>
  </DomainObject.Predmet.ProtuStrankaListFormatedWithAdressOIB>
  <DomainObject.Predmet.ProtuStrankaListNazivFormated>
    <izvorni_sadrzaj>
      <item>Objektiv-prom d.o.o.</item>
    </izvorni_sadrzaj>
    <derivirana_varijabla naziv="DomainObject.Predmet.ProtuStrankaListNazivFormated_1">
      <item>Objektiv-prom d.o.o.</item>
    </derivirana_varijabla>
  </DomainObject.Predmet.ProtuStrankaListNazivFormated>
  <DomainObject.Predmet.ProtuStrankaListNazivFormatedOIB>
    <izvorni_sadrzaj>
      <item>Objektiv-prom d.o.o., OIB 52997467809</item>
    </izvorni_sadrzaj>
    <derivirana_varijabla naziv="DomainObject.Predmet.ProtuStrankaListNazivFormatedOIB_1">
      <item>Objektiv-prom d.o.o., OIB 52997467809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Objektiv-prom d.o.o.</izvorni_sadrzaj>
    <derivirana_varijabla naziv="DomainObject.Predmet.ProtustrankaIDrugi_1">Objektiv-prom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Objektiv-prom d.o.o., OIB 52997467809, Ulica Hrvatskih iseljenika 3, 10000 Zagreb</izvorni_sadrzaj>
    <derivirana_varijabla naziv="DomainObject.Predmet.ProtustrankaIDrugiAdressOIB_1">Objektiv-prom d.o.o., OIB 52997467809, Ulica Hrvatskih iseljenika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Objektiv-prom d.o.o.</item>
    </izvorni_sadrzaj>
    <derivirana_varijabla naziv="DomainObject.Predmet.SudioniciListNaziv_1">
      <item>FINA Regionalni centar Zagreb</item>
      <item>Objektiv-prom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Objektiv-prom d.o.o., OIB 52997467809, Ulica Hrvatskih iseljenika 3,10000 Zagreb</item>
    </izvorni_sadrzaj>
    <derivirana_varijabla naziv="DomainObject.Predmet.SudioniciListAdressOIB_1">
      <item>FINA Regionalni centar Zagreb, OIB 85821130368, Trg Svibanjskih žrtava 1995. br. 1,10000 Zagreb</item>
      <item>Objektiv-prom d.o.o., OIB 52997467809, Ulica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52997467809</item>
    </izvorni_sadrzaj>
    <derivirana_varijabla naziv="DomainObject.Predmet.SudioniciListNazivOIB_1">
      <item>, OIB 85821130368</item>
      <item>, OIB 52997467809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FAD89A-A128-4DAB-84BA-F9E147C614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1326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2016-01-22T14:08:00Z</dcterms:created>
  <dc:creator>ilukac</dc:creator>
  <cp:lastModifiedBy>Višnja Jurlina</cp:lastModifiedBy>
  <cp:lastPrinted>2016-01-27T14:58:00Z</cp:lastPrinted>
  <dcterms:modified xmlns:xsi="http://www.w3.org/2001/XMLSchema-instance" xsi:type="dcterms:W3CDTF">2016-01-27T14:58:00Z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