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22f4" w14:paraId="c9622f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B5B57">
        <w:rPr>
          <w:rFonts w:cs="Times New Roman" w:hAnsi="Times New Roman" w:ascii="Times New Roman"/>
          <w:b/>
          <w:sz w:val="24"/>
          <w:szCs w:val="24"/>
        </w:rPr>
        <w:t>98</w:t>
      </w:r>
      <w:r w:rsidR="000E611F">
        <w:rPr>
          <w:rFonts w:cs="Times New Roman" w:hAnsi="Times New Roman" w:ascii="Times New Roman"/>
          <w:b/>
          <w:sz w:val="24"/>
          <w:szCs w:val="24"/>
        </w:rPr>
        <w:t>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E611F">
        <w:rPr>
          <w:rFonts w:cs="Times New Roman" w:hAnsi="Times New Roman" w:ascii="Times New Roman"/>
          <w:sz w:val="24"/>
          <w:szCs w:val="24"/>
        </w:rPr>
        <w:t>DALMATINSKO PRIGORJE d.o.o. za trgovinu i usluge, Šibenik, Prilaz tvornici 21, MBS: 080613540, OIB: 85440781549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E611F">
        <w:rPr>
          <w:rFonts w:cs="Times New Roman" w:hAnsi="Times New Roman" w:ascii="Times New Roman"/>
          <w:sz w:val="24"/>
          <w:szCs w:val="24"/>
        </w:rPr>
        <w:t>DALMATINSKO PRIGORJE d.o.o. za trgovinu i usluge, Šibenik, Prilaz tvornici 21, MBS: 080613540, OIB: 85440781549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E611F">
        <w:rPr>
          <w:rFonts w:cs="Times New Roman" w:hAnsi="Times New Roman" w:ascii="Times New Roman"/>
          <w:sz w:val="24"/>
          <w:szCs w:val="24"/>
        </w:rPr>
        <w:t>39.132,38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E611F">
        <w:rPr>
          <w:rFonts w:cs="Times New Roman" w:hAnsi="Times New Roman" w:ascii="Times New Roman"/>
          <w:sz w:val="24"/>
          <w:szCs w:val="24"/>
        </w:rPr>
        <w:t>Ante Ivančević iz Šibenika, Prilaz tvornici 21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E611F">
        <w:rPr>
          <w:rFonts w:cs="Times New Roman" w:hAnsi="Times New Roman" w:ascii="Times New Roman"/>
          <w:sz w:val="24"/>
          <w:szCs w:val="24"/>
        </w:rPr>
        <w:t>model 05, poziv na broj 221-987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E611F">
        <w:rPr>
          <w:rFonts w:cs="Times New Roman" w:hAnsi="Times New Roman" w:ascii="Times New Roman"/>
          <w:sz w:val="24"/>
          <w:szCs w:val="24"/>
        </w:rPr>
        <w:t>Ante Ivančević iz Šibenika, Prilaz tvornici 21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6CC" w:rsidP="00357C73" w:rsidR="00F546CC">
      <w:pPr>
        <w:spacing w:lineRule="auto" w:line="240" w:after="0"/>
      </w:pPr>
      <w:r>
        <w:separator/>
      </w:r>
    </w:p>
  </w:endnote>
  <w:endnote w:id="0" w:type="continuationSeparator">
    <w:p w:rsidRDefault="00F546CC" w:rsidP="00357C73" w:rsidR="00F546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6CC" w:rsidP="00357C73" w:rsidR="00F546CC">
      <w:pPr>
        <w:spacing w:lineRule="auto" w:line="240" w:after="0"/>
      </w:pPr>
      <w:r>
        <w:separator/>
      </w:r>
    </w:p>
  </w:footnote>
  <w:footnote w:id="0" w:type="continuationSeparator">
    <w:p w:rsidRDefault="00F546CC" w:rsidP="00357C73" w:rsidR="00F546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183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E611F">
          <w:rPr>
            <w:rFonts w:cs="Times New Roman" w:hAnsi="Times New Roman" w:ascii="Times New Roman"/>
            <w:sz w:val="24"/>
            <w:szCs w:val="24"/>
          </w:rPr>
          <w:t>t-987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85B23"/>
    <w:rsid w:val="000909D0"/>
    <w:rsid w:val="000A1E8B"/>
    <w:rsid w:val="000A68E4"/>
    <w:rsid w:val="000B5B57"/>
    <w:rsid w:val="000E3D47"/>
    <w:rsid w:val="000E611F"/>
    <w:rsid w:val="00100C84"/>
    <w:rsid w:val="00103E16"/>
    <w:rsid w:val="001131FA"/>
    <w:rsid w:val="00134230"/>
    <w:rsid w:val="00151F0F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37541"/>
    <w:rsid w:val="006427F8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03607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1837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32BA"/>
    <w:rsid w:val="00A94060"/>
    <w:rsid w:val="00AA0C4F"/>
    <w:rsid w:val="00AA5A46"/>
    <w:rsid w:val="00AA751C"/>
    <w:rsid w:val="00AB1156"/>
    <w:rsid w:val="00AB29D9"/>
    <w:rsid w:val="00AB3756"/>
    <w:rsid w:val="00AD7916"/>
    <w:rsid w:val="00AE4720"/>
    <w:rsid w:val="00B26EFA"/>
    <w:rsid w:val="00B85FEC"/>
    <w:rsid w:val="00B86041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722C1"/>
    <w:rsid w:val="00C80395"/>
    <w:rsid w:val="00C80774"/>
    <w:rsid w:val="00CA789A"/>
    <w:rsid w:val="00CC7C92"/>
    <w:rsid w:val="00CD1CFB"/>
    <w:rsid w:val="00CD73DE"/>
    <w:rsid w:val="00D02474"/>
    <w:rsid w:val="00D06048"/>
    <w:rsid w:val="00D274A2"/>
    <w:rsid w:val="00D27E99"/>
    <w:rsid w:val="00D426B2"/>
    <w:rsid w:val="00D51D88"/>
    <w:rsid w:val="00D544F9"/>
    <w:rsid w:val="00D633B4"/>
    <w:rsid w:val="00D6645D"/>
    <w:rsid w:val="00D933F6"/>
    <w:rsid w:val="00D953BC"/>
    <w:rsid w:val="00DA23AC"/>
    <w:rsid w:val="00DC2353"/>
    <w:rsid w:val="00DE376D"/>
    <w:rsid w:val="00DE70C0"/>
    <w:rsid w:val="00DE727A"/>
    <w:rsid w:val="00E24629"/>
    <w:rsid w:val="00E27D2C"/>
    <w:rsid w:val="00E315F4"/>
    <w:rsid w:val="00E41091"/>
    <w:rsid w:val="00E5746D"/>
    <w:rsid w:val="00E6626A"/>
    <w:rsid w:val="00E70CBB"/>
    <w:rsid w:val="00EB1EC1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546CC"/>
    <w:rsid w:val="00F610AB"/>
    <w:rsid w:val="00F61FF7"/>
    <w:rsid w:val="00F72C4E"/>
    <w:rsid w:val="00F80B23"/>
    <w:rsid w:val="00FA018B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86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04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04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04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04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86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04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04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0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0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St-987/2015</izvorni_sadrzaj>
    <derivirana_varijabla naziv="DomainObject.Predmet.OznakaBroj_1">St-987/2015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DALMATINSKO PRIGORJE d.o.o. za trgovinu i usluge</izvorni_sadrzaj>
    <derivirana_varijabla naziv="DomainObject.Predmet.ProtustrankaFormated_1">  DALMATINSKO PRIGORJE d.o.o. za trgovinu i usluge</derivirana_varijabla>
  </DomainObject.Predmet.ProtustrankaFormated>
  <DomainObject.Predmet.ProtustrankaFormatedOIB>
    <izvorni_sadrzaj>  DALMATINSKO PRIGORJE d.o.o. za trgovinu i usluge, OIB 85440781549</izvorni_sadrzaj>
    <derivirana_varijabla naziv="DomainObject.Predmet.ProtustrankaFormatedOIB_1">  DALMATINSKO PRIGORJE d.o.o. za trgovinu i usluge, OIB 85440781549</derivirana_varijabla>
  </DomainObject.Predmet.ProtustrankaFormatedOIB>
  <DomainObject.Predmet.ProtustrankaFormatedWithAdress>
    <izvorni_sadrzaj> DALMATINSKO PRIGORJE d.o.o. za trgovinu i usluge, Prilaz tvornici 21, 22000 Šibenik</izvorni_sadrzaj>
    <derivirana_varijabla naziv="DomainObject.Predmet.ProtustrankaFormatedWithAdress_1"> DALMATINSKO PRIGORJE d.o.o. za trgovinu i usluge, Prilaz tvornici 21, 22000 Šibenik</derivirana_varijabla>
  </DomainObject.Predmet.ProtustrankaFormatedWithAdress>
  <DomainObject.Predmet.ProtustrankaFormatedWithAdressOIB>
    <izvorni_sadrzaj> DALMATINSKO PRIGORJE d.o.o. za trgovinu i usluge, OIB 85440781549, Prilaz tvornici 21, 22000 Šibenik</izvorni_sadrzaj>
    <derivirana_varijabla naziv="DomainObject.Predmet.ProtustrankaFormatedWithAdressOIB_1"> DALMATINSKO PRIGORJE d.o.o. za trgovinu i usluge, OIB 85440781549, Prilaz tvornici 21, 22000 Šibenik</derivirana_varijabla>
  </DomainObject.Predmet.ProtustrankaFormatedWithAdressOIB>
  <DomainObject.Predmet.ProtustrankaWithAdress>
    <izvorni_sadrzaj>DALMATINSKO PRIGORJE d.o.o. za trgovinu i usluge Prilaz tvornici 21, 22000 Šibenik</izvorni_sadrzaj>
    <derivirana_varijabla naziv="DomainObject.Predmet.ProtustrankaWithAdress_1">DALMATINSKO PRIGORJE d.o.o. za trgovinu i usluge Prilaz tvornici 21, 22000 Šibenik</derivirana_varijabla>
  </DomainObject.Predmet.ProtustrankaWithAdress>
  <DomainObject.Predmet.ProtustrankaWithAdressOIB>
    <izvorni_sadrzaj>DALMATINSKO PRIGORJE d.o.o. za trgovinu i usluge, OIB 85440781549, Prilaz tvornici 21, 22000 Šibenik</izvorni_sadrzaj>
    <derivirana_varijabla naziv="DomainObject.Predmet.ProtustrankaWithAdressOIB_1">DALMATINSKO PRIGORJE d.o.o. za trgovinu i usluge, OIB 85440781549, Prilaz tvornici 21, 22000 Šibenik</derivirana_varijabla>
  </DomainObject.Predmet.ProtustrankaWithAdressOIB>
  <DomainObject.Predmet.ProtustrankaNazivFormated>
    <izvorni_sadrzaj>DALMATINSKO PRIGORJE d.o.o. za trgovinu i usluge</izvorni_sadrzaj>
    <derivirana_varijabla naziv="DomainObject.Predmet.ProtustrankaNazivFormated_1">DALMATINSKO PRIGORJE d.o.o. za trgovinu i usluge</derivirana_varijabla>
  </DomainObject.Predmet.ProtustrankaNazivFormated>
  <DomainObject.Predmet.ProtustrankaNazivFormatedOIB>
    <izvorni_sadrzaj>DALMATINSKO PRIGORJE d.o.o. za trgovinu i usluge, OIB 85440781549</izvorni_sadrzaj>
    <derivirana_varijabla naziv="DomainObject.Predmet.ProtustrankaNazivFormatedOIB_1">DALMATINSKO PRIGORJE d.o.o. za trgovinu i usluge, OIB 85440781549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DALMATINSKO PRIGORJE d.o.o. za trgovinu i usluge</item>
    </izvorni_sadrzaj>
    <derivirana_varijabla naziv="DomainObject.Predmet.ProtuStrankaListFormated_1">
      <item>DALMATINSKO PRIGORJE d.o.o. za trgovinu i usluge</item>
    </derivirana_varijabla>
  </DomainObject.Predmet.ProtuStrankaListFormated>
  <DomainObject.Predmet.ProtuStrankaListFormatedOIB>
    <izvorni_sadrzaj>
      <item>DALMATINSKO PRIGORJE d.o.o. za trgovinu i usluge, OIB 85440781549</item>
    </izvorni_sadrzaj>
    <derivirana_varijabla naziv="DomainObject.Predmet.ProtuStrankaListFormatedOIB_1">
      <item>DALMATINSKO PRIGORJE d.o.o. za trgovinu i usluge, OIB 85440781549</item>
    </derivirana_varijabla>
  </DomainObject.Predmet.ProtuStrankaListFormatedOIB>
  <DomainObject.Predmet.ProtuStrankaListFormatedWithAdress>
    <izvorni_sadrzaj>
      <item>DALMATINSKO PRIGORJE d.o.o. za trgovinu i usluge, Prilaz tvornici 21, 22000 Šibenik</item>
    </izvorni_sadrzaj>
    <derivirana_varijabla naziv="DomainObject.Predmet.ProtuStrankaListFormatedWithAdress_1">
      <item>DALMATINSKO PRIGORJE d.o.o. za trgovinu i usluge, Prilaz tvornici 21, 22000 Šibenik</item>
    </derivirana_varijabla>
  </DomainObject.Predmet.ProtuStrankaListFormatedWithAdress>
  <DomainObject.Predmet.ProtuStrankaListFormatedWithAdressOIB>
    <izvorni_sadrzaj>
      <item>DALMATINSKO PRIGORJE d.o.o. za trgovinu i usluge, OIB 85440781549, Prilaz tvornici 21, 22000 Šibenik</item>
    </izvorni_sadrzaj>
    <derivirana_varijabla naziv="DomainObject.Predmet.ProtuStrankaListFormatedWithAdressOIB_1">
      <item>DALMATINSKO PRIGORJE d.o.o. za trgovinu i usluge, OIB 85440781549, Prilaz tvornici 21, 22000 Šibenik</item>
    </derivirana_varijabla>
  </DomainObject.Predmet.ProtuStrankaListFormatedWithAdressOIB>
  <DomainObject.Predmet.ProtuStrankaListNazivFormated>
    <izvorni_sadrzaj>
      <item>DALMATINSKO PRIGORJE d.o.o. za trgovinu i usluge</item>
    </izvorni_sadrzaj>
    <derivirana_varijabla naziv="DomainObject.Predmet.ProtuStrankaListNazivFormated_1">
      <item>DALMATINSKO PRIGORJE d.o.o. za trgovinu i usluge</item>
    </derivirana_varijabla>
  </DomainObject.Predmet.ProtuStrankaListNazivFormated>
  <DomainObject.Predmet.ProtuStrankaListNazivFormatedOIB>
    <izvorni_sadrzaj>
      <item>DALMATINSKO PRIGORJE d.o.o. za trgovinu i usluge, OIB 85440781549</item>
    </izvorni_sadrzaj>
    <derivirana_varijabla naziv="DomainObject.Predmet.ProtuStrankaListNazivFormatedOIB_1">
      <item>DALMATINSKO PRIGORJE d.o.o. za trgovinu i usluge, OIB 85440781549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DALMATINSKO PRIGORJE d.o.o. za trgovinu i usluge</izvorni_sadrzaj>
    <derivirana_varijabla naziv="DomainObject.Predmet.ProtustrankaIDrugi_1">DALMATINSKO PRIGORJE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DALMATINSKO PRIGORJE d.o.o. za trgovinu i usluge, OIB 85440781549, Prilaz tvornici 21, 22000 Šibenik</izvorni_sadrzaj>
    <derivirana_varijabla naziv="DomainObject.Predmet.ProtustrankaIDrugiAdressOIB_1">DALMATINSKO PRIGORJE d.o.o. za trgovinu i usluge, OIB 85440781549,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DALMATINSKO PRIGORJE d.o.o. za trgovinu i usluge</item>
    </izvorni_sadrzaj>
    <derivirana_varijabla naziv="DomainObject.Predmet.SudioniciListNaziv_1">
      <item>FINA - Podružnica Šibenik</item>
      <item>DALMATINSKO PRIGORJE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DALMATINSKO PRIGORJE d.o.o. za trgovinu i usluge, OIB 85440781549, Prilaz tvornici 21,22000 Šibenik</item>
    </izvorni_sadrzaj>
    <derivirana_varijabla naziv="DomainObject.Predmet.SudioniciListAdressOIB_1">
      <item>FINA - Podružnica Šibenik, OIB 85821130368, Perivoj L. Marune 1,22000 Šibenik</item>
      <item>DALMATINSKO PRIGORJE d.o.o. za trgovinu i usluge, OIB 85440781549,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85440781549</item>
    </izvorni_sadrzaj>
    <derivirana_varijabla naziv="DomainObject.Predmet.SudioniciListNazivOIB_1">
      <item>, OIB 85821130368</item>
      <item>, OIB 85440781549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2323</properties:Characters>
  <properties:Lines>73</properties:Lines>
  <properties:Paragraphs>19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2015-12-22T11:23:00Z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