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282c6" w14:paraId="27282c6"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A72BEE">
        <w:t>7181/15</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FINANCIJSKA AGENCIJA, Zagreb, Ulica grada Vukovara 70, za otvaranje stečajnog postupka nad dužnikom</w:t>
      </w:r>
      <w:r w:rsidR="00A52D64" w:rsidRPr="00A52D64">
        <w:t xml:space="preserve"> </w:t>
      </w:r>
      <w:r w:rsidR="00A72BEE" w:rsidRPr="0027075A">
        <w:t>CINDARIĆ j.d.o.o. za ugostiteljstvo i trgovinu, Rečica Kriška, Rečička 32,  OIB 30429326017</w:t>
      </w:r>
      <w:r w:rsidR="001B52B6">
        <w:t>,</w:t>
      </w:r>
      <w:r w:rsidR="00CD702D">
        <w:t xml:space="preserve"> </w:t>
      </w:r>
      <w:r w:rsidR="002C5A29" w:rsidRPr="00435B5D">
        <w:t xml:space="preserve">dana </w:t>
      </w:r>
      <w:r w:rsidR="00A72BEE">
        <w:t>13. lipnja</w:t>
      </w:r>
      <w:r w:rsidR="00A52D64">
        <w:t xml:space="preserve"> 2017</w:t>
      </w:r>
      <w:r w:rsidR="00174993" w:rsidRPr="00435B5D">
        <w:t>. godine</w:t>
      </w:r>
    </w:p>
    <w:p w:rsidRDefault="002C5A29" w:rsidR="002C5A29" w:rsidRPr="00435B5D"/>
    <w:p w:rsidRDefault="00A0682A" w:rsidP="00DA2EAC" w:rsidR="00DA2EAC">
      <w:pPr>
        <w:jc w:val="center"/>
      </w:pPr>
      <w:r w:rsidRPr="00435B5D">
        <w:t xml:space="preserve">r i j e š i o </w:t>
      </w:r>
      <w:r w:rsidR="00554276" w:rsidRPr="00435B5D">
        <w:t xml:space="preserve">    j e</w:t>
      </w:r>
    </w:p>
    <w:p w:rsidRDefault="00A72BEE" w:rsidP="00A72BEE" w:rsidR="00A72BEE" w:rsidRPr="005D670F">
      <w:pPr>
        <w:ind w:firstLine="720"/>
        <w:jc w:val="both"/>
      </w:pPr>
    </w:p>
    <w:p w:rsidRDefault="00A72BEE" w:rsidP="00A72BEE" w:rsidR="00A72BEE" w:rsidRPr="005D670F">
      <w:pPr>
        <w:numPr>
          <w:ilvl w:val="0"/>
          <w:numId w:val="8"/>
        </w:numPr>
        <w:jc w:val="both"/>
      </w:pPr>
      <w:r w:rsidRPr="005D670F">
        <w:t xml:space="preserve">Utvrđuje se da imovina dužnika </w:t>
      </w:r>
      <w:r w:rsidRPr="0027075A">
        <w:t>CINDARIĆ j.d.o.o. za ugostiteljstvo i trgovinu, Rečica Kriška, Rečička 32,  OIB 30429326017</w:t>
      </w:r>
      <w:r w:rsidRPr="005D670F">
        <w:t xml:space="preserve">, koja bi ušla u stečajnu masu, nije dovoljna ni za namirenje troškova postupka.  </w:t>
      </w:r>
    </w:p>
    <w:p w:rsidRDefault="00A72BEE" w:rsidP="00A72BEE" w:rsidR="00A72BEE" w:rsidRPr="005D670F">
      <w:pPr>
        <w:ind w:left="75"/>
        <w:jc w:val="both"/>
      </w:pPr>
      <w:r w:rsidRPr="005D670F">
        <w:t xml:space="preserve"> </w:t>
      </w:r>
    </w:p>
    <w:p w:rsidRDefault="00A72BEE" w:rsidP="00A72BEE" w:rsidR="00A72BEE" w:rsidRPr="005D670F">
      <w:pPr>
        <w:numPr>
          <w:ilvl w:val="0"/>
          <w:numId w:val="8"/>
        </w:numPr>
        <w:jc w:val="both"/>
      </w:pPr>
      <w:r w:rsidRPr="005D670F">
        <w:t xml:space="preserve">Pozivaju se osobe koje imaju pravni interes za provedbom stečajnog postupka nad dužnikom, unatoč utvrđenoj nedostatnosti stečajne mase, da u roku 15 dana na žiro račun Trgovačkog </w:t>
      </w:r>
      <w:r w:rsidRPr="00587D87">
        <w:t>suda u Zagrebu IBAN: HR9223900011300000460 model 05-718115, predujme iznos od 26.130,00 kn za</w:t>
      </w:r>
      <w:r w:rsidRPr="005D670F">
        <w:t xml:space="preserve"> namirenje troškova prethodnog i otvorenoga stečajnog postupka. </w:t>
      </w:r>
    </w:p>
    <w:p w:rsidRDefault="00A72BEE" w:rsidP="00A72BEE" w:rsidR="00A72BEE" w:rsidRPr="005D670F">
      <w:pPr>
        <w:jc w:val="both"/>
      </w:pPr>
    </w:p>
    <w:p w:rsidRDefault="00A72BEE" w:rsidP="00A72BEE" w:rsidR="00A72BEE" w:rsidRPr="005D670F">
      <w:pPr>
        <w:numPr>
          <w:ilvl w:val="0"/>
          <w:numId w:val="8"/>
        </w:numPr>
        <w:jc w:val="both"/>
      </w:pPr>
      <w:r w:rsidRPr="005D670F">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A72BEE" w:rsidP="00A72BEE" w:rsidR="00A72BEE" w:rsidRPr="005D670F">
      <w:pPr>
        <w:jc w:val="both"/>
      </w:pPr>
    </w:p>
    <w:p w:rsidRDefault="00A72BEE" w:rsidP="00A72BEE" w:rsidR="00A72BEE" w:rsidRPr="005D670F">
      <w:pPr>
        <w:numPr>
          <w:ilvl w:val="0"/>
          <w:numId w:val="8"/>
        </w:numPr>
        <w:jc w:val="both"/>
      </w:pPr>
      <w:r w:rsidRPr="005D670F">
        <w:t xml:space="preserve">Ovo rješenje će se objaviti na </w:t>
      </w:r>
      <w:r>
        <w:t>mrežnoj stranici e-Oglasna ploča</w:t>
      </w:r>
      <w:r w:rsidRPr="005D670F">
        <w:t xml:space="preserve"> suda. </w:t>
      </w:r>
    </w:p>
    <w:p w:rsidRDefault="00A72BEE" w:rsidP="00A72BEE" w:rsidR="00A72BEE" w:rsidRPr="0032109A"/>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FA689F" w:rsidP="00FA689F" w:rsidR="00FA689F">
      <w:pPr>
        <w:ind w:firstLine="708"/>
        <w:jc w:val="both"/>
      </w:pPr>
      <w:r>
        <w:t xml:space="preserve">FINA-a Regionalni centar Zagreb, podnijela je ovom sudu dana </w:t>
      </w:r>
      <w:r w:rsidR="00A72BEE">
        <w:t>27. studenog 2015</w:t>
      </w:r>
      <w:r>
        <w:t xml:space="preserve">. prijedlog za otvaranje stečajnog postupka nad dužnikom </w:t>
      </w:r>
      <w:r w:rsidR="00A72BEE" w:rsidRPr="0027075A">
        <w:t>CINDARIĆ j.d.o.o. za ugostiteljstvo i trgovinu, Rečica Kriška, Rečička 32,  OIB 30429326017</w:t>
      </w:r>
      <w:r>
        <w:t xml:space="preserve">. </w:t>
      </w:r>
    </w:p>
    <w:p w:rsidRDefault="00FA689F" w:rsidP="00FA689F" w:rsidR="00FA689F">
      <w:pPr>
        <w:ind w:firstLine="708"/>
        <w:jc w:val="both"/>
      </w:pPr>
      <w:r>
        <w:t xml:space="preserve"> </w:t>
      </w:r>
    </w:p>
    <w:p w:rsidRDefault="00FA689F" w:rsidP="00A72BEE" w:rsidR="00A72BEE">
      <w:pPr>
        <w:ind w:firstLine="708"/>
        <w:jc w:val="both"/>
      </w:pPr>
      <w:r>
        <w:t xml:space="preserve">Prijedlog je podnesen temeljem odredbe članka 110. stavak 1. SZ-a. U prijedlogu predlagatelj navodi </w:t>
      </w:r>
      <w:r w:rsidR="00A72BEE">
        <w:t xml:space="preserve">da na dan 25. studenog 2015. godine dužnik u Očevidniku redoslijeda osnova za plaćanje ima evidentirane neizvršene osnove za plaćanje u ukupnom iznosu od 8.590,70 kn, te da dužnik ima tri zaposlena. Predlagatelj nadalje navodi da dužnik ima račun </w:t>
      </w:r>
      <w:r w:rsidR="00A72BEE">
        <w:lastRenderedPageBreak/>
        <w:t xml:space="preserve">kod Privredne banke Zagreb d.d., te da predlagatelj ne raspolaže drugim podacima o imovini dužnika. </w:t>
      </w:r>
    </w:p>
    <w:p w:rsidRDefault="002C5139" w:rsidP="002C5139" w:rsidR="002C5139">
      <w:pPr>
        <w:ind w:firstLine="708"/>
        <w:jc w:val="both"/>
      </w:pPr>
    </w:p>
    <w:p w:rsidRDefault="00D84888" w:rsidP="002C5139" w:rsidR="002C5139" w:rsidRPr="005F7ED3">
      <w:pPr>
        <w:ind w:firstLine="708"/>
        <w:jc w:val="both"/>
      </w:pPr>
      <w:r>
        <w:t>Rješenjem ovog suda posl.br. 4 St-</w:t>
      </w:r>
      <w:r w:rsidR="00A72BEE">
        <w:t>7181/15</w:t>
      </w:r>
      <w:r>
        <w:t xml:space="preserve"> od </w:t>
      </w:r>
      <w:r w:rsidR="00A72BEE">
        <w:t>23</w:t>
      </w:r>
      <w:r w:rsidR="008E5838">
        <w:t>. siječnja 2017</w:t>
      </w:r>
      <w:r>
        <w:t xml:space="preserve">. godine pokrenut je prethodni postupak radi utvrđivanja pretpostavki za otvaranje stečajnoga postupka nad dužnikom, a ujedno je sud zaključkom </w:t>
      </w:r>
      <w:r w:rsidR="002C5139">
        <w:t xml:space="preserve">naredio dužniku da u roku od 8 dana dostavi sudu popis imovine i obveza dužnika sukladno čl. 17. st. 1. SZ-a, te je ujedno određeno ročište radi </w:t>
      </w:r>
      <w:r>
        <w:t>očitovanja o prijedlogu</w:t>
      </w:r>
      <w:r w:rsidR="002C5139">
        <w:t xml:space="preserve"> za otvaranje stečajnoga postupka za dan </w:t>
      </w:r>
      <w:r w:rsidR="00A72BEE">
        <w:t>20. ožujka</w:t>
      </w:r>
      <w:r w:rsidR="008E5838">
        <w:t xml:space="preserve"> 2017</w:t>
      </w:r>
      <w:r w:rsidR="00300BA8">
        <w:t>. godine.</w:t>
      </w:r>
    </w:p>
    <w:p w:rsidRDefault="002C5139" w:rsidP="002C5139" w:rsidR="002C5139" w:rsidRPr="005F7ED3">
      <w:pPr>
        <w:jc w:val="both"/>
      </w:pPr>
    </w:p>
    <w:p w:rsidRDefault="00E31EB1" w:rsidP="00300BA8" w:rsidR="00300BA8">
      <w:pPr>
        <w:ind w:firstLine="708"/>
        <w:jc w:val="both"/>
      </w:pPr>
      <w:r>
        <w:t xml:space="preserve">Podneskom od </w:t>
      </w:r>
      <w:r w:rsidR="009B118F">
        <w:t>25</w:t>
      </w:r>
      <w:r w:rsidR="00300BA8">
        <w:t xml:space="preserve">. siječnja 2017. godine FINA je izvijestila sud da ostaje kod prijedloga za otvaranje stečajnog postupka, te da je dužnik na dan </w:t>
      </w:r>
      <w:r w:rsidR="00A72BEE">
        <w:t>25. studenog 2015</w:t>
      </w:r>
      <w:r w:rsidR="00300BA8">
        <w:t xml:space="preserve">. godine u Očevidniku redoslijeda osnova za plaćanje imao neizvršene osnove za plaćanje u neprekinutom razdoblju od 120 dana u ukupnom iznosu od </w:t>
      </w:r>
      <w:r w:rsidR="00A72BEE">
        <w:t xml:space="preserve">8.590,70 </w:t>
      </w:r>
      <w:r w:rsidR="00300BA8">
        <w:t xml:space="preserve">kn. </w:t>
      </w:r>
    </w:p>
    <w:p w:rsidRDefault="00300BA8" w:rsidP="00300BA8" w:rsidR="00300BA8">
      <w:pPr>
        <w:ind w:firstLine="708"/>
        <w:jc w:val="both"/>
      </w:pPr>
    </w:p>
    <w:p w:rsidRDefault="002C5139" w:rsidP="00D96100" w:rsidR="00D96100">
      <w:pPr>
        <w:ind w:firstLine="708"/>
        <w:jc w:val="both"/>
      </w:pPr>
      <w:r w:rsidRPr="005F7ED3">
        <w:t xml:space="preserve">Na </w:t>
      </w:r>
      <w:r w:rsidR="00D84888">
        <w:t>ročišt</w:t>
      </w:r>
      <w:r w:rsidR="00092A09">
        <w:t>e</w:t>
      </w:r>
      <w:r w:rsidRPr="005F7ED3">
        <w:t xml:space="preserve"> </w:t>
      </w:r>
      <w:r w:rsidR="00D84888">
        <w:t xml:space="preserve">radi očitovanja o prijedlogu za otvaranje stečajnoga postupka od </w:t>
      </w:r>
      <w:r w:rsidR="00A72BEE">
        <w:t>20. ožujka</w:t>
      </w:r>
      <w:r w:rsidR="00300BA8">
        <w:t xml:space="preserve"> 2017</w:t>
      </w:r>
      <w:r w:rsidR="00D84888">
        <w:t>. godine</w:t>
      </w:r>
      <w:r w:rsidR="00DB1D6D">
        <w:t>,</w:t>
      </w:r>
      <w:r w:rsidR="00300BA8">
        <w:t xml:space="preserve"> </w:t>
      </w:r>
      <w:r w:rsidR="00A72BEE">
        <w:t xml:space="preserve">nisu pristupili niti predlagatelj, niti dužnik, niti zakonski zastupnik dužnika, a niti je dužnik postupio po zaključku suda od 23. siječnja 2017. godine da dostavi sudu </w:t>
      </w:r>
      <w:r w:rsidR="00D96100">
        <w:t xml:space="preserve">popis imovine i obveza dužnika, pa je sud zatražio od javnih tijela koja vode evidenciju o određenoj vrsti imovine dostavu podataka iz njihovih službenih evidencija o tome da li je dužnik evidentiran kao vlasnik imovine. </w:t>
      </w:r>
    </w:p>
    <w:p w:rsidRDefault="00A72BEE" w:rsidP="003C4E43" w:rsidR="00A72BEE">
      <w:pPr>
        <w:ind w:firstLine="708"/>
        <w:jc w:val="both"/>
      </w:pPr>
    </w:p>
    <w:p w:rsidRDefault="00A72BEE" w:rsidP="00A72BEE" w:rsidR="00A72BEE">
      <w:pPr>
        <w:ind w:firstLine="708"/>
        <w:jc w:val="both"/>
      </w:pPr>
      <w:r>
        <w:t>Uvidom u</w:t>
      </w:r>
      <w:r w:rsidRPr="00A44D76">
        <w:t xml:space="preserve"> pribavljen</w:t>
      </w:r>
      <w:r>
        <w:t>e podatke</w:t>
      </w:r>
      <w:r w:rsidRPr="00A44D76">
        <w:t xml:space="preserve"> iz informacijskog sustava zemljišnih knjiga (list </w:t>
      </w:r>
      <w:r w:rsidR="00D96100">
        <w:t>17 i 18</w:t>
      </w:r>
      <w:r w:rsidRPr="00A44D76">
        <w:t xml:space="preserve"> spisa) o vlasništvu dužnika na nekretninama,</w:t>
      </w:r>
      <w:r>
        <w:t xml:space="preserve"> utvrđeno je d</w:t>
      </w:r>
      <w:r w:rsidRPr="00A44D76">
        <w:t>a dužnik u zemljišnim knjigama nije evidentiran kao vlasnik nekretnine.</w:t>
      </w:r>
      <w:r>
        <w:t xml:space="preserve"> </w:t>
      </w:r>
      <w:r w:rsidR="00D96100">
        <w:t>Uvidom u</w:t>
      </w:r>
      <w:r w:rsidR="00D96100" w:rsidRPr="00A44D76">
        <w:t xml:space="preserve"> obavijest Hrvatske agencije za civilno zrakoplovstvo </w:t>
      </w:r>
      <w:r w:rsidR="00D96100">
        <w:t>20. travnja 2017. godine (list 23</w:t>
      </w:r>
      <w:r w:rsidR="00D96100" w:rsidRPr="00A44D76">
        <w:t xml:space="preserve"> spisa) </w:t>
      </w:r>
      <w:r w:rsidR="00D96100">
        <w:t>utvrđeno je</w:t>
      </w:r>
      <w:r w:rsidR="00D96100" w:rsidRPr="00A44D76">
        <w:t xml:space="preserve"> da dužnik nije registriran kao vlasnik zrakoplova.</w:t>
      </w:r>
      <w:r w:rsidR="00D96100">
        <w:t xml:space="preserve"> Uvidom u uvjerenje MUP-a, PU Zagrebačka, Policijska postaja Ivanić-Grad od 18. travnja 2017. godine (list 26 spisa) utvrđeno je da dužnik nije evidentiran kao vlasnik vozila. </w:t>
      </w:r>
      <w:r>
        <w:t>Uvidom u</w:t>
      </w:r>
      <w:r w:rsidRPr="00A44D76">
        <w:t xml:space="preserve"> obavijest Ministarstva mora, prometa i infrastrukture od </w:t>
      </w:r>
      <w:r w:rsidR="00D96100">
        <w:t xml:space="preserve">20. travnja </w:t>
      </w:r>
      <w:r w:rsidRPr="00A44D76">
        <w:t>2017. godine (list 2</w:t>
      </w:r>
      <w:r w:rsidR="00D96100">
        <w:t>7</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w:t>
      </w:r>
      <w:r w:rsidRPr="00A44D76">
        <w:t xml:space="preserve"> obavijest Središnjeg klirinško depozitarnog društva d.d. od </w:t>
      </w:r>
      <w:r w:rsidR="00D96100">
        <w:t>2. svibnja</w:t>
      </w:r>
      <w:r w:rsidRPr="00A44D76">
        <w:t xml:space="preserve"> 2017. godine (list </w:t>
      </w:r>
      <w:r w:rsidR="00D96100">
        <w:t>28</w:t>
      </w:r>
      <w:r w:rsidRPr="00A44D76">
        <w:t xml:space="preserve"> spisa) </w:t>
      </w:r>
      <w:r>
        <w:t>utvrđeno je</w:t>
      </w:r>
      <w:r w:rsidRPr="00A44D76">
        <w:t xml:space="preserve"> da u sustavu SKDD d.d. ne postoji račun nematerijaliziranih vrijednosnih papira dužnika.</w:t>
      </w:r>
    </w:p>
    <w:p w:rsidRDefault="00A72BEE" w:rsidP="003C4E43" w:rsidR="00A72BEE">
      <w:pPr>
        <w:ind w:firstLine="708"/>
        <w:jc w:val="both"/>
      </w:pPr>
    </w:p>
    <w:p w:rsidRDefault="00A72BEE" w:rsidP="003C4E43" w:rsidR="00300BA8">
      <w:pPr>
        <w:ind w:firstLine="708"/>
        <w:jc w:val="both"/>
      </w:pPr>
      <w:r>
        <w:t>N</w:t>
      </w:r>
      <w:r w:rsidR="00300BA8">
        <w:t>a ročišt</w:t>
      </w:r>
      <w:r w:rsidR="00D96100">
        <w:t xml:space="preserve">u </w:t>
      </w:r>
      <w:r w:rsidR="00300BA8">
        <w:t xml:space="preserve">radi rasprave o pretpostavkama za otvaranje stečajnog postupka nad dužnikom od </w:t>
      </w:r>
      <w:r w:rsidR="00D96100">
        <w:t>13. lipnja</w:t>
      </w:r>
      <w:r w:rsidR="00300BA8">
        <w:t xml:space="preserve"> 2017. godine,</w:t>
      </w:r>
      <w:r w:rsidR="00D84888">
        <w:t xml:space="preserve"> </w:t>
      </w:r>
      <w:r w:rsidR="00D96100">
        <w:t>zakonska zastupnica dužnika izjavila je da je suglasna s prijedlogom za otvaranje stečajnog postupka nad dužnikom te je izjavila da dužnik nema nikakvu imovinu koja bi činila stečajnu masu.</w:t>
      </w:r>
    </w:p>
    <w:p w:rsidRDefault="00300BA8" w:rsidP="003C4E43" w:rsidR="00300BA8">
      <w:pPr>
        <w:ind w:firstLine="708"/>
        <w:jc w:val="both"/>
      </w:pPr>
    </w:p>
    <w:p w:rsidRDefault="00300BA8" w:rsidP="004327FC" w:rsidR="00300BA8">
      <w:pPr>
        <w:ind w:firstLine="708"/>
        <w:jc w:val="both"/>
      </w:pPr>
      <w:r>
        <w:t xml:space="preserve">Nadalje, FINA je podneskom od </w:t>
      </w:r>
      <w:r w:rsidR="00D96100">
        <w:t>18. travnja</w:t>
      </w:r>
      <w:r>
        <w:t xml:space="preserve"> 2017. godine dostavila u spis potvrdu od </w:t>
      </w:r>
      <w:r w:rsidR="00D96100">
        <w:t>24. travnja</w:t>
      </w:r>
      <w:r>
        <w:t xml:space="preserve"> 2017. godine o blokadi računa i novčanih sredstava dužnika (list </w:t>
      </w:r>
      <w:r w:rsidR="00D96100">
        <w:t>25</w:t>
      </w:r>
      <w:r>
        <w:t xml:space="preserve"> spisa) uvidom u koju je sud utvrd</w:t>
      </w:r>
      <w:r w:rsidR="00D96100">
        <w:t xml:space="preserve">io da su na dan izdavanja potvrde na računu dužnika evidentirane neizvršene osnove za plaćanje u neprekinutom razdoblju od 635 dana, time da dužnik na dan 24. travnja 2017. godine nema otvorenih računa niti oročenih novčanih sredstava. </w:t>
      </w:r>
    </w:p>
    <w:p w:rsidRDefault="00D96100" w:rsidP="004327FC" w:rsidR="00D96100">
      <w:pPr>
        <w:ind w:firstLine="708"/>
        <w:jc w:val="both"/>
      </w:pPr>
    </w:p>
    <w:p w:rsidRDefault="0059367F" w:rsidP="004327FC" w:rsidR="00C22A02">
      <w:pPr>
        <w:ind w:firstLine="708"/>
        <w:jc w:val="both"/>
      </w:pPr>
      <w:r>
        <w:t>Dakle, i</w:t>
      </w:r>
      <w:r w:rsidRPr="005F7ED3">
        <w:t>z</w:t>
      </w:r>
      <w:r w:rsidR="00012F3A">
        <w:t xml:space="preserve"> </w:t>
      </w:r>
      <w:r w:rsidR="00C22A02">
        <w:t>potvrde</w:t>
      </w:r>
      <w:r w:rsidR="004327FC">
        <w:t xml:space="preserve"> FINA-e</w:t>
      </w:r>
      <w:r w:rsidR="00C22A02">
        <w:t xml:space="preserve"> </w:t>
      </w:r>
      <w:r w:rsidR="004327FC">
        <w:t xml:space="preserve">o blokadi računa dužnika, nedvojbeno proizlazi da je kod dužnika ostvaren stečajni razlog nesposobnosti za plaćanje sukladno odredbi čl. 6. st. 1., </w:t>
      </w:r>
      <w:r>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lastRenderedPageBreak/>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300BA8" w:rsidP="00300BA8" w:rsidR="00300BA8" w:rsidRPr="00435B5D">
      <w:pPr>
        <w:ind w:firstLine="708"/>
        <w:jc w:val="both"/>
      </w:pPr>
      <w:r>
        <w:t xml:space="preserve">Dakle, iz </w:t>
      </w:r>
      <w:r w:rsidR="005665FE">
        <w:t>dostupnih</w:t>
      </w:r>
      <w:r w:rsidR="00812850">
        <w:t xml:space="preserve"> podataka </w:t>
      </w:r>
      <w:r w:rsidR="005665FE">
        <w:t>u spisu</w:t>
      </w:r>
      <w:r>
        <w:t xml:space="preserve"> proizlazi da dužnik nema nikakve imovine koja bi činila stečajnu masu i koja bi bila dostatna za pokriće stečajnoga postupka, a p</w:t>
      </w:r>
      <w:r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300BA8" w:rsidP="00300BA8" w:rsidR="00300BA8" w:rsidRPr="00435B5D">
      <w:pPr>
        <w:jc w:val="both"/>
      </w:pPr>
    </w:p>
    <w:p w:rsidRDefault="00300BA8" w:rsidP="00300BA8" w:rsidR="00300BA8" w:rsidRPr="00435B5D">
      <w:pPr>
        <w:jc w:val="both"/>
      </w:pPr>
      <w:r w:rsidRPr="00435B5D">
        <w:tab/>
      </w:r>
      <w:r w:rsidR="00812850">
        <w:t>Stoga je sud</w:t>
      </w:r>
      <w:r w:rsidRPr="00435B5D">
        <w:t xml:space="preserve"> temeljem odredbe članka 132. st. 1. SZ-a </w:t>
      </w:r>
      <w:r w:rsidR="00812850">
        <w:t xml:space="preserve">pozvao </w:t>
      </w:r>
      <w:r w:rsidRPr="00435B5D">
        <w:t xml:space="preserve">osobe koje imaju pravni interes za provedbom stečajnog postupka na plaćanje predujma za namirenje troškova prethodnoga i otvorenoga stečajnog postupka u ukupnom iznosu od </w:t>
      </w:r>
      <w:r>
        <w:t>26.130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C22A02" w:rsidP="00D2169A" w:rsidR="00C22A02" w:rsidRPr="00435B5D">
      <w:pPr>
        <w:jc w:val="both"/>
      </w:pPr>
    </w:p>
    <w:p w:rsidRDefault="00DA2EAC" w:rsidP="00812850" w:rsidR="002C5A29" w:rsidRPr="00435B5D">
      <w:pPr>
        <w:jc w:val="both"/>
      </w:pPr>
      <w:r w:rsidRPr="00435B5D">
        <w:tab/>
        <w:t xml:space="preserve"> </w:t>
      </w:r>
      <w:r w:rsidR="00367C05" w:rsidRPr="00435B5D">
        <w:t xml:space="preserve">  </w:t>
      </w:r>
    </w:p>
    <w:p w:rsidRDefault="002C5A29" w:rsidP="00577C3C" w:rsidR="002C5A29" w:rsidRPr="00435B5D">
      <w:pPr>
        <w:jc w:val="center"/>
      </w:pPr>
      <w:r w:rsidRPr="00435B5D">
        <w:t>U Karlovcu</w:t>
      </w:r>
      <w:r w:rsidR="00233CF9" w:rsidRPr="00435B5D">
        <w:t xml:space="preserve"> </w:t>
      </w:r>
      <w:r w:rsidR="00D96100">
        <w:t>13. lipnja</w:t>
      </w:r>
      <w:r w:rsidR="00C22A02">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812850">
        <w:t>Renata Klokočki</w:t>
      </w:r>
    </w:p>
    <w:p w:rsidRDefault="00905904" w:rsidP="00905904" w:rsidR="00905904">
      <w:pPr>
        <w:tabs>
          <w:tab w:pos="6900" w:val="left"/>
        </w:tabs>
      </w:pPr>
      <w:r>
        <w:t>Pouka o pravnom lijeku:</w:t>
      </w:r>
      <w:r w:rsidRPr="00435B5D">
        <w:tab/>
      </w:r>
    </w:p>
    <w:p w:rsidRDefault="00905904" w:rsidP="00905904" w:rsidR="00905904">
      <w:r>
        <w:t xml:space="preserve">Protiv ovog rješenja dopuštena je žalba </w:t>
      </w:r>
    </w:p>
    <w:p w:rsidRDefault="00905904" w:rsidP="00905904" w:rsidR="00905904">
      <w:r>
        <w:t>u roku od 8 dana, koja se podnosi u tri primjerka,</w:t>
      </w:r>
    </w:p>
    <w:p w:rsidRDefault="00905904" w:rsidP="00905904" w:rsidR="00905904">
      <w:r>
        <w:t>Visokom trgovačkom sudu Republike Hrvatske,</w:t>
      </w:r>
    </w:p>
    <w:p w:rsidRDefault="00905904" w:rsidP="00905904" w:rsidR="00905904" w:rsidRPr="00952C61">
      <w:r>
        <w:t>putem ovog suda.</w:t>
      </w:r>
    </w:p>
    <w:p w:rsidRDefault="00905904" w:rsidP="00973C31" w:rsidR="00905904" w:rsidRPr="00435B5D">
      <w:pPr>
        <w:tabs>
          <w:tab w:pos="6900" w:val="left"/>
        </w:tabs>
      </w:pPr>
    </w:p>
    <w:sectPr w:rsidSect="008E5838" w:rsidR="00905904" w:rsidRPr="00435B5D">
      <w:headerReference w:type="even" r:id="rId10"/>
      <w:head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665E6">
      <w:rPr>
        <w:rStyle w:val="Brojstranice"/>
        <w:noProof/>
      </w:rPr>
      <w:t>3</w:t>
    </w:r>
    <w:r>
      <w:rPr>
        <w:rStyle w:val="Brojstranice"/>
      </w:rPr>
      <w:fldChar w:fldCharType="end"/>
    </w:r>
  </w:p>
  <w:p w:rsidRDefault="0087685A" w:rsidP="001D2296" w:rsidR="0087685A" w:rsidRPr="003C4E43">
    <w:r>
      <w:t xml:space="preserve">                                                                                                                               </w:t>
    </w:r>
    <w:r w:rsidRPr="003C4E43">
      <w:t>4 St-</w:t>
    </w:r>
    <w:r w:rsidR="00A72BEE">
      <w:t>7181/15</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75BDC"/>
    <w:rsid w:val="00087859"/>
    <w:rsid w:val="00092A09"/>
    <w:rsid w:val="000A252B"/>
    <w:rsid w:val="000B0BA1"/>
    <w:rsid w:val="000E67F7"/>
    <w:rsid w:val="00123E05"/>
    <w:rsid w:val="00141F97"/>
    <w:rsid w:val="001503AE"/>
    <w:rsid w:val="00161B3B"/>
    <w:rsid w:val="00174993"/>
    <w:rsid w:val="001A044D"/>
    <w:rsid w:val="001B52B6"/>
    <w:rsid w:val="001D2296"/>
    <w:rsid w:val="001D564F"/>
    <w:rsid w:val="001E225E"/>
    <w:rsid w:val="001F3741"/>
    <w:rsid w:val="002220FA"/>
    <w:rsid w:val="00233CF9"/>
    <w:rsid w:val="00235A74"/>
    <w:rsid w:val="002665E6"/>
    <w:rsid w:val="00270ADC"/>
    <w:rsid w:val="00281A68"/>
    <w:rsid w:val="00293964"/>
    <w:rsid w:val="002944F5"/>
    <w:rsid w:val="002A7B82"/>
    <w:rsid w:val="002B5B9E"/>
    <w:rsid w:val="002C5139"/>
    <w:rsid w:val="002C5A29"/>
    <w:rsid w:val="002D4069"/>
    <w:rsid w:val="002D6432"/>
    <w:rsid w:val="002D7874"/>
    <w:rsid w:val="002F1899"/>
    <w:rsid w:val="00300BA8"/>
    <w:rsid w:val="003269C4"/>
    <w:rsid w:val="00346F52"/>
    <w:rsid w:val="00367C05"/>
    <w:rsid w:val="003905DD"/>
    <w:rsid w:val="003B65CF"/>
    <w:rsid w:val="003C4E43"/>
    <w:rsid w:val="0040052E"/>
    <w:rsid w:val="00402289"/>
    <w:rsid w:val="0040423C"/>
    <w:rsid w:val="004064D2"/>
    <w:rsid w:val="0043031F"/>
    <w:rsid w:val="004327FC"/>
    <w:rsid w:val="0043362B"/>
    <w:rsid w:val="00435B5D"/>
    <w:rsid w:val="00442574"/>
    <w:rsid w:val="0044721B"/>
    <w:rsid w:val="00456484"/>
    <w:rsid w:val="00464572"/>
    <w:rsid w:val="00475324"/>
    <w:rsid w:val="00484CEF"/>
    <w:rsid w:val="004A519F"/>
    <w:rsid w:val="004F47B9"/>
    <w:rsid w:val="00501BE5"/>
    <w:rsid w:val="00523E58"/>
    <w:rsid w:val="00554276"/>
    <w:rsid w:val="005665FE"/>
    <w:rsid w:val="005740F2"/>
    <w:rsid w:val="00577C3C"/>
    <w:rsid w:val="005809B3"/>
    <w:rsid w:val="0059367F"/>
    <w:rsid w:val="005A60EB"/>
    <w:rsid w:val="005C0B29"/>
    <w:rsid w:val="005C0BF6"/>
    <w:rsid w:val="005D1623"/>
    <w:rsid w:val="005D3613"/>
    <w:rsid w:val="005D5F5F"/>
    <w:rsid w:val="005E30AD"/>
    <w:rsid w:val="005E5E29"/>
    <w:rsid w:val="005E67DB"/>
    <w:rsid w:val="00600C4C"/>
    <w:rsid w:val="0062640E"/>
    <w:rsid w:val="00657078"/>
    <w:rsid w:val="00662CB6"/>
    <w:rsid w:val="00675D95"/>
    <w:rsid w:val="0067725B"/>
    <w:rsid w:val="006861EF"/>
    <w:rsid w:val="006B6292"/>
    <w:rsid w:val="006C786C"/>
    <w:rsid w:val="006D261E"/>
    <w:rsid w:val="006E1EBE"/>
    <w:rsid w:val="007170B8"/>
    <w:rsid w:val="00717D4A"/>
    <w:rsid w:val="00753D5D"/>
    <w:rsid w:val="00755A60"/>
    <w:rsid w:val="007604DE"/>
    <w:rsid w:val="00776B6D"/>
    <w:rsid w:val="00784A92"/>
    <w:rsid w:val="0078584A"/>
    <w:rsid w:val="007861DF"/>
    <w:rsid w:val="007A550F"/>
    <w:rsid w:val="007C0F88"/>
    <w:rsid w:val="007C39CF"/>
    <w:rsid w:val="007D7A92"/>
    <w:rsid w:val="00812850"/>
    <w:rsid w:val="00825B2D"/>
    <w:rsid w:val="0084192B"/>
    <w:rsid w:val="00855AE8"/>
    <w:rsid w:val="008723F5"/>
    <w:rsid w:val="008728D7"/>
    <w:rsid w:val="0087685A"/>
    <w:rsid w:val="00891667"/>
    <w:rsid w:val="008E42C6"/>
    <w:rsid w:val="008E5838"/>
    <w:rsid w:val="009054E3"/>
    <w:rsid w:val="00905904"/>
    <w:rsid w:val="009224E9"/>
    <w:rsid w:val="00927F9C"/>
    <w:rsid w:val="00942C83"/>
    <w:rsid w:val="0094639D"/>
    <w:rsid w:val="00964750"/>
    <w:rsid w:val="00971D3D"/>
    <w:rsid w:val="00973C31"/>
    <w:rsid w:val="009773DD"/>
    <w:rsid w:val="00984644"/>
    <w:rsid w:val="009961DE"/>
    <w:rsid w:val="009A5635"/>
    <w:rsid w:val="009B02EC"/>
    <w:rsid w:val="009B118F"/>
    <w:rsid w:val="009B65F4"/>
    <w:rsid w:val="009C324E"/>
    <w:rsid w:val="009E2615"/>
    <w:rsid w:val="009E4856"/>
    <w:rsid w:val="009F574C"/>
    <w:rsid w:val="00A03732"/>
    <w:rsid w:val="00A05832"/>
    <w:rsid w:val="00A0682A"/>
    <w:rsid w:val="00A22E26"/>
    <w:rsid w:val="00A347AB"/>
    <w:rsid w:val="00A34FB5"/>
    <w:rsid w:val="00A44818"/>
    <w:rsid w:val="00A4636C"/>
    <w:rsid w:val="00A505C4"/>
    <w:rsid w:val="00A52D64"/>
    <w:rsid w:val="00A66293"/>
    <w:rsid w:val="00A66684"/>
    <w:rsid w:val="00A72BEE"/>
    <w:rsid w:val="00A74268"/>
    <w:rsid w:val="00A74708"/>
    <w:rsid w:val="00A86374"/>
    <w:rsid w:val="00AA4EB8"/>
    <w:rsid w:val="00AB1D66"/>
    <w:rsid w:val="00AB5DA4"/>
    <w:rsid w:val="00AD6DDA"/>
    <w:rsid w:val="00AF3331"/>
    <w:rsid w:val="00AF6F8E"/>
    <w:rsid w:val="00B02635"/>
    <w:rsid w:val="00B20B8C"/>
    <w:rsid w:val="00B3296B"/>
    <w:rsid w:val="00B62423"/>
    <w:rsid w:val="00B918B5"/>
    <w:rsid w:val="00B97F98"/>
    <w:rsid w:val="00BA28BC"/>
    <w:rsid w:val="00BB0780"/>
    <w:rsid w:val="00BB7E5E"/>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2169A"/>
    <w:rsid w:val="00D50090"/>
    <w:rsid w:val="00D737A9"/>
    <w:rsid w:val="00D84888"/>
    <w:rsid w:val="00D862E2"/>
    <w:rsid w:val="00D96100"/>
    <w:rsid w:val="00DA2EAC"/>
    <w:rsid w:val="00DA2EBD"/>
    <w:rsid w:val="00DB1D6D"/>
    <w:rsid w:val="00DC3CE8"/>
    <w:rsid w:val="00DE04E4"/>
    <w:rsid w:val="00DE6E22"/>
    <w:rsid w:val="00DF21C6"/>
    <w:rsid w:val="00DF41D7"/>
    <w:rsid w:val="00E1788C"/>
    <w:rsid w:val="00E3108C"/>
    <w:rsid w:val="00E31EB1"/>
    <w:rsid w:val="00E370FF"/>
    <w:rsid w:val="00E42A55"/>
    <w:rsid w:val="00E52636"/>
    <w:rsid w:val="00E57778"/>
    <w:rsid w:val="00E67977"/>
    <w:rsid w:val="00E72CAE"/>
    <w:rsid w:val="00EA5002"/>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A689F"/>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2665E6"/>
    <w:rPr>
      <w:color w:val="808080"/>
      <w:bdr w:space="0" w:sz="0" w:color="auto" w:val="none"/>
      <w:shd w:fill="auto" w:color="auto" w:val="clear"/>
    </w:rPr>
  </w:style>
  <w:style w:customStyle="true" w:styleId="eSPISCCParagraphDefaultFont" w:type="character">
    <w:name w:val="eSPIS_CC_Paragraph Default Font"/>
    <w:basedOn w:val="Zadanifontodlomka"/>
    <w:rsid w:val="002665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65E6"/>
    <w:rPr>
      <w:bdr w:space="0" w:sz="0" w:color="auto" w:val="none"/>
      <w:shd w:fill="FFFFCC" w:color="auto" w:val="clear"/>
      <w:lang w:val="hr-HR"/>
    </w:rPr>
  </w:style>
  <w:style w:customStyle="true" w:styleId="PozadinaSvijetloCrvena" w:type="character">
    <w:name w:val="Pozadina_SvijetloCrvena"/>
    <w:basedOn w:val="eSPISCCParagraphDefaultFont"/>
    <w:rsid w:val="002665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65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2665E6"/>
    <w:rPr>
      <w:color w:val="808080"/>
      <w:bdr w:color="auto" w:space="0" w:sz="0" w:val="none"/>
      <w:shd w:color="auto" w:fill="auto" w:val="clear"/>
    </w:rPr>
  </w:style>
  <w:style w:customStyle="1" w:styleId="eSPISCCParagraphDefaultFont" w:type="character">
    <w:name w:val="eSPIS_CC_Paragraph Default Font"/>
    <w:basedOn w:val="Zadanifontodlomka"/>
    <w:rsid w:val="002665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65E6"/>
    <w:rPr>
      <w:bdr w:color="auto" w:space="0" w:sz="0" w:val="none"/>
      <w:shd w:color="auto" w:fill="FFFFCC" w:val="clear"/>
      <w:lang w:val="hr-HR"/>
    </w:rPr>
  </w:style>
  <w:style w:customStyle="1" w:styleId="PozadinaSvijetloCrvena" w:type="character">
    <w:name w:val="Pozadina_SvijetloCrvena"/>
    <w:basedOn w:val="eSPISCCParagraphDefaultFont"/>
    <w:rsid w:val="002665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65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740590">
      <w:bodyDiv w:val="true"/>
      <w:marLeft w:val="0"/>
      <w:marRight w:val="0"/>
      <w:marTop w:val="0"/>
      <w:marBottom w:val="0"/>
      <w:divBdr>
        <w:top w:space="0" w:sz="0" w:color="auto" w:val="none"/>
        <w:left w:space="0" w:sz="0" w:color="auto" w:val="none"/>
        <w:bottom w:space="0" w:sz="0" w:color="auto" w:val="none"/>
        <w:right w:space="0" w:sz="0" w:color="auto" w:val="none"/>
      </w:divBdr>
    </w:div>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3136804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7181</izvorni_sadrzaj>
    <derivirana_varijabla naziv="DomainObject.Predmet.Broj_1">7181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St-7181/2015</izvorni_sadrzaj>
    <derivirana_varijabla naziv="DomainObject.Predmet.OznakaBroj_1">St-7181/2015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CINDARIĆ j.d.o.o. zastupanog po punomoćniku Tanja Cindarić</izvorni_sadrzaj>
    <derivirana_varijabla naziv="DomainObject.Predmet.ProtustrankaFormated_1">  CINDARIĆ j.d.o.o. zastupanog po punomoćniku Tanja Cindarić</derivirana_varijabla>
  </DomainObject.Predmet.ProtustrankaFormated>
  <DomainObject.Predmet.ProtustrankaFormatedOIB>
    <izvorni_sadrzaj>  CINDARIĆ j.d.o.o., OIB 30429326017 zastupanog po punomoćniku Tanja Cindarić</izvorni_sadrzaj>
    <derivirana_varijabla naziv="DomainObject.Predmet.ProtustrankaFormatedOIB_1">  CINDARIĆ j.d.o.o., OIB 30429326017 zastupanog po punomoćniku Tanja Cindarić</derivirana_varijabla>
  </DomainObject.Predmet.ProtustrankaFormatedOIB>
  <DomainObject.Predmet.ProtustrankaFormatedWithAdress>
    <izvorni_sadrzaj> CINDARIĆ j.d.o.o., Rečička 32, 10315 Rečica Kriška zastupanog po punomoćniku Tanja Cindarić</izvorni_sadrzaj>
    <derivirana_varijabla naziv="DomainObject.Predmet.ProtustrankaFormatedWithAdress_1"> CINDARIĆ j.d.o.o., Rečička 32, 10315 Rečica Kriška zastupanog po punomoćniku Tanja Cindarić</derivirana_varijabla>
  </DomainObject.Predmet.ProtustrankaFormatedWithAdress>
  <DomainObject.Predmet.ProtustrankaFormatedWithAdressOIB>
    <izvorni_sadrzaj> CINDARIĆ j.d.o.o., OIB 30429326017, Rečička 32, 10315 Rečica Kriška zastupanog po punomoćniku Tanja Cindarić</izvorni_sadrzaj>
    <derivirana_varijabla naziv="DomainObject.Predmet.ProtustrankaFormatedWithAdressOIB_1"> CINDARIĆ j.d.o.o., OIB 30429326017, Rečička 32, 10315 Rečica Kriška zastupanog po punomoćniku Tanja Cindarić</derivirana_varijabla>
  </DomainObject.Predmet.ProtustrankaFormatedWithAdressOIB>
  <DomainObject.Predmet.ProtustrankaWithAdress>
    <izvorni_sadrzaj>CINDARIĆ j.d.o.o. Rečička 32, 10315 Rečica Kriška</izvorni_sadrzaj>
    <derivirana_varijabla naziv="DomainObject.Predmet.ProtustrankaWithAdress_1">CINDARIĆ j.d.o.o. Rečička 32, 10315 Rečica Kriška</derivirana_varijabla>
  </DomainObject.Predmet.ProtustrankaWithAdress>
  <DomainObject.Predmet.ProtustrankaWithAdressOIB>
    <izvorni_sadrzaj>CINDARIĆ j.d.o.o., OIB 30429326017, Rečička 32, 10315 Rečica Kriška</izvorni_sadrzaj>
    <derivirana_varijabla naziv="DomainObject.Predmet.ProtustrankaWithAdressOIB_1">CINDARIĆ j.d.o.o., OIB 30429326017, Rečička 32, 10315 Rečica Kriška</derivirana_varijabla>
  </DomainObject.Predmet.ProtustrankaWithAdressOIB>
  <DomainObject.Predmet.ProtustrankaNazivFormated>
    <izvorni_sadrzaj>CINDARIĆ j.d.o.o.</izvorni_sadrzaj>
    <derivirana_varijabla naziv="DomainObject.Predmet.ProtustrankaNazivFormated_1">CINDARIĆ j.d.o.o.</derivirana_varijabla>
  </DomainObject.Predmet.ProtustrankaNazivFormated>
  <DomainObject.Predmet.ProtustrankaNazivFormatedOIB>
    <izvorni_sadrzaj>CINDARIĆ j.d.o.o., OIB 30429326017</izvorni_sadrzaj>
    <derivirana_varijabla naziv="DomainObject.Predmet.ProtustrankaNazivFormatedOIB_1">CINDARIĆ j.d.o.o., OIB 30429326017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CINDARIĆ j.d.o.o. zastupanog po punomoćniku Tanja Cindarić</item>
    </izvorni_sadrzaj>
    <derivirana_varijabla naziv="DomainObject.Predmet.ProtuStrankaListFormated_1">
      <item>CINDARIĆ j.d.o.o. zastupanog po punomoćniku Tanja Cindarić</item>
    </derivirana_varijabla>
  </DomainObject.Predmet.ProtuStrankaListFormated>
  <DomainObject.Predmet.ProtuStrankaListFormatedOIB>
    <izvorni_sadrzaj>
      <item>CINDARIĆ j.d.o.o., OIB 30429326017 zastupanog po punomoćniku Tanja Cindarić</item>
    </izvorni_sadrzaj>
    <derivirana_varijabla naziv="DomainObject.Predmet.ProtuStrankaListFormatedOIB_1">
      <item>CINDARIĆ j.d.o.o., OIB 30429326017 zastupanog po punomoćniku Tanja Cindarić</item>
    </derivirana_varijabla>
  </DomainObject.Predmet.ProtuStrankaListFormatedOIB>
  <DomainObject.Predmet.ProtuStrankaListFormatedWithAdress>
    <izvorni_sadrzaj>
      <item>CINDARIĆ j.d.o.o., Rečička 32, 10315 Rečica Kriška zastupanog po punomoćniku Tanja Cindarić</item>
    </izvorni_sadrzaj>
    <derivirana_varijabla naziv="DomainObject.Predmet.ProtuStrankaListFormatedWithAdress_1">
      <item>CINDARIĆ j.d.o.o., Rečička 32, 10315 Rečica Kriška zastupanog po punomoćniku Tanja Cindarić</item>
    </derivirana_varijabla>
  </DomainObject.Predmet.ProtuStrankaListFormatedWithAdress>
  <DomainObject.Predmet.ProtuStrankaListFormatedWithAdressOIB>
    <izvorni_sadrzaj>
      <item>CINDARIĆ j.d.o.o., OIB 30429326017, Rečička 32, 10315 Rečica Kriška zastupanog po punomoćniku Tanja Cindarić</item>
    </izvorni_sadrzaj>
    <derivirana_varijabla naziv="DomainObject.Predmet.ProtuStrankaListFormatedWithAdressOIB_1">
      <item>CINDARIĆ j.d.o.o., OIB 30429326017, Rečička 32, 10315 Rečica Kriška zastupanog po punomoćniku Tanja Cindarić</item>
    </derivirana_varijabla>
  </DomainObject.Predmet.ProtuStrankaListFormatedWithAdressOIB>
  <DomainObject.Predmet.ProtuStrankaListNazivFormated>
    <izvorni_sadrzaj>
      <item>CINDARIĆ j.d.o.o.</item>
    </izvorni_sadrzaj>
    <derivirana_varijabla naziv="DomainObject.Predmet.ProtuStrankaListNazivFormated_1">
      <item>CINDARIĆ j.d.o.o.</item>
    </derivirana_varijabla>
  </DomainObject.Predmet.ProtuStrankaListNazivFormated>
  <DomainObject.Predmet.ProtuStrankaListNazivFormatedOIB>
    <izvorni_sadrzaj>
      <item>CINDARIĆ j.d.o.o., OIB 30429326017</item>
    </izvorni_sadrzaj>
    <derivirana_varijabla naziv="DomainObject.Predmet.ProtuStrankaListNazivFormatedOIB_1">
      <item>CINDARIĆ j.d.o.o., OIB 30429326017</item>
    </derivirana_varijabla>
  </DomainObject.Predmet.ProtuStrankaListNazivFormatedOIB>
  <DomainObject.Predmet.OstaliListFormated>
    <izvorni_sadrzaj>
      <item>Tanja Cindarić punomoćnik sudionika u postupku CINDARIĆ j.d.o.o.</item>
    </izvorni_sadrzaj>
    <derivirana_varijabla naziv="DomainObject.Predmet.OstaliListFormated_1">
      <item>Tanja Cindarić punomoćnik sudionika u postupku CINDARIĆ j.d.o.o.</item>
    </derivirana_varijabla>
  </DomainObject.Predmet.OstaliListFormated>
  <DomainObject.Predmet.OstaliListFormatedOIB>
    <izvorni_sadrzaj>
      <item>Tanja Cindarić, OIB 55528701166 punomoćnik sudionika u postupku CINDARIĆ j.d.o.o.</item>
    </izvorni_sadrzaj>
    <derivirana_varijabla naziv="DomainObject.Predmet.OstaliListFormatedOIB_1">
      <item>Tanja Cindarić, OIB 55528701166 punomoćnik sudionika u postupku CINDARIĆ j.d.o.o.</item>
    </derivirana_varijabla>
  </DomainObject.Predmet.OstaliListFormatedOIB>
  <DomainObject.Predmet.OstaliListFormatedWithAdress>
    <izvorni_sadrzaj>
      <item>Tanja Cindarić, Rečička 32, 10314 Rečica Kriška punomoćnik sudionika u postupku CINDARIĆ j.d.o.o.</item>
    </izvorni_sadrzaj>
    <derivirana_varijabla naziv="DomainObject.Predmet.OstaliListFormatedWithAdress_1">
      <item>Tanja Cindarić, Rečička 32, 10314 Rečica Kriška punomoćnik sudionika u postupku CINDARIĆ j.d.o.o.</item>
    </derivirana_varijabla>
  </DomainObject.Predmet.OstaliListFormatedWithAdress>
  <DomainObject.Predmet.OstaliListFormatedWithAdressOIB>
    <izvorni_sadrzaj>
      <item>Tanja Cindarić, OIB 55528701166, Rečička 32, 10314 Rečica Kriška punomoćnik sudionika u postupku CINDARIĆ j.d.o.o.</item>
    </izvorni_sadrzaj>
    <derivirana_varijabla naziv="DomainObject.Predmet.OstaliListFormatedWithAdressOIB_1">
      <item>Tanja Cindarić, OIB 55528701166, Rečička 32, 10314 Rečica Kriška punomoćnik sudionika u postupku CINDARIĆ j.d.o.o.</item>
    </derivirana_varijabla>
  </DomainObject.Predmet.OstaliListFormatedWithAdressOIB>
  <DomainObject.Predmet.OstaliListNazivFormated>
    <izvorni_sadrzaj>
      <item>Tanja Cindarić</item>
    </izvorni_sadrzaj>
    <derivirana_varijabla naziv="DomainObject.Predmet.OstaliListNazivFormated_1">
      <item>Tanja Cindarić</item>
    </derivirana_varijabla>
  </DomainObject.Predmet.OstaliListNazivFormated>
  <DomainObject.Predmet.OstaliListNazivFormatedOIB>
    <izvorni_sadrzaj>
      <item>Tanja Cindarić, OIB 55528701166</item>
    </izvorni_sadrzaj>
    <derivirana_varijabla naziv="DomainObject.Predmet.OstaliListNazivFormatedOIB_1">
      <item>Tanja Cindarić, OIB 55528701166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CINDARIĆ j.d.o.o.</izvorni_sadrzaj>
    <derivirana_varijabla naziv="DomainObject.Predmet.ProtustrankaIDrugi_1">CINDARIĆ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CINDARIĆ j.d.o.o., OIB 30429326017, Rečička 32, 10315 Rečica Kriška</izvorni_sadrzaj>
    <derivirana_varijabla naziv="DomainObject.Predmet.ProtustrankaIDrugiAdressOIB_1">CINDARIĆ j.d.o.o., OIB 30429326017, Rečička 32, 10315 Rečica Kriška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CINDARIĆ j.d.o.o.</item>
      <item>Tanja Cindarić</item>
    </izvorni_sadrzaj>
    <derivirana_varijabla naziv="DomainObject.Predmet.SudioniciListNaziv_1">
      <item>FINA Regionalni centar Zagreb</item>
      <item>CINDARIĆ j.d.o.o.</item>
      <item>Tanja Cindarić</item>
    </derivirana_varijabla>
  </DomainObject.Predmet.SudioniciListNaziv>
  <DomainObject.Predmet.SudioniciListAdressOIB>
    <izvorni_sadrzaj>
      <item>FINA Regionalni centar Zagreb, OIB 85821130368, Trg svibanjskih žrtava 1995. 1,10000 Zagreb</item>
      <item>CINDARIĆ j.d.o.o., OIB 30429326017, Rečička 32,10315 Rečica Kriška</item>
      <item>Tanja Cindarić, OIB 55528701166, Rečička 32,10314 Rečica Kriška</item>
    </izvorni_sadrzaj>
    <derivirana_varijabla naziv="DomainObject.Predmet.SudioniciListAdressOIB_1">
      <item>FINA Regionalni centar Zagreb, OIB 85821130368, Trg svibanjskih žrtava 1995. 1,10000 Zagreb</item>
      <item>CINDARIĆ j.d.o.o., OIB 30429326017, Rečička 32,10315 Rečica Kriška</item>
      <item>Tanja Cindarić, OIB 55528701166, Rečička 32,10314 Rečica Kriška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30429326017</item>
      <item>, OIB 55528701166</item>
    </izvorni_sadrzaj>
    <derivirana_varijabla naziv="DomainObject.Predmet.SudioniciListNazivOIB_1">
      <item>, OIB 85821130368</item>
      <item>, OIB 30429326017</item>
      <item>, OIB 55528701166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1169</properties:Words>
  <properties:Characters>6394</properties:Characters>
  <properties:Lines>135</properties:Lines>
  <properties:Paragraphs>37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2017-06-13T08:45:00Z</dcterms:created>
  <dc:creator>Korisnik</dc:creator>
  <cp:lastModifiedBy>Goranka Boljkovac</cp:lastModifiedBy>
  <cp:lastPrinted>2017-04-27T11:11:00Z</cp:lastPrinted>
  <dcterms:modified xmlns:xsi="http://www.w3.org/2001/XMLSchema-instance" xsi:type="dcterms:W3CDTF">2017-06-13T08:52:00Z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