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089d" w14:paraId="d99089d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A23293">
        <w:t>7312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A23293">
        <w:t>7312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A23293">
        <w:t xml:space="preserve">EKSKLUZIVNI SAVJETNICI d.o.o. trgovinu i usluge, Zagreb (Grad Zagreb), Ilica </w:t>
      </w:r>
      <w:proofErr w:type="spellStart"/>
      <w:r w:rsidR="00A23293">
        <w:t>35</w:t>
      </w:r>
      <w:proofErr w:type="spellEnd"/>
      <w:r w:rsidR="00A23293">
        <w:t xml:space="preserve">, OIB: </w:t>
      </w:r>
      <w:proofErr w:type="spellStart"/>
      <w:r w:rsidR="00A23293">
        <w:t>50412907821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2.909.653,</w:t>
      </w:r>
      <w:proofErr w:type="spellStart"/>
      <w:r w:rsidR="00A23293">
        <w:t>88</w:t>
      </w:r>
      <w:proofErr w:type="spellEnd"/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15B">
        <w:t>7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C1A0A"/>
    <w:rsid w:val="006D2EC3"/>
    <w:rsid w:val="006D4A58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7312</izvorni_sadrzaj>
    <derivirana_varijabla naziv="DomainObject.Predmet.Broj_1">7312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St-7312/2015</izvorni_sadrzaj>
    <derivirana_varijabla naziv="DomainObject.Predmet.OznakaBroj_1">St-7312/2015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EKSKLUZIVNI SAVJETNICI d.o.o. zastupanog po punomoćniku Marko Matijević; Alan Viller</izvorni_sadrzaj>
    <derivirana_varijabla naziv="DomainObject.Predmet.ProtustrankaFormated_1">  EKSKLUZIVNI SAVJETNICI d.o.o. zastupanog po punomoćniku Marko Matijević; Alan Viller</derivirana_varijabla>
  </DomainObject.Predmet.ProtustrankaFormated>
  <DomainObject.Predmet.ProtustrankaFormatedOIB>
    <izvorni_sadrzaj>  EKSKLUZIVNI SAVJETNICI d.o.o., OIB 50412907821 zastupanog po punomoćniku Marko Matijević; Alan Viller</izvorni_sadrzaj>
    <derivirana_varijabla naziv="DomainObject.Predmet.ProtustrankaFormatedOIB_1">  EKSKLUZIVNI SAVJETNICI d.o.o., OIB 50412907821 zastupanog po punomoćniku Marko Matijević; Alan Viller</derivirana_varijabla>
  </DomainObject.Predmet.ProtustrankaFormatedOIB>
  <DomainObject.Predmet.ProtustrankaFormatedWithAdress>
    <izvorni_sadrzaj> EKSKLUZIVNI SAVJETNICI d.o.o., Ilica 35, 10000 Zagreb zastupanog po punomoćniku Marko Matijević; Alan Viller</izvorni_sadrzaj>
    <derivirana_varijabla naziv="DomainObject.Predmet.ProtustrankaFormatedWithAdress_1"> EKSKLUZIVNI SAVJETNICI d.o.o., Ilica 35, 10000 Zagreb zastupanog po punomoćniku Marko Matijević; Alan Viller</derivirana_varijabla>
  </DomainObject.Predmet.ProtustrankaFormatedWithAdress>
  <DomainObject.Predmet.ProtustrankaFormatedWithAdressOIB>
    <izvorni_sadrzaj> EKSKLUZIVNI SAVJETNICI d.o.o., OIB 50412907821, Ilica 35, 10000 Zagreb zastupanog po punomoćniku Marko Matijević; Alan Viller</izvorni_sadrzaj>
    <derivirana_varijabla naziv="DomainObject.Predmet.ProtustrankaFormatedWithAdressOIB_1"> EKSKLUZIVNI SAVJETNICI d.o.o., OIB 50412907821, Ilica 35, 10000 Zagreb zastupanog po punomoćniku Marko Matijević; Alan Viller</derivirana_varijabla>
  </DomainObject.Predmet.ProtustrankaFormatedWithAdressOIB>
  <DomainObject.Predmet.ProtustrankaWithAdress>
    <izvorni_sadrzaj>EKSKLUZIVNI SAVJETNICI d.o.o. Ilica 35, 10000 Zagreb</izvorni_sadrzaj>
    <derivirana_varijabla naziv="DomainObject.Predmet.ProtustrankaWithAdress_1">EKSKLUZIVNI SAVJETNICI d.o.o. Ilica 35, 10000 Zagreb</derivirana_varijabla>
  </DomainObject.Predmet.ProtustrankaWithAdress>
  <DomainObject.Predmet.ProtustrankaWithAdressOIB>
    <izvorni_sadrzaj>EKSKLUZIVNI SAVJETNICI d.o.o., OIB 50412907821, Ilica 35, 10000 Zagreb</izvorni_sadrzaj>
    <derivirana_varijabla naziv="DomainObject.Predmet.ProtustrankaWithAdressOIB_1">EKSKLUZIVNI SAVJETNICI d.o.o., OIB 50412907821, Ilica 35, 10000 Zagreb</derivirana_varijabla>
  </DomainObject.Predmet.ProtustrankaWithAdressOIB>
  <DomainObject.Predmet.ProtustrankaNazivFormated>
    <izvorni_sadrzaj>EKSKLUZIVNI SAVJETNICI d.o.o.</izvorni_sadrzaj>
    <derivirana_varijabla naziv="DomainObject.Predmet.ProtustrankaNazivFormated_1">EKSKLUZIVNI SAVJETNICI d.o.o.</derivirana_varijabla>
  </DomainObject.Predmet.ProtustrankaNazivFormated>
  <DomainObject.Predmet.ProtustrankaNazivFormatedOIB>
    <izvorni_sadrzaj>EKSKLUZIVNI SAVJETNICI d.o.o., OIB 50412907821</izvorni_sadrzaj>
    <derivirana_varijabla naziv="DomainObject.Predmet.ProtustrankaNazivFormatedOIB_1">EKSKLUZIVNI SAVJETNICI d.o.o., OIB 50412907821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EKSKLUZIVNI SAVJETNICI d.o.o. zastupanog po punomoćniku Marko Matijević; Alan Viller</item>
    </izvorni_sadrzaj>
    <derivirana_varijabla naziv="DomainObject.Predmet.ProtuStrankaListFormated_1">
      <item>EKSKLUZIVNI SAVJETNICI d.o.o. zastupanog po punomoćniku Marko Matijević; Alan Viller</item>
    </derivirana_varijabla>
  </DomainObject.Predmet.ProtuStrankaListFormated>
  <DomainObject.Predmet.ProtuStrankaListFormatedOIB>
    <izvorni_sadrzaj>
      <item>EKSKLUZIVNI SAVJETNICI d.o.o., OIB 50412907821 zastupanog po punomoćniku Marko Matijević; Alan Viller</item>
    </izvorni_sadrzaj>
    <derivirana_varijabla naziv="DomainObject.Predmet.ProtuStrankaListFormatedOIB_1">
      <item>EKSKLUZIVNI SAVJETNICI d.o.o., OIB 50412907821 zastupanog po punomoćniku Marko Matijević; Alan Viller</item>
    </derivirana_varijabla>
  </DomainObject.Predmet.ProtuStrankaListFormatedOIB>
  <DomainObject.Predmet.ProtuStrankaListFormatedWithAdress>
    <izvorni_sadrzaj>
      <item>EKSKLUZIVNI SAVJETNICI d.o.o., Ilica 35, 10000 Zagreb zastupanog po punomoćniku Marko Matijević; Alan Viller</item>
    </izvorni_sadrzaj>
    <derivirana_varijabla naziv="DomainObject.Predmet.ProtuStrankaListFormatedWithAdress_1">
      <item>EKSKLUZIVNI SAVJETNICI d.o.o., Ilica 35, 10000 Zagreb zastupanog po punomoćniku Marko Matijević; Alan Viller</item>
    </derivirana_varijabla>
  </DomainObject.Predmet.ProtuStrankaListFormatedWithAdress>
  <DomainObject.Predmet.ProtuStrankaListFormatedWithAdressOIB>
    <izvorni_sadrzaj>
      <item>EKSKLUZIVNI SAVJETNICI d.o.o., OIB 50412907821, Ilica 35, 10000 Zagreb zastupanog po punomoćniku Marko Matijević; Alan Viller</item>
    </izvorni_sadrzaj>
    <derivirana_varijabla naziv="DomainObject.Predmet.ProtuStrankaListFormatedWithAdressOIB_1">
      <item>EKSKLUZIVNI SAVJETNICI d.o.o., OIB 50412907821, Ilica 35, 10000 Zagreb zastupanog po punomoćniku Marko Matijević; Alan Viller</item>
    </derivirana_varijabla>
  </DomainObject.Predmet.ProtuStrankaListFormatedWithAdressOIB>
  <DomainObject.Predmet.ProtuStrankaListNazivFormated>
    <izvorni_sadrzaj>
      <item>EKSKLUZIVNI SAVJETNICI d.o.o.</item>
    </izvorni_sadrzaj>
    <derivirana_varijabla naziv="DomainObject.Predmet.ProtuStrankaListNazivFormated_1">
      <item>EKSKLUZIVNI SAVJETNICI d.o.o.</item>
    </derivirana_varijabla>
  </DomainObject.Predmet.ProtuStrankaListNazivFormated>
  <DomainObject.Predmet.ProtuStrankaListNazivFormatedOIB>
    <izvorni_sadrzaj>
      <item>EKSKLUZIVNI SAVJETNICI d.o.o., OIB 50412907821</item>
    </izvorni_sadrzaj>
    <derivirana_varijabla naziv="DomainObject.Predmet.ProtuStrankaListNazivFormatedOIB_1">
      <item>EKSKLUZIVNI SAVJETNICI d.o.o., OIB 50412907821</item>
    </derivirana_varijabla>
  </DomainObject.Predmet.ProtuStrankaListNazivFormatedOIB>
  <DomainObject.Predmet.OstaliListFormated>
    <izvorni_sadrzaj>
      <item>Marko Matijević punomoćnik sudionika u postupku EKSKLUZIVNI SAVJETNICI d.o.o.</item>
      <item>Alan Viller punomoćnik sudionika u postupku EKSKLUZIVNI SAVJETNICI d.o.o.</item>
    </izvorni_sadrzaj>
    <derivirana_varijabla naziv="DomainObject.Predmet.OstaliListFormated_1">
      <item>Marko Matijević punomoćnik sudionika u postupku EKSKLUZIVNI SAVJETNICI d.o.o.</item>
      <item>Alan Viller punomoćnik sudionika u postupku EKSKLUZIVNI SAVJETNICI d.o.o.</item>
    </derivirana_varijabla>
  </DomainObject.Predmet.OstaliListFormated>
  <DomainObject.Predmet.OstaliListFormatedOIB>
    <izvorni_sadrzaj>
      <item>Marko Matijević, OIB 52873560790 punomoćnik sudionika u postupku EKSKLUZIVNI SAVJETNICI d.o.o.</item>
      <item>Alan Viller, OIB 87576558709 punomoćnik sudionika u postupku EKSKLUZIVNI SAVJETNICI d.o.o.</item>
    </izvorni_sadrzaj>
    <derivirana_varijabla naziv="DomainObject.Predmet.OstaliListFormatedOIB_1">
      <item>Marko Matijević, OIB 52873560790 punomoćnik sudionika u postupku EKSKLUZIVNI SAVJETNICI d.o.o.</item>
      <item>Alan Viller, OIB 87576558709 punomoćnik sudionika u postupku EKSKLUZIVNI SAVJETNICI d.o.o.</item>
    </derivirana_varijabla>
  </DomainObject.Predmet.OstaliListFormatedOIB>
  <DomainObject.Predmet.OstaliListFormatedWithAdress>
    <izvorni_sadrzaj>
      <item>Marko Matijević, Vladimira Ruždjaka 9b, 10000 Zagreb punomoćnik sudionika u postupku EKSKLUZIVNI SAVJETNICI d.o.o.</item>
      <item>Alan Viller, Srednjaci 20, 10000 Zagreb punomoćnik sudionika u postupku EKSKLUZIVNI SAVJETNICI d.o.o.</item>
    </izvorni_sadrzaj>
    <derivirana_varijabla naziv="DomainObject.Predmet.OstaliListFormatedWithAdress_1">
      <item>Marko Matijević, Vladimira Ruždjaka 9b, 10000 Zagreb punomoćnik sudionika u postupku EKSKLUZIVNI SAVJETNICI d.o.o.</item>
      <item>Alan Viller, Srednjaci 20, 10000 Zagreb punomoćnik sudionika u postupku EKSKLUZIVNI SAVJETNICI d.o.o.</item>
    </derivirana_varijabla>
  </DomainObject.Predmet.OstaliListFormatedWithAdress>
  <DomainObject.Predmet.OstaliListFormatedWithAdressOIB>
    <izvorni_sadrzaj>
      <item>Marko Matijević, OIB 52873560790, Vladimira Ruždjaka 9b, 10000 Zagreb punomoćnik sudionika u postupku EKSKLUZIVNI SAVJETNICI d.o.o.</item>
      <item>Alan Viller, OIB 87576558709, Srednjaci 20, 10000 Zagreb punomoćnik sudionika u postupku EKSKLUZIVNI SAVJETNICI d.o.o.</item>
    </izvorni_sadrzaj>
    <derivirana_varijabla naziv="DomainObject.Predmet.OstaliListFormatedWithAdressOIB_1">
      <item>Marko Matijević, OIB 52873560790, Vladimira Ruždjaka 9b, 10000 Zagreb punomoćnik sudionika u postupku EKSKLUZIVNI SAVJETNICI d.o.o.</item>
      <item>Alan Viller, OIB 87576558709, Srednjaci 20, 10000 Zagreb punomoćnik sudionika u postupku EKSKLUZIVNI SAVJETNICI d.o.o.</item>
    </derivirana_varijabla>
  </DomainObject.Predmet.OstaliListFormatedWithAdressOIB>
  <DomainObject.Predmet.OstaliListNazivFormated>
    <izvorni_sadrzaj>
      <item>Marko Matijević</item>
      <item>Alan Viller</item>
    </izvorni_sadrzaj>
    <derivirana_varijabla naziv="DomainObject.Predmet.OstaliListNazivFormated_1">
      <item>Marko Matijević</item>
      <item>Alan Viller</item>
    </derivirana_varijabla>
  </DomainObject.Predmet.OstaliListNazivFormated>
  <DomainObject.Predmet.OstaliListNazivFormatedOIB>
    <izvorni_sadrzaj>
      <item>Marko Matijević, OIB 52873560790</item>
      <item>Alan Viller, OIB 87576558709</item>
    </izvorni_sadrzaj>
    <derivirana_varijabla naziv="DomainObject.Predmet.OstaliListNazivFormatedOIB_1">
      <item>Marko Matijević, OIB 52873560790</item>
      <item>Alan Viller, OIB 87576558709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EKSKLUZIVNI SAVJETNICI d.o.o.</izvorni_sadrzaj>
    <derivirana_varijabla naziv="DomainObject.Predmet.ProtustrankaIDrugi_1">EKSKLUZIVNI SAVJETNICI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EKSKLUZIVNI SAVJETNICI d.o.o., OIB 50412907821, Ilica 35, 10000 Zagreb</izvorni_sadrzaj>
    <derivirana_varijabla naziv="DomainObject.Predmet.ProtustrankaIDrugiAdressOIB_1">EKSKLUZIVNI SAVJETNICI d.o.o., OIB 50412907821,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EKSKLUZIVNI SAVJETNICI d.o.o.</item>
      <item>Marko Matijević</item>
      <item>Alan Viller</item>
    </izvorni_sadrzaj>
    <derivirana_varijabla naziv="DomainObject.Predmet.SudioniciListNaziv_1">
      <item>FINA Regionalni centar Zagreb</item>
      <item>EKSKLUZIVNI SAVJETNICI d.o.o.</item>
      <item>Marko Matijević</item>
      <item>Alan Viller</item>
    </derivirana_varijabla>
  </DomainObject.Predmet.SudioniciListNaziv>
  <DomainObject.Predmet.SudioniciListAdressOIB>
    <izvorni_sadrzaj>
      <item>FINA Regionalni centar Zagreb, OIB 85821130368, Trg svibanjskih žrtava 1995. br 1,10000 Zagreb</item>
      <item>EKSKLUZIVNI SAVJETNICI d.o.o., OIB 50412907821, Ilica 35,10000 Zagreb</item>
      <item>Marko Matijević, OIB 52873560790, Vladimira Ruždjaka 9b,10000 Zagreb</item>
      <item>Alan Viller, OIB 87576558709, Srednjaci 20,10000 Zagreb</item>
    </izvorni_sadrzaj>
    <derivirana_varijabla naziv="DomainObject.Predmet.SudioniciListAdressOIB_1">
      <item>FINA Regionalni centar Zagreb, OIB 85821130368, Trg svibanjskih žrtava 1995. br 1,10000 Zagreb</item>
      <item>EKSKLUZIVNI SAVJETNICI d.o.o., OIB 50412907821, Ilica 35,10000 Zagreb</item>
      <item>Marko Matijević, OIB 52873560790, Vladimira Ruždjaka 9b,10000 Zagreb</item>
      <item>Alan Viller, OIB 87576558709, Srednjaci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50412907821</item>
      <item>, OIB 52873560790</item>
      <item>, OIB 87576558709</item>
    </izvorni_sadrzaj>
    <derivirana_varijabla naziv="DomainObject.Predmet.SudioniciListNazivOIB_1">
      <item>, OIB 85821130368</item>
      <item>, OIB 50412907821</item>
      <item>, OIB 52873560790</item>
      <item>, OIB 87576558709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1476</properties:Characters>
  <properties:Lines>43</properties:Lines>
  <properties:Paragraphs>18</properties:Paragraphs>
  <properties:TotalTime>875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2016-03-07T12:20:00Z</cp:lastPrinted>
  <dcterms:modified xmlns:xsi="http://www.w3.org/2001/XMLSchema-instance" xsi:type="dcterms:W3CDTF">2016-03-07T12:22:00Z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