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f071" w14:paraId="5f2f071" w:rsidRDefault="00712D88" w:rsidP="007505B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505BC" w:rsidR="00AE649C" w:rsidRPr="00B76F3C">
      <w:pPr>
        <w:pStyle w:val="NormaleSPIS"/>
        <w:spacing w:after="0"/>
      </w:pPr>
    </w:p>
    <w:p w:rsidRDefault="007505BC" w:rsidP="007505BC" w:rsidR="007505BC">
      <w:pPr>
        <w:spacing w:after="0"/>
      </w:pPr>
      <w:r>
        <w:tab/>
        <w:t>Republika Hrvatska</w:t>
      </w:r>
    </w:p>
    <w:p w:rsidRDefault="007505BC" w:rsidP="007505BC" w:rsidR="007505BC">
      <w:pPr>
        <w:spacing w:after="0"/>
      </w:pPr>
      <w:r>
        <w:t xml:space="preserve">      Trgovački sud u Bjelovaru</w:t>
      </w:r>
    </w:p>
    <w:p w:rsidRDefault="007505BC" w:rsidP="007505BC" w:rsidR="007505BC">
      <w:pPr>
        <w:spacing w:after="0"/>
      </w:pPr>
      <w:r>
        <w:t>Bjelovar, Šet. dr. Ivše Lebovića 42</w:t>
      </w:r>
    </w:p>
    <w:p w:rsidRDefault="007505BC" w:rsidP="007505BC" w:rsidR="007505BC">
      <w:pPr>
        <w:spacing w:after="0"/>
        <w:jc w:val="right"/>
      </w:pPr>
      <w:r>
        <w:t>Poslovni broj: 2 St-562/2017-6</w:t>
      </w:r>
    </w:p>
    <w:p w:rsidRDefault="007505BC" w:rsidP="007505BC" w:rsidR="007505BC">
      <w:pPr>
        <w:spacing w:after="0"/>
      </w:pPr>
    </w:p>
    <w:p w:rsidRDefault="007505BC" w:rsidP="007505BC" w:rsidR="007505BC">
      <w:pPr>
        <w:spacing w:after="0"/>
      </w:pPr>
    </w:p>
    <w:p w:rsidRDefault="007505BC" w:rsidP="007505BC" w:rsidR="007505BC">
      <w:pPr>
        <w:spacing w:after="0"/>
        <w:jc w:val="center"/>
      </w:pPr>
      <w:r>
        <w:t>U    I M E   R E P U B L I K E   H R V A T S K E</w:t>
      </w:r>
    </w:p>
    <w:p w:rsidRDefault="007505BC" w:rsidP="007505BC" w:rsidR="007505BC">
      <w:pPr>
        <w:spacing w:after="0"/>
        <w:jc w:val="center"/>
      </w:pPr>
    </w:p>
    <w:p w:rsidRDefault="007505BC" w:rsidP="007505BC" w:rsidR="007505BC">
      <w:pPr>
        <w:spacing w:after="0"/>
        <w:jc w:val="center"/>
      </w:pPr>
      <w:r>
        <w:t>R J E Š E N J E</w:t>
      </w:r>
    </w:p>
    <w:p w:rsidRDefault="007505BC" w:rsidP="007505BC" w:rsidR="007505BC">
      <w:pPr>
        <w:spacing w:after="0"/>
      </w:pPr>
    </w:p>
    <w:p w:rsidRDefault="007505BC" w:rsidP="007505BC" w:rsidR="007505BC">
      <w:pPr>
        <w:spacing w:after="0"/>
      </w:pPr>
    </w:p>
    <w:p w:rsidRDefault="007505BC" w:rsidP="007505BC" w:rsidR="007505BC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KOMING ELEKTRONIC društvo s ograničenom odgovornošću za marketing, prpjektiranje, opremanje objekta, proizvodnju i promet elektrotehničkim i elektronskim uređajima, preradu metala i plastike, trgovinu, uvoz-izvoz i usluge, Sveti Ivan Zelina, Komin 26, MBS: 080208545, OIB: 57625461603, 30. listopada 2017. </w:t>
      </w: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center"/>
      </w:pPr>
      <w:r>
        <w:t>r i j e š i o   j e</w:t>
      </w:r>
    </w:p>
    <w:p w:rsidRDefault="007505BC" w:rsidP="007505BC" w:rsidR="007505BC">
      <w:pPr>
        <w:spacing w:after="0"/>
        <w:jc w:val="center"/>
        <w:rPr>
          <w:b/>
        </w:rPr>
      </w:pPr>
    </w:p>
    <w:p w:rsidRDefault="007505BC" w:rsidP="007505BC" w:rsidR="007505BC">
      <w:pPr>
        <w:spacing w:after="0"/>
        <w:jc w:val="center"/>
        <w:rPr>
          <w:b/>
        </w:rPr>
      </w:pPr>
    </w:p>
    <w:p w:rsidRDefault="007505BC" w:rsidP="007505BC" w:rsidR="007505BC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7505BC" w:rsidP="007505BC" w:rsidR="007505BC">
      <w:pPr>
        <w:spacing w:after="0"/>
        <w:jc w:val="center"/>
      </w:pPr>
    </w:p>
    <w:p w:rsidRDefault="007505BC" w:rsidP="007505BC" w:rsidR="007505BC">
      <w:pPr>
        <w:spacing w:after="0"/>
        <w:jc w:val="center"/>
      </w:pPr>
    </w:p>
    <w:p w:rsidRDefault="007505BC" w:rsidP="007505BC" w:rsidR="007505BC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7505BC" w:rsidP="007505BC" w:rsidR="007505BC">
      <w:pPr>
        <w:spacing w:after="0"/>
        <w:jc w:val="both"/>
        <w:rPr>
          <w:b/>
        </w:rPr>
      </w:pPr>
    </w:p>
    <w:p w:rsidRDefault="007505BC" w:rsidP="007505BC" w:rsidR="007505BC">
      <w:pPr>
        <w:spacing w:after="0"/>
        <w:jc w:val="right"/>
        <w:rPr>
          <w:b/>
        </w:rPr>
      </w:pPr>
    </w:p>
    <w:p w:rsidRDefault="007505BC" w:rsidP="007505BC" w:rsidR="007505BC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6. rujna 2017. godine, koji je objavljen na mrežnoj stranici e-Oglasna ploča sudova 6. rujna 2017. godine, među ostalim pozvao vjerovnike da u roku od 45 dana od objave oglasa na mrežnoj stranci e-Oglasna ploča sudova prelože otvaranje stečajnog postupka nad dužnikom.</w:t>
      </w: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  <w:r>
        <w:tab/>
        <w:t>Republika Hrvatska, Ministarstvo financija, Porezna uprava, Područni ured Zagrebačka županija, kao vjerovnik podnijela je prijedlog za otvaranje stečajnog postupka nad dužnikom 10. listopada 2017. godine.</w:t>
      </w: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7505BC" w:rsidP="007505BC" w:rsidR="007505BC">
      <w:pPr>
        <w:spacing w:after="0"/>
      </w:pPr>
    </w:p>
    <w:p w:rsidRDefault="007505BC" w:rsidR="007505BC">
      <w:pPr>
        <w:spacing w:lineRule="auto" w:line="276" w:after="200"/>
      </w:pPr>
      <w:r>
        <w:br w:type="page"/>
      </w:r>
    </w:p>
    <w:p w:rsidRDefault="007505BC" w:rsidP="007505BC" w:rsidR="007505BC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7505BC" w:rsidP="007505BC" w:rsidR="007505BC">
      <w:pPr>
        <w:spacing w:after="0"/>
        <w:jc w:val="both"/>
      </w:pPr>
      <w:r>
        <w:tab/>
      </w: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center"/>
      </w:pPr>
      <w:r>
        <w:t>U Bjelovaru 30. listopada 2017.</w:t>
      </w: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7505BC" w:rsidP="007505BC" w:rsidR="007505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7505BC" w:rsidP="007505BC" w:rsidR="007505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7505BC" w:rsidP="007505BC" w:rsidR="007505BC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 xml:space="preserve"> </w:t>
      </w: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</w:p>
    <w:p w:rsidRDefault="007505BC" w:rsidP="007505BC" w:rsidR="007505BC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7505BC" w:rsidP="007505BC" w:rsidR="007505BC">
      <w:pPr>
        <w:spacing w:after="0"/>
        <w:jc w:val="both"/>
      </w:pPr>
    </w:p>
    <w:p w:rsidRDefault="007505BC" w:rsidP="007505BC" w:rsidR="00AE649C" w:rsidRPr="00B76F3C">
      <w:pPr>
        <w:spacing w:after="0"/>
        <w:jc w:val="both"/>
      </w:pPr>
      <w:r>
        <w:t>Nacrt odluke izradio sudski savjetnik Miroslav Lovreković.</w:t>
      </w:r>
    </w:p>
    <w:sectPr w:rsidSect="007505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6551187"/>
      <w:docPartObj>
        <w:docPartGallery w:val="Page Numbers (Top of Page)"/>
        <w:docPartUnique/>
      </w:docPartObj>
    </w:sdtPr>
    <w:sdtContent>
      <w:p w:rsidRDefault="007505BC" w:rsidP="007505BC" w:rsidR="007505B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001">
          <w:t>2</w:t>
        </w:r>
        <w:r>
          <w:fldChar w:fldCharType="end"/>
        </w:r>
      </w:p>
    </w:sdtContent>
  </w:sdt>
  <w:p w:rsidRDefault="007505BC" w:rsidP="007505BC" w:rsidR="008333A9">
    <w:pPr>
      <w:spacing w:after="0"/>
      <w:jc w:val="right"/>
    </w:pPr>
    <w:r>
      <w:t>Poslovni broj: 2 St-562/2017-6</w:t>
    </w:r>
  </w:p>
  <w:p w:rsidRDefault="007505BC" w:rsidP="007505BC" w:rsidR="007505B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D88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5BC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001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St-562/2017-6</izvorni_sadrzaj>
    <derivirana_varijabla naziv="DomainObject.Oznaka_1">St-562/2017-6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KOMING ELEKTRONIC d.o.o. zastupanog po punomoćniku Roland Knez</izvorni_sadrzaj>
    <derivirana_varijabla naziv="DomainObject.Predmet.ProtustrankaFormated_1">  KOMING ELEKTRONIC d.o.o. zastupanog po punomoćniku Roland Knez</derivirana_varijabla>
  </DomainObject.Predmet.ProtustrankaFormated>
  <DomainObject.Predmet.ProtustrankaFormatedOIB>
    <izvorni_sadrzaj>  KOMING ELEKTRONIC d.o.o., OIB 57625461603 zastupanog po punomoćniku Roland Knez</izvorni_sadrzaj>
    <derivirana_varijabla naziv="DomainObject.Predmet.ProtustrankaFormatedOIB_1">  KOMING ELEKTRONIC d.o.o., OIB 57625461603 zastupanog po punomoćniku Roland Knez</derivirana_varijabla>
  </DomainObject.Predmet.ProtustrankaFormatedOIB>
  <DomainObject.Predmet.ProtustrankaFormatedWithAdress>
    <izvorni_sadrzaj> KOMING ELEKTRONIC d.o.o., Komin 26, 10380 Sveti Ivan Zelina zastupanog po punomoćniku Roland Knez</izvorni_sadrzaj>
    <derivirana_varijabla naziv="DomainObject.Predmet.ProtustrankaFormatedWithAdress_1"> KOMING ELEKTRONIC d.o.o., Komin 26, 10380 Sveti Ivan Zelina zastupanog po punomoćniku Roland Knez</derivirana_varijabla>
  </DomainObject.Predmet.ProtustrankaFormatedWithAdress>
  <DomainObject.Predmet.ProtustrankaFormatedWithAdressOIB>
    <izvorni_sadrzaj> KOMING ELEKTRONIC d.o.o., OIB 57625461603, Komin 26, 10380 Sveti Ivan Zelina zastupanog po punomoćniku Roland Knez</izvorni_sadrzaj>
    <derivirana_varijabla naziv="DomainObject.Predmet.ProtustrankaFormatedWithAdressOIB_1"> KOMING ELEKTRONIC d.o.o., OIB 57625461603, Komin 26, 10380 Sveti Ivan Zelina zastupanog po punomoćniku Roland Knez</derivirana_varijabla>
  </DomainObject.Predmet.ProtustrankaFormatedWithAdressOIB>
  <DomainObject.Predmet.ProtustrankaWithAdress>
    <izvorni_sadrzaj>KOMING ELEKTRONIC d.o.o. Komin 26, 10380 Sveti Ivan Zelina</izvorni_sadrzaj>
    <derivirana_varijabla naziv="DomainObject.Predmet.ProtustrankaWithAdress_1">KOMING ELEKTRONIC d.o.o. Komin 26, 10380 Sveti Ivan Zelina</derivirana_varijabla>
  </DomainObject.Predmet.ProtustrankaWithAdress>
  <DomainObject.Predmet.ProtustrankaWithAdressOIB>
    <izvorni_sadrzaj>KOMING ELEKTRONIC d.o.o., OIB 57625461603, Komin 26, 10380 Sveti Ivan Zelina</izvorni_sadrzaj>
    <derivirana_varijabla naziv="DomainObject.Predmet.ProtustrankaWithAdressOIB_1">KOMING ELEKTRONIC d.o.o., OIB 57625461603, Komin 26, 10380 Sveti Ivan Zelina</derivirana_varijabla>
  </DomainObject.Predmet.ProtustrankaWithAdressOIB>
  <DomainObject.Predmet.ProtustrankaNazivFormated>
    <izvorni_sadrzaj>KOMING ELEKTRONIC d.o.o.</izvorni_sadrzaj>
    <derivirana_varijabla naziv="DomainObject.Predmet.ProtustrankaNazivFormated_1">KOMING ELEKTRONIC d.o.o.</derivirana_varijabla>
  </DomainObject.Predmet.ProtustrankaNazivFormated>
  <DomainObject.Predmet.ProtustrankaNazivFormatedOIB>
    <izvorni_sadrzaj>KOMING ELEKTRONIC d.o.o., OIB 57625461603</izvorni_sadrzaj>
    <derivirana_varijabla naziv="DomainObject.Predmet.ProtustrankaNazivFormatedOIB_1">KOMING ELEKTRONIC d.o.o., OIB 57625461603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Zagrebačka županija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Zagrebačka županija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Zagrebačka županija,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Zagrebačka županija,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Zagrebačka županija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Zagrebačka županija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Zagrebačka županija,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Zagrebačka županija,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Zagrebačka županija </izvorni_sadrzaj>
    <derivirana_varijabla naziv="DomainObject.Predmet.StrankaWithAdress_1">FINA Regionalni centar Zagreb Trg svibanjskih žrtava 1995. 1,10000 Zagreb,REPUBLIKA HRVATSKA, Ministarstvo financija, Porezna uprava, Područni ured Zagrebačka županija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Zagrebačka županija, OIB 52634238587</izvorni_sadrzaj>
    <derivirana_varijabla naziv="DomainObject.Predmet.StrankaWithAdressOIB_1">FINA Regionalni centar Zagreb, OIB 85821130368, Trg svibanjskih žrtava 1995. 1,10000 Zagreb,REPUBLIKA HRVATSKA, Ministarstvo financija, Porezna uprava, Područni ured Zagrebačka županija, OIB 52634238587</derivirana_varijabla>
  </DomainObject.Predmet.StrankaWithAdressOIB>
  <DomainObject.Predmet.StrankaNazivFormated>
    <izvorni_sadrzaj>FINA Regionalni centar Zagreb,REPUBLIKA HRVATSKA, Ministarstvo financija, Porezna uprava, Područni ured Zagrebačka županija</izvorni_sadrzaj>
    <derivirana_varijabla naziv="DomainObject.Predmet.StrankaNazivFormated_1">FINA Regionalni centar Zagreb,REPUBLIKA HRVATSKA, Ministarstvo financija, Porezna uprava, Područni ured Zagrebačka županija</derivirana_varijabla>
  </DomainObject.Predmet.StrankaNazivFormated>
  <DomainObject.Predmet.StrankaNazivFormatedOIB>
    <izvorni_sadrzaj>FINA Regionalni centar Zagreb, OIB 85821130368,REPUBLIKA HRVATSKA, Ministarstvo financija, Porezna uprava, Područni ured Zagrebačka županija, OIB 52634238587</izvorni_sadrzaj>
    <derivirana_varijabla naziv="DomainObject.Predmet.StrankaNazivFormatedOIB_1">FINA Regionalni centar Zagreb, OIB 85821130368,REPUBLIKA HRVATSKA, Ministarstvo financija, Porezna uprava, Područni ured Zagrebačka županija,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  <item>REPUBLIKA HRVATSKA, Ministarstvo financija, Porezna uprava, Područni ured Zagrebačka županija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Zagrebačka županija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Zagrebačka županija,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Zagrebačka županija,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Zagrebačka županija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Zagrebačka županija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Zagrebačka županija,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Zagrebačka županija,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Zagrebačka županija</item>
    </izvorni_sadrzaj>
    <derivirana_varijabla naziv="DomainObject.Predmet.StrankaListNazivFormated_1">
      <item>FINA Regionalni centar Zagreb</item>
      <item>REPUBLIKA HRVATSKA, Ministarstvo financija, Porezna uprava, Područni ured Zagrebačka županija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Zagrebačka županija,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Zagrebačka županija, OIB 52634238587</item>
    </derivirana_varijabla>
  </DomainObject.Predmet.StrankaListNazivFormatedOIB>
  <DomainObject.Predmet.ProtuStrankaListFormated>
    <izvorni_sadrzaj>
      <item>KOMING ELEKTRONIC d.o.o. zastupanog po punomoćniku Roland Knez</item>
    </izvorni_sadrzaj>
    <derivirana_varijabla naziv="DomainObject.Predmet.ProtuStrankaListFormated_1">
      <item>KOMING ELEKTRONIC d.o.o. zastupanog po punomoćniku Roland Knez</item>
    </derivirana_varijabla>
  </DomainObject.Predmet.ProtuStrankaListFormated>
  <DomainObject.Predmet.ProtuStrankaListFormatedOIB>
    <izvorni_sadrzaj>
      <item>KOMING ELEKTRONIC d.o.o., OIB 57625461603 zastupanog po punomoćniku Roland Knez</item>
    </izvorni_sadrzaj>
    <derivirana_varijabla naziv="DomainObject.Predmet.ProtuStrankaListFormatedOIB_1">
      <item>KOMING ELEKTRONIC d.o.o., OIB 57625461603 zastupanog po punomoćniku Roland Knez</item>
    </derivirana_varijabla>
  </DomainObject.Predmet.ProtuStrankaListFormatedOIB>
  <DomainObject.Predmet.ProtuStrankaListFormatedWithAdress>
    <izvorni_sadrzaj>
      <item>KOMING ELEKTRONIC d.o.o., Komin 26, 10380 Sveti Ivan Zelina zastupanog po punomoćniku Roland Knez</item>
    </izvorni_sadrzaj>
    <derivirana_varijabla naziv="DomainObject.Predmet.ProtuStrankaListFormatedWithAdress_1">
      <item>KOMING ELEKTRONIC d.o.o., Komin 26, 10380 Sveti Ivan Zelina zastupanog po punomoćniku Roland Knez</item>
    </derivirana_varijabla>
  </DomainObject.Predmet.ProtuStrankaListFormatedWithAdress>
  <DomainObject.Predmet.ProtuStrankaListFormatedWithAdressOIB>
    <izvorni_sadrzaj>
      <item>KOMING ELEKTRONIC d.o.o., OIB 57625461603, Komin 26, 10380 Sveti Ivan Zelina zastupanog po punomoćniku Roland Knez</item>
    </izvorni_sadrzaj>
    <derivirana_varijabla naziv="DomainObject.Predmet.ProtuStrankaListFormatedWithAdressOIB_1">
      <item>KOMING ELEKTRONIC d.o.o., OIB 57625461603, Komin 26, 10380 Sveti Ivan Zelina zastupanog po punomoćniku Roland Knez</item>
    </derivirana_varijabla>
  </DomainObject.Predmet.ProtuStrankaListFormatedWithAdressOIB>
  <DomainObject.Predmet.ProtuStrankaListNazivFormated>
    <izvorni_sadrzaj>
      <item>KOMING ELEKTRONIC d.o.o.</item>
    </izvorni_sadrzaj>
    <derivirana_varijabla naziv="DomainObject.Predmet.ProtuStrankaListNazivFormated_1">
      <item>KOMING ELEKTRONIC d.o.o.</item>
    </derivirana_varijabla>
  </DomainObject.Predmet.ProtuStrankaListNazivFormated>
  <DomainObject.Predmet.ProtuStrankaListNazivFormatedOIB>
    <izvorni_sadrzaj>
      <item>KOMING ELEKTRONIC d.o.o., OIB 57625461603</item>
    </izvorni_sadrzaj>
    <derivirana_varijabla naziv="DomainObject.Predmet.ProtuStrankaListNazivFormatedOIB_1">
      <item>KOMING ELEKTRONIC d.o.o., OIB 57625461603</item>
    </derivirana_varijabla>
  </DomainObject.Predmet.ProtuStrankaListNazivFormatedOIB>
  <DomainObject.Predmet.OstaliListFormated>
    <izvorni_sadrzaj>
      <item>Roland Knez punomoćnik sudionika u postupku KOMING ELEKTRONIC d.o.o.</item>
      <item>Županijsko državno odvjetništvo u Bjelovaru punomoćnik sudionika u postupku REPUBLIKA HRVATSKA, Ministarstvo financija, Porezna uprava, Područni ured Zagrebačka županija</item>
    </izvorni_sadrzaj>
    <derivirana_varijabla naziv="DomainObject.Predmet.OstaliListFormated_1">
      <item>Roland Knez punomoćnik sudionika u postupku KOMING ELEKTRONIC d.o.o.</item>
      <item>Županijsko državno odvjetništvo u Bjelovaru punomoćnik sudionika u postupku REPUBLIKA HRVATSKA, Ministarstvo financija, Porezna uprava, Područni ured Zagrebačka županija</item>
    </derivirana_varijabla>
  </DomainObject.Predmet.OstaliListFormated>
  <DomainObject.Predmet.OstaliListFormatedOIB>
    <izvorni_sadrzaj>
      <item>Roland Knez, OIB 74696887138 punomoćnik sudionika u postupku KOMING ELEKTRONIC d.o.o.</item>
      <item>Županijsko državno odvjetništvo u Bjelovaru, OIB 86821435474 punomoćnik sudionika u postupku REPUBLIKA HRVATSKA, Ministarstvo financija, Porezna uprava, Područni ured Zagrebačka županija</item>
    </izvorni_sadrzaj>
    <derivirana_varijabla naziv="DomainObject.Predmet.OstaliListFormatedOIB_1">
      <item>Roland Knez, OIB 74696887138 punomoćnik sudionika u postupku KOMING ELEKTRONIC d.o.o.</item>
      <item>Županijsko državno odvjetništvo u Bjelovaru, OIB 86821435474 punomoćnik sudionika u postupku REPUBLIKA HRVATSKA, Ministarstvo financija, Porezna uprava, Područni ured Zagrebačka županija</item>
    </derivirana_varijabla>
  </DomainObject.Predmet.OstaliListFormatedOIB>
  <DomainObject.Predmet.OstaliListFormatedWithAdress>
    <izvorni_sadrzaj>
      <item>Roland Knez, Komin 26, 10380 Sveti Ivan Zelina punomoćnik sudionika u postupku KOMING ELEKTRONIC d.o.o.</item>
      <item>Županijsko državno odvjetništvo u Bjelovaru punomoćnik sudionika u postupku REPUBLIKA HRVATSKA, Ministarstvo financija, Porezna uprava, Područni ured Zagrebačka županija</item>
    </izvorni_sadrzaj>
    <derivirana_varijabla naziv="DomainObject.Predmet.OstaliListFormatedWithAdress_1">
      <item>Roland Knez, Komin 26, 10380 Sveti Ivan Zelina punomoćnik sudionika u postupku KOMING ELEKTRONIC d.o.o.</item>
      <item>Županijsko državno odvjetništvo u Bjelovaru punomoćnik sudionika u postupku REPUBLIKA HRVATSKA, Ministarstvo financija, Porezna uprava, Područni ured Zagrebačka županija</item>
    </derivirana_varijabla>
  </DomainObject.Predmet.OstaliListFormatedWithAdress>
  <DomainObject.Predmet.OstaliListFormatedWithAdressOIB>
    <izvorni_sadrzaj>
      <item>Roland Knez, OIB 74696887138, Komin 26, 10380 Sveti Ivan Zelina punomoćnik sudionika u postupku KOMING ELEKTRONIC d.o.o.</item>
      <item>Županijsko državno odvjetništvo u Bjelovaru, OIB 86821435474 punomoćnik sudionika u postupku REPUBLIKA HRVATSKA, Ministarstvo financija, Porezna uprava, Područni ured Zagrebačka županija</item>
    </izvorni_sadrzaj>
    <derivirana_varijabla naziv="DomainObject.Predmet.OstaliListFormatedWithAdressOIB_1">
      <item>Roland Knez, OIB 74696887138, Komin 26, 10380 Sveti Ivan Zelina punomoćnik sudionika u postupku KOMING ELEKTRONIC d.o.o.</item>
      <item>Županijsko državno odvjetništvo u Bjelovaru, OIB 86821435474 punomoćnik sudionika u postupku REPUBLIKA HRVATSKA, Ministarstvo financija, Porezna uprava, Područni ured Zagrebačka županija</item>
    </derivirana_varijabla>
  </DomainObject.Predmet.OstaliListFormatedWithAdressOIB>
  <DomainObject.Predmet.OstaliListNazivFormated>
    <izvorni_sadrzaj>
      <item>Roland Knez</item>
      <item>Županijsko državno odvjetništvo u Bjelovaru</item>
    </izvorni_sadrzaj>
    <derivirana_varijabla naziv="DomainObject.Predmet.OstaliListNazivFormated_1">
      <item>Roland Knez</item>
      <item>Županijsko državno odvjetništvo u Bjelovaru</item>
    </derivirana_varijabla>
  </DomainObject.Predmet.OstaliListNazivFormated>
  <DomainObject.Predmet.OstaliListNazivFormatedOIB>
    <izvorni_sadrzaj>
      <item>Roland Knez, OIB 74696887138</item>
      <item>Županijsko državno odvjetništvo u Bjelovaru, OIB 86821435474</item>
    </izvorni_sadrzaj>
    <derivirana_varijabla naziv="DomainObject.Predmet.OstaliListNazivFormatedOIB_1">
      <item>Roland Knez, OIB 74696887138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St-562/2017-6</izvorni_sadrzaj>
    <derivirana_varijabla naziv="DomainObject.PoslovniBrojDokumenta_1">St-562/2017-6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KOMING ELEKTRONIC d.o.o.</izvorni_sadrzaj>
    <derivirana_varijabla naziv="DomainObject.Predmet.ProtustrankaIDrugi_1">KOMING ELEKTRONIC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KOMING ELEKTRONIC d.o.o., OIB 57625461603, Komin 26, 10380 Sveti Ivan Zelina</izvorni_sadrzaj>
    <derivirana_varijabla naziv="DomainObject.Predmet.ProtustrankaIDrugiAdressOIB_1">KOMING ELEKTRONIC d.o.o., OIB 57625461603, Komin 26,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KOMING ELEKTRONIC d.o.o.</item>
      <item>FINA Regionalni centar Zagreb</item>
      <item>Roland Knez</item>
      <item>REPUBLIKA HRVATSKA, Ministarstvo financija, Porezna uprava, Područni ured Zagrebačka županija</item>
      <item>Županijsko državno odvjetništvo u Bjelovaru</item>
    </izvorni_sadrzaj>
    <derivirana_varijabla naziv="DomainObject.Predmet.SudioniciListNaziv_1">
      <item>KOMING ELEKTRONIC d.o.o.</item>
      <item>FINA Regionalni centar Zagreb</item>
      <item>Roland Knez</item>
      <item>REPUBLIKA HRVATSKA, Ministarstvo financija, Porezna uprava, Područni ured Zagrebačka županija</item>
      <item>Županijsko državno odvjetništvo u Bjelovaru</item>
    </derivirana_varijabla>
  </DomainObject.Predmet.SudioniciListNaziv>
  <DomainObject.Predmet.SudioniciListAdressOIB>
    <izvorni_sadrzaj>
      <item>KOMING ELEKTRONIC d.o.o., OIB 57625461603, Komin 26,10380 Sveti Ivan Zelina</item>
      <item>FINA Regionalni centar Zagreb, OIB 85821130368, Trg svibanjskih žrtava 1995. 1,10000 Zagreb</item>
      <item>Roland Knez, OIB 74696887138, Komin 26,10380 Sveti Ivan Zelina</item>
      <item>REPUBLIKA HRVATSKA, Ministarstvo financija, Porezna uprava, Područni ured Zagrebačka županija, OIB 52634238587</item>
      <item>Županijsko državno odvjetništvo u Bjelovaru, OIB 86821435474</item>
    </izvorni_sadrzaj>
    <derivirana_varijabla naziv="DomainObject.Predmet.SudioniciListAdressOIB_1">
      <item>KOMING ELEKTRONIC d.o.o., OIB 57625461603, Komin 26,10380 Sveti Ivan Zelina</item>
      <item>FINA Regionalni centar Zagreb, OIB 85821130368, Trg svibanjskih žrtava 1995. 1,10000 Zagreb</item>
      <item>Roland Knez, OIB 74696887138, Komin 26,10380 Sveti Ivan Zelina</item>
      <item>REPUBLIKA HRVATSKA, Ministarstvo financija, Porezna uprava, Područni ured Zagrebačka županija,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8286E-B3D3-4F73-9BDB-B0F91C4EF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1843</properties:Characters>
  <properties:Lines>69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2017-10-30T07:32:00Z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