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56ed" w14:paraId="aa756ed" w:rsidRDefault="00A81E7E" w:rsidR="00A81E7E" w:rsidRPr="00937DAA">
      <w:pPr>
        <w:pStyle w:val="Naslov1"/>
        <w:ind w:right="-51"/>
        <w15:collapsed w:val="false"/>
        <w:rPr>
          <w:b w:val="false"/>
        </w:rPr>
      </w:pPr>
      <w:bookmarkStart w:name="_GoBack" w:id="0"/>
      <w:bookmarkEnd w:id="0"/>
      <w:r w:rsidRPr="00937DAA">
        <w:t xml:space="preserve">           </w:t>
      </w:r>
      <w:r w:rsidR="00D16E6B" w:rsidRPr="00937DAA">
        <w:t xml:space="preserve">   </w:t>
      </w:r>
      <w:r w:rsidRPr="00937DAA">
        <w:t xml:space="preserve">  </w:t>
      </w:r>
      <w:r w:rsidRPr="00937DAA">
        <w:rPr>
          <w:b w:val="false"/>
        </w:rPr>
        <w:t>REPUBLIKA HRVATSKA</w:t>
      </w:r>
    </w:p>
    <w:p w:rsidRDefault="00A81E7E" w:rsidR="00A81E7E" w:rsidRPr="00937DAA">
      <w:pPr>
        <w:pStyle w:val="Naslov3"/>
        <w:ind w:right="-51"/>
        <w:rPr>
          <w:b w:val="false"/>
          <w:sz w:val="24"/>
        </w:rPr>
      </w:pPr>
      <w:r w:rsidRPr="00937DAA">
        <w:rPr>
          <w:b w:val="false"/>
          <w:sz w:val="24"/>
        </w:rPr>
        <w:t xml:space="preserve">OPĆINSKI </w:t>
      </w:r>
      <w:r w:rsidR="00D16E6B" w:rsidRPr="00937DAA">
        <w:rPr>
          <w:b w:val="false"/>
          <w:sz w:val="24"/>
        </w:rPr>
        <w:t xml:space="preserve">GRAĐANSKI </w:t>
      </w:r>
      <w:r w:rsidRPr="00937DAA">
        <w:rPr>
          <w:b w:val="false"/>
          <w:sz w:val="24"/>
        </w:rPr>
        <w:t>SUD U ZAGREBU</w:t>
      </w:r>
    </w:p>
    <w:p w:rsidRDefault="007D294F" w:rsidR="00A81E7E" w:rsidRPr="00937DAA">
      <w:pPr>
        <w:pStyle w:val="Naslov3"/>
        <w:ind w:right="-51"/>
        <w:rPr>
          <w:b w:val="false"/>
          <w:sz w:val="24"/>
        </w:rPr>
      </w:pPr>
      <w:r w:rsidRPr="00937DAA">
        <w:rPr>
          <w:b w:val="false"/>
          <w:sz w:val="24"/>
        </w:rPr>
        <w:t xml:space="preserve">  </w:t>
      </w:r>
      <w:r w:rsidR="00A81E7E" w:rsidRPr="00937DAA">
        <w:rPr>
          <w:b w:val="false"/>
          <w:sz w:val="24"/>
        </w:rPr>
        <w:t>10000</w:t>
      </w:r>
      <w:r w:rsidRPr="00937DAA">
        <w:rPr>
          <w:b w:val="false"/>
          <w:sz w:val="24"/>
        </w:rPr>
        <w:t xml:space="preserve"> ZAGREB – </w:t>
      </w:r>
      <w:r w:rsidR="00D94AF4" w:rsidRPr="00937DAA">
        <w:rPr>
          <w:b w:val="false"/>
          <w:sz w:val="24"/>
        </w:rPr>
        <w:t>Ulica grada Vukovara 84</w:t>
      </w:r>
    </w:p>
    <w:p w:rsidRDefault="00A81E7E" w:rsidR="00A81E7E" w:rsidRPr="00937DAA">
      <w:pPr>
        <w:ind w:right="-51"/>
        <w:rPr>
          <w:b/>
          <w:lang w:val="hr-HR"/>
        </w:rPr>
      </w:pPr>
      <w:r w:rsidRPr="00937DAA">
        <w:rPr>
          <w:lang w:val="hr-HR"/>
        </w:rPr>
        <w:t xml:space="preserve">             </w:t>
      </w:r>
      <w:r w:rsidR="00D16E6B" w:rsidRPr="00937DAA">
        <w:rPr>
          <w:lang w:val="hr-HR"/>
        </w:rPr>
        <w:t xml:space="preserve">     </w:t>
      </w:r>
    </w:p>
    <w:p w:rsidRDefault="004F42E0" w:rsidR="00A81E7E" w:rsidRPr="00937DAA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  <w:rPr>
          <w:lang w:val="hr-HR"/>
        </w:rPr>
      </w:pPr>
      <w:r w:rsidRPr="00937DAA">
        <w:rPr>
          <w:lang w:val="hr-HR"/>
        </w:rPr>
        <w:t>POZIV ZA ODMAH</w:t>
      </w:r>
    </w:p>
    <w:p w:rsidRDefault="00A81E7E" w:rsidP="00615820" w:rsidR="00615820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 w:rsidRPr="00937DAA">
        <w:rPr>
          <w:sz w:val="22"/>
          <w:lang w:val="hr-HR"/>
        </w:rPr>
        <w:t xml:space="preserve">                  Broj: </w:t>
      </w:r>
      <w:r w:rsidR="004910F4">
        <w:rPr>
          <w:sz w:val="22"/>
          <w:lang w:val="hr-HR"/>
        </w:rPr>
        <w:t>60 Sp-75/17</w:t>
      </w:r>
    </w:p>
    <w:p w:rsidRDefault="00937DAA" w:rsidR="00937DAA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lang w:val="hr-HR"/>
        </w:rPr>
      </w:pPr>
    </w:p>
    <w:p w:rsidRDefault="004910F4" w:rsidR="00A81E7E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>
        <w:rPr>
          <w:sz w:val="22"/>
          <w:lang w:val="hr-HR"/>
        </w:rPr>
        <w:t>I</w:t>
      </w:r>
      <w:r w:rsidRPr="004910F4">
        <w:rPr>
          <w:sz w:val="22"/>
          <w:lang w:val="hr-HR"/>
        </w:rPr>
        <w:t>zvanparnični postupak stečaja potroša</w:t>
      </w:r>
      <w:r>
        <w:rPr>
          <w:sz w:val="22"/>
          <w:lang w:val="hr-HR"/>
        </w:rPr>
        <w:t>ča nad imovinom potrošača  Eljvedina Diljaja</w:t>
      </w:r>
    </w:p>
    <w:p w:rsidRDefault="00A81E7E" w:rsidR="00A81E7E" w:rsidRPr="00937DAA">
      <w:pPr>
        <w:rPr>
          <w:b/>
          <w:sz w:val="20"/>
          <w:lang w:val="hr-HR"/>
        </w:rPr>
      </w:pPr>
    </w:p>
    <w:p w:rsidRDefault="00A81E7E" w:rsidR="00A81E7E" w:rsidRPr="00937DAA">
      <w:pPr>
        <w:pStyle w:val="Naslov5"/>
        <w:jc w:val="center"/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pStyle w:val="Naslov5"/>
        <w:jc w:val="center"/>
        <w:rPr>
          <w:b w:val="false"/>
          <w:sz w:val="32"/>
        </w:rPr>
      </w:pPr>
      <w:r w:rsidRPr="00937DAA">
        <w:rPr>
          <w:b w:val="false"/>
          <w:sz w:val="32"/>
        </w:rPr>
        <w:t>P O Z I V</w:t>
      </w:r>
    </w:p>
    <w:p w:rsidRDefault="00D94AF4" w:rsidP="00D94AF4" w:rsidR="00A81E7E" w:rsidRPr="00937DAA">
      <w:pPr>
        <w:rPr>
          <w:lang w:val="hr-HR"/>
        </w:rPr>
      </w:pPr>
      <w:r w:rsidRPr="00937DAA">
        <w:rPr>
          <w:lang w:val="hr-HR"/>
        </w:rPr>
        <w:t xml:space="preserve">                     </w:t>
      </w:r>
      <w:r w:rsidR="00937DAA">
        <w:rPr>
          <w:lang w:val="hr-HR"/>
        </w:rPr>
        <w:t xml:space="preserve">                                               </w:t>
      </w:r>
      <w:r w:rsidRPr="00937DAA">
        <w:rPr>
          <w:lang w:val="hr-HR"/>
        </w:rPr>
        <w:t xml:space="preserve"> </w:t>
      </w:r>
      <w:r w:rsidR="00A6665A" w:rsidRPr="00937DAA">
        <w:rPr>
          <w:lang w:val="hr-HR"/>
        </w:rPr>
        <w:t>za ODMAH</w:t>
      </w:r>
    </w:p>
    <w:p w:rsidRDefault="00413196" w:rsidR="00413196" w:rsidRPr="00937DAA">
      <w:pPr>
        <w:jc w:val="center"/>
        <w:rPr>
          <w:lang w:val="hr-HR"/>
        </w:rPr>
      </w:pPr>
    </w:p>
    <w:p w:rsidRDefault="00413196" w:rsidR="00413196" w:rsidRPr="00937DAA">
      <w:pPr>
        <w:jc w:val="center"/>
        <w:rPr>
          <w:sz w:val="28"/>
          <w:szCs w:val="28"/>
          <w:lang w:val="hr-HR"/>
        </w:rPr>
      </w:pPr>
    </w:p>
    <w:p w:rsidRDefault="004910F4" w:rsidP="005A216F" w:rsidR="004F42E0" w:rsidRPr="00937DAA">
      <w:pPr>
        <w:rPr>
          <w:lang w:val="hr-HR"/>
        </w:rPr>
      </w:pPr>
      <w:r>
        <w:rPr>
          <w:sz w:val="28"/>
          <w:szCs w:val="28"/>
          <w:lang w:val="hr-HR"/>
        </w:rPr>
        <w:tab/>
        <w:t>Eljvedin Diljaj</w:t>
      </w:r>
    </w:p>
    <w:p w:rsidRDefault="004F42E0" w:rsidP="00D94AF4" w:rsidR="00A81E7E" w:rsidRPr="00937DAA">
      <w:pPr>
        <w:ind w:right="5619"/>
        <w:jc w:val="center"/>
        <w:rPr>
          <w:sz w:val="18"/>
          <w:lang w:val="hr-HR"/>
        </w:rPr>
      </w:pPr>
      <w:r w:rsidRPr="00937DAA">
        <w:rPr>
          <w:sz w:val="18"/>
          <w:lang w:val="hr-HR"/>
        </w:rPr>
        <w:t xml:space="preserve"> </w:t>
      </w:r>
    </w:p>
    <w:p w:rsidRDefault="00A81E7E" w:rsidR="00A81E7E" w:rsidRPr="00937DAA">
      <w:pPr>
        <w:ind w:right="5619"/>
        <w:rPr>
          <w:lang w:val="hr-HR"/>
        </w:rPr>
      </w:pPr>
    </w:p>
    <w:p w:rsidRDefault="00A6665A" w:rsidR="00A81E7E" w:rsidRPr="00937DAA">
      <w:pPr>
        <w:ind w:right="-51"/>
        <w:rPr>
          <w:lang w:val="hr-HR"/>
        </w:rPr>
      </w:pPr>
      <w:r w:rsidRPr="00937DAA">
        <w:rPr>
          <w:lang w:val="hr-HR"/>
        </w:rPr>
        <w:t xml:space="preserve">     Pozivate se u gornjem predmetu za </w:t>
      </w:r>
      <w:r w:rsidRPr="00937DAA">
        <w:rPr>
          <w:b/>
          <w:sz w:val="28"/>
          <w:lang w:val="hr-HR"/>
        </w:rPr>
        <w:t>ODMAH</w:t>
      </w:r>
      <w:r w:rsidR="00A81E7E" w:rsidRPr="00937DAA">
        <w:rPr>
          <w:sz w:val="28"/>
          <w:lang w:val="hr-HR"/>
        </w:rPr>
        <w:t xml:space="preserve"> </w:t>
      </w:r>
      <w:r w:rsidR="00A81E7E" w:rsidRPr="00937DAA">
        <w:rPr>
          <w:lang w:val="hr-HR"/>
        </w:rPr>
        <w:t xml:space="preserve">na dan </w:t>
      </w:r>
      <w:r w:rsidR="00937DAA">
        <w:rPr>
          <w:b/>
          <w:u w:val="single"/>
          <w:lang w:val="hr-HR"/>
        </w:rPr>
        <w:t>PETAK</w:t>
      </w:r>
      <w:r w:rsidR="004F42E0" w:rsidRPr="00937DAA">
        <w:rPr>
          <w:lang w:val="hr-HR"/>
        </w:rPr>
        <w:t xml:space="preserve"> od </w:t>
      </w:r>
      <w:r w:rsidR="00A81E7E" w:rsidRPr="00937DAA">
        <w:rPr>
          <w:lang w:val="hr-HR"/>
        </w:rPr>
        <w:t xml:space="preserve"> </w:t>
      </w:r>
      <w:r w:rsidR="00055223" w:rsidRPr="00937DAA">
        <w:rPr>
          <w:b/>
          <w:bCs/>
          <w:u w:val="single"/>
          <w:lang w:val="hr-HR"/>
        </w:rPr>
        <w:t>08.</w:t>
      </w:r>
      <w:r w:rsidR="00933E31" w:rsidRPr="00937DAA">
        <w:rPr>
          <w:b/>
          <w:bCs/>
          <w:u w:val="single"/>
          <w:lang w:val="hr-HR"/>
        </w:rPr>
        <w:t>00 -10</w:t>
      </w:r>
      <w:r w:rsidR="00055223" w:rsidRPr="00937DAA">
        <w:rPr>
          <w:b/>
          <w:bCs/>
          <w:u w:val="single"/>
          <w:lang w:val="hr-HR"/>
        </w:rPr>
        <w:t>.0</w:t>
      </w:r>
      <w:r w:rsidRPr="00937DAA">
        <w:rPr>
          <w:b/>
          <w:bCs/>
          <w:u w:val="single"/>
          <w:lang w:val="hr-HR"/>
        </w:rPr>
        <w:t>0</w:t>
      </w:r>
      <w:r w:rsidR="00A81E7E" w:rsidRPr="00937DAA">
        <w:rPr>
          <w:lang w:val="hr-HR"/>
        </w:rPr>
        <w:t xml:space="preserve"> sati, u ovaj sud, soba broj </w:t>
      </w:r>
      <w:r w:rsidR="00937DAA">
        <w:rPr>
          <w:b/>
          <w:bCs/>
          <w:lang w:val="hr-HR"/>
        </w:rPr>
        <w:t>112/I</w:t>
      </w:r>
      <w:r w:rsidR="00D94AF4" w:rsidRPr="00937DAA">
        <w:rPr>
          <w:b/>
          <w:bCs/>
          <w:lang w:val="hr-HR"/>
        </w:rPr>
        <w:t xml:space="preserve"> kat</w:t>
      </w:r>
      <w:r w:rsidRPr="00937DAA">
        <w:rPr>
          <w:lang w:val="hr-HR"/>
        </w:rPr>
        <w:t>.</w:t>
      </w:r>
    </w:p>
    <w:p w:rsidRDefault="004C28C0" w:rsidR="004C28C0" w:rsidRPr="00937DAA">
      <w:pPr>
        <w:ind w:right="-51"/>
        <w:rPr>
          <w:lang w:val="hr-HR"/>
        </w:rPr>
      </w:pPr>
    </w:p>
    <w:p w:rsidRDefault="004C28C0" w:rsidR="004C28C0" w:rsidRPr="00937DAA">
      <w:pPr>
        <w:ind w:right="-51"/>
        <w:rPr>
          <w:lang w:val="hr-HR"/>
        </w:rPr>
      </w:pPr>
    </w:p>
    <w:p w:rsidRDefault="00A81E7E" w:rsidR="00A81E7E" w:rsidRPr="00937DAA">
      <w:pPr>
        <w:ind w:right="-51"/>
        <w:jc w:val="center"/>
        <w:rPr>
          <w:lang w:val="hr-HR"/>
        </w:rPr>
      </w:pPr>
      <w:r w:rsidRPr="00937DAA">
        <w:rPr>
          <w:lang w:val="hr-HR"/>
        </w:rPr>
        <w:t>U Zagrebu</w:t>
      </w:r>
      <w:r w:rsidR="009A5321">
        <w:rPr>
          <w:lang w:val="hr-HR"/>
        </w:rPr>
        <w:t xml:space="preserve">, </w:t>
      </w:r>
      <w:r w:rsidR="004910F4">
        <w:rPr>
          <w:lang w:val="hr-HR"/>
        </w:rPr>
        <w:t>10</w:t>
      </w:r>
      <w:r w:rsidR="00912490">
        <w:rPr>
          <w:lang w:val="hr-HR"/>
        </w:rPr>
        <w:t>. listopada</w:t>
      </w:r>
      <w:r w:rsidR="0076455B" w:rsidRPr="00937DAA">
        <w:rPr>
          <w:lang w:val="hr-HR"/>
        </w:rPr>
        <w:t xml:space="preserve"> 2017</w:t>
      </w:r>
      <w:r w:rsidR="00397EE6" w:rsidRPr="00937DAA">
        <w:rPr>
          <w:lang w:val="hr-HR"/>
        </w:rPr>
        <w:t>. godine</w:t>
      </w:r>
    </w:p>
    <w:p w:rsidRDefault="00A81E7E" w:rsidR="00A81E7E" w:rsidRPr="00937DAA">
      <w:pPr>
        <w:ind w:right="-51"/>
        <w:rPr>
          <w:lang w:val="hr-HR"/>
        </w:rPr>
      </w:pPr>
    </w:p>
    <w:p w:rsidRDefault="00413196" w:rsidP="00413196" w:rsidR="00F410DC" w:rsidRPr="00937DAA">
      <w:pPr>
        <w:ind w:firstLine="720" w:right="-51" w:left="6480"/>
        <w:rPr>
          <w:lang w:val="hr-HR"/>
        </w:rPr>
      </w:pPr>
      <w:r w:rsidRPr="00937DAA">
        <w:rPr>
          <w:lang w:val="hr-HR"/>
        </w:rPr>
        <w:t xml:space="preserve">          </w:t>
      </w:r>
      <w:r w:rsidR="00BC3BC0" w:rsidRPr="00937DAA">
        <w:rPr>
          <w:lang w:val="hr-HR"/>
        </w:rPr>
        <w:t>S</w:t>
      </w:r>
      <w:r w:rsidR="00A81E7E" w:rsidRPr="00937DAA">
        <w:rPr>
          <w:lang w:val="hr-HR"/>
        </w:rPr>
        <w:t xml:space="preserve">udac: </w:t>
      </w:r>
    </w:p>
    <w:p w:rsidRDefault="00937DAA" w:rsidP="00D65C98" w:rsidR="00D65C98" w:rsidRPr="00937DAA">
      <w:pPr>
        <w:tabs>
          <w:tab w:pos="5996" w:val="left"/>
        </w:tabs>
        <w:jc w:val="right"/>
        <w:rPr>
          <w:lang w:val="hr-HR"/>
        </w:rPr>
      </w:pPr>
      <w:r>
        <w:rPr>
          <w:lang w:val="hr-HR"/>
        </w:rPr>
        <w:t>Petra Brkljačić</w:t>
      </w:r>
      <w:r w:rsidR="00D65C98" w:rsidRPr="00937DAA">
        <w:rPr>
          <w:lang w:val="hr-HR"/>
        </w:rPr>
        <w:t xml:space="preserve">,v.r. </w:t>
      </w: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  <w:r w:rsidRPr="00937DAA">
        <w:rPr>
          <w:lang w:val="hr-HR"/>
        </w:rPr>
        <w:t>Za točnost otpravka ovlašteni službenik:</w:t>
      </w:r>
    </w:p>
    <w:p w:rsidRDefault="00D65C98" w:rsidP="00D65C98" w:rsidR="00D65C98" w:rsidRPr="00937DAA">
      <w:pPr>
        <w:tabs>
          <w:tab w:pos="5355" w:val="left"/>
        </w:tabs>
        <w:jc w:val="right"/>
        <w:rPr>
          <w:lang w:val="hr-HR"/>
        </w:rPr>
      </w:pPr>
      <w:r w:rsidRPr="00937DAA">
        <w:rPr>
          <w:lang w:val="hr-HR"/>
        </w:rPr>
        <w:tab/>
        <w:t>Barbara Sirovica</w:t>
      </w:r>
    </w:p>
    <w:p w:rsidRDefault="00D65C98" w:rsidP="00F410DC" w:rsidR="00A81E7E" w:rsidRPr="00937DAA">
      <w:pPr>
        <w:ind w:right="-51"/>
        <w:jc w:val="right"/>
        <w:rPr>
          <w:lang w:val="hr-HR"/>
        </w:rPr>
      </w:pPr>
      <w:r w:rsidRPr="00937DAA">
        <w:rPr>
          <w:lang w:val="hr-HR"/>
        </w:rPr>
        <w:t xml:space="preserve"> </w:t>
      </w:r>
    </w:p>
    <w:p w:rsidRDefault="001308F9" w:rsidR="001308F9" w:rsidRPr="00937DAA">
      <w:pPr>
        <w:ind w:firstLine="720" w:right="-51" w:left="2880"/>
        <w:rPr>
          <w:lang w:val="hr-HR"/>
        </w:rPr>
      </w:pPr>
    </w:p>
    <w:p w:rsidRDefault="00A81E7E" w:rsidP="00D94AF4" w:rsidR="00A81E7E">
      <w:pPr>
        <w:ind w:firstLine="720" w:right="-51" w:left="5760"/>
        <w:jc w:val="center"/>
        <w:rPr>
          <w:sz w:val="20"/>
          <w:lang w:val="hr-HR"/>
        </w:rPr>
      </w:pPr>
    </w:p>
    <w:sectPr w:rsidR="00A81E7E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12DDB"/>
    <w:multiLevelType w:val="hybridMultilevel"/>
    <w:tmpl w:val="1F2E7AB4"/>
    <w:lvl w:tplc="C4F477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true" w:dllVersion="513" w:vendorID="8" w:lang="en-AU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5E2"/>
    <w:rsid w:val="00003A5B"/>
    <w:rsid w:val="00017C7B"/>
    <w:rsid w:val="00034733"/>
    <w:rsid w:val="00040E91"/>
    <w:rsid w:val="00050ED3"/>
    <w:rsid w:val="00055223"/>
    <w:rsid w:val="00057320"/>
    <w:rsid w:val="00060057"/>
    <w:rsid w:val="00077FB6"/>
    <w:rsid w:val="0009604F"/>
    <w:rsid w:val="000F3AB3"/>
    <w:rsid w:val="0010537E"/>
    <w:rsid w:val="001308F9"/>
    <w:rsid w:val="001508FC"/>
    <w:rsid w:val="00153F2A"/>
    <w:rsid w:val="001C2ED3"/>
    <w:rsid w:val="00232C1F"/>
    <w:rsid w:val="002662C3"/>
    <w:rsid w:val="002B62A3"/>
    <w:rsid w:val="002D50D3"/>
    <w:rsid w:val="00304EEC"/>
    <w:rsid w:val="0033141F"/>
    <w:rsid w:val="00357F1D"/>
    <w:rsid w:val="00362E72"/>
    <w:rsid w:val="00397EE6"/>
    <w:rsid w:val="003B1A43"/>
    <w:rsid w:val="003E5DE0"/>
    <w:rsid w:val="00413196"/>
    <w:rsid w:val="004910F4"/>
    <w:rsid w:val="004C28C0"/>
    <w:rsid w:val="004F42E0"/>
    <w:rsid w:val="00542B74"/>
    <w:rsid w:val="00573888"/>
    <w:rsid w:val="00586BA5"/>
    <w:rsid w:val="00595AA2"/>
    <w:rsid w:val="005A216F"/>
    <w:rsid w:val="005B2E5D"/>
    <w:rsid w:val="005E1E1A"/>
    <w:rsid w:val="00615820"/>
    <w:rsid w:val="006205C5"/>
    <w:rsid w:val="00660702"/>
    <w:rsid w:val="006C3D72"/>
    <w:rsid w:val="006F7341"/>
    <w:rsid w:val="00730AE6"/>
    <w:rsid w:val="00733DC4"/>
    <w:rsid w:val="0076455B"/>
    <w:rsid w:val="0077544E"/>
    <w:rsid w:val="007D294F"/>
    <w:rsid w:val="007D378E"/>
    <w:rsid w:val="007E25E2"/>
    <w:rsid w:val="008679AB"/>
    <w:rsid w:val="008F52BD"/>
    <w:rsid w:val="00911B4C"/>
    <w:rsid w:val="00912490"/>
    <w:rsid w:val="009255A6"/>
    <w:rsid w:val="00933E31"/>
    <w:rsid w:val="00937DAA"/>
    <w:rsid w:val="00946C66"/>
    <w:rsid w:val="009661B2"/>
    <w:rsid w:val="009A5321"/>
    <w:rsid w:val="009C36BC"/>
    <w:rsid w:val="009F5FCC"/>
    <w:rsid w:val="009F7A6E"/>
    <w:rsid w:val="00A411EE"/>
    <w:rsid w:val="00A444E5"/>
    <w:rsid w:val="00A6665A"/>
    <w:rsid w:val="00A81E7E"/>
    <w:rsid w:val="00AE612A"/>
    <w:rsid w:val="00B42C8F"/>
    <w:rsid w:val="00BC3BC0"/>
    <w:rsid w:val="00BD4AF3"/>
    <w:rsid w:val="00C33A21"/>
    <w:rsid w:val="00C3526C"/>
    <w:rsid w:val="00C576A0"/>
    <w:rsid w:val="00C86F31"/>
    <w:rsid w:val="00C9055C"/>
    <w:rsid w:val="00CD51D0"/>
    <w:rsid w:val="00CE3FF6"/>
    <w:rsid w:val="00D0736E"/>
    <w:rsid w:val="00D13125"/>
    <w:rsid w:val="00D16E6B"/>
    <w:rsid w:val="00D65C98"/>
    <w:rsid w:val="00D94AF4"/>
    <w:rsid w:val="00DA2DF5"/>
    <w:rsid w:val="00E2574F"/>
    <w:rsid w:val="00E329F9"/>
    <w:rsid w:val="00E56FEC"/>
    <w:rsid w:val="00EA790F"/>
    <w:rsid w:val="00ED247A"/>
    <w:rsid w:val="00EE1C56"/>
    <w:rsid w:val="00EF35D3"/>
    <w:rsid w:val="00EF4803"/>
    <w:rsid w:val="00F10ACD"/>
    <w:rsid w:val="00F410DC"/>
    <w:rsid w:val="00F4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0"/>
      <w:lang w:val="hr-HR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lang w:val="hr-HR"/>
    </w:rPr>
  </w:style>
  <w:style w:styleId="Naslov4" w:type="paragraph">
    <w:name w:val="heading 4"/>
    <w:basedOn w:val="Normal"/>
    <w:next w:val="Normal"/>
    <w:qFormat/>
    <w:pPr>
      <w:keepNext/>
      <w:ind w:right="5761"/>
      <w:outlineLvl w:val="3"/>
    </w:pPr>
    <w:rPr>
      <w:b/>
      <w:sz w:val="20"/>
      <w:lang w:val="hr-HR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lang w:val="hr-HR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hAnsi="Tahoma" w:ascii="Tahoma"/>
    </w:rPr>
  </w:style>
  <w:style w:styleId="Referencakomentara" w:type="character">
    <w:name w:val="annotation reference"/>
    <w:semiHidden/>
    <w:rPr>
      <w:sz w:val="16"/>
    </w:rPr>
  </w:style>
  <w:style w:styleId="Tekstkomentara" w:type="paragraph">
    <w:name w:val="annotation text"/>
    <w:basedOn w:val="Normal"/>
    <w:semiHidden/>
    <w:rPr>
      <w:sz w:val="20"/>
    </w:rPr>
  </w:style>
  <w:style w:styleId="Tijeloteksta" w:type="paragraph">
    <w:name w:val="Body Text"/>
    <w:basedOn w:val="Normal"/>
    <w:pPr>
      <w:tabs>
        <w:tab w:pos="5387" w:val="left"/>
      </w:tabs>
      <w:ind w:right="-51"/>
      <w:jc w:val="both"/>
    </w:pPr>
    <w:rPr>
      <w:lang w:val="hr-HR"/>
    </w:rPr>
  </w:style>
  <w:style w:styleId="Tekstbalonia" w:type="paragraph">
    <w:name w:val="Balloon Text"/>
    <w:basedOn w:val="Normal"/>
    <w:semiHidden/>
    <w:rsid w:val="003E5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E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0"/>
      <w:lang w:val="hr-HR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lang w:val="hr-HR"/>
    </w:rPr>
  </w:style>
  <w:style w:styleId="Naslov4" w:type="paragraph">
    <w:name w:val="heading 4"/>
    <w:basedOn w:val="Normal"/>
    <w:next w:val="Normal"/>
    <w:qFormat/>
    <w:pPr>
      <w:keepNext/>
      <w:ind w:right="5761"/>
      <w:outlineLvl w:val="3"/>
    </w:pPr>
    <w:rPr>
      <w:b/>
      <w:sz w:val="20"/>
      <w:lang w:val="hr-HR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lang w:val="hr-HR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hAnsi="Tahoma"/>
    </w:rPr>
  </w:style>
  <w:style w:styleId="Referencakomentara" w:type="character">
    <w:name w:val="annotation reference"/>
    <w:semiHidden/>
    <w:rPr>
      <w:sz w:val="16"/>
    </w:rPr>
  </w:style>
  <w:style w:styleId="Tekstkomentara" w:type="paragraph">
    <w:name w:val="annotation text"/>
    <w:basedOn w:val="Normal"/>
    <w:semiHidden/>
    <w:rPr>
      <w:sz w:val="20"/>
    </w:rPr>
  </w:style>
  <w:style w:styleId="Tijeloteksta" w:type="paragraph">
    <w:name w:val="Body Text"/>
    <w:basedOn w:val="Normal"/>
    <w:pPr>
      <w:tabs>
        <w:tab w:pos="5387" w:val="left"/>
      </w:tabs>
      <w:ind w:right="-51"/>
      <w:jc w:val="both"/>
    </w:pPr>
    <w:rPr>
      <w:lang w:val="hr-HR"/>
    </w:rPr>
  </w:style>
  <w:style w:styleId="Tekstbalonia" w:type="paragraph">
    <w:name w:val="Balloon Text"/>
    <w:basedOn w:val="Normal"/>
    <w:semiHidden/>
    <w:rsid w:val="003E5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E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Sp-75/2017</izvorni_sadrzaj>
    <derivirana_varijabla naziv="DomainObject.Predmet.OznakaBroj_1">Sp-75/2017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Eljvedin Diljaj</izvorni_sadrzaj>
    <derivirana_varijabla naziv="DomainObject.Predmet.StrankaFormated_1">  Eljvedin Diljaj</derivirana_varijabla>
  </DomainObject.Predmet.StrankaFormated>
  <DomainObject.Predmet.StrankaFormatedOIB>
    <izvorni_sadrzaj>  Eljvedin Diljaj, OIB 93710064605</izvorni_sadrzaj>
    <derivirana_varijabla naziv="DomainObject.Predmet.StrankaFormatedOIB_1">  Eljvedin Diljaj, OIB 93710064605</derivirana_varijabla>
  </DomainObject.Predmet.StrankaFormatedOIB>
  <DomainObject.Predmet.StrankaFormatedWithAdress>
    <izvorni_sadrzaj> Eljvedin Diljaj, Mrežnička 4, 10000 Zagreb</izvorni_sadrzaj>
    <derivirana_varijabla naziv="DomainObject.Predmet.StrankaFormatedWithAdress_1"> Eljvedin Diljaj, Mrežnička 4, 10000 Zagreb</derivirana_varijabla>
  </DomainObject.Predmet.StrankaFormatedWithAdress>
  <DomainObject.Predmet.StrankaFormatedWithAdressOIB>
    <izvorni_sadrzaj> Eljvedin Diljaj, OIB 93710064605, Mrežnička 4, 10000 Zagreb</izvorni_sadrzaj>
    <derivirana_varijabla naziv="DomainObject.Predmet.StrankaFormatedWithAdressOIB_1"> Eljvedin Diljaj, OIB 93710064605, Mrežnička 4, 10000 Zagreb</derivirana_varijabla>
  </DomainObject.Predmet.StrankaFormatedWithAdressOIB>
  <DomainObject.Predmet.StrankaWithAdress>
    <izvorni_sadrzaj>Eljvedin Diljaj Mrežnička 4,10000 Zagreb</izvorni_sadrzaj>
    <derivirana_varijabla naziv="DomainObject.Predmet.StrankaWithAdress_1">Eljvedin Diljaj Mrežnička 4,10000 Zagreb</derivirana_varijabla>
  </DomainObject.Predmet.StrankaWithAdress>
  <DomainObject.Predmet.StrankaWithAdressOIB>
    <izvorni_sadrzaj>Eljvedin Diljaj, OIB 93710064605, Mrežnička 4,10000 Zagreb</izvorni_sadrzaj>
    <derivirana_varijabla naziv="DomainObject.Predmet.StrankaWithAdressOIB_1">Eljvedin Diljaj, OIB 93710064605, Mrežnička 4,10000 Zagreb</derivirana_varijabla>
  </DomainObject.Predmet.StrankaWithAdressOIB>
  <DomainObject.Predmet.StrankaNazivFormated>
    <izvorni_sadrzaj>Eljvedin Diljaj</izvorni_sadrzaj>
    <derivirana_varijabla naziv="DomainObject.Predmet.StrankaNazivFormated_1">Eljvedin Diljaj</derivirana_varijabla>
  </DomainObject.Predmet.StrankaNazivFormated>
  <DomainObject.Predmet.StrankaNazivFormatedOIB>
    <izvorni_sadrzaj>Eljvedin Diljaj, OIB 93710064605</izvorni_sadrzaj>
    <derivirana_varijabla naziv="DomainObject.Predmet.StrankaNazivFormatedOIB_1">Eljvedin Diljaj, OIB 93710064605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Eljvedin Diljaj</item>
    </izvorni_sadrzaj>
    <derivirana_varijabla naziv="DomainObject.Predmet.StrankaListFormated_1">
      <item>Eljvedin Diljaj</item>
    </derivirana_varijabla>
  </DomainObject.Predmet.StrankaListFormated>
  <DomainObject.Predmet.StrankaListFormatedOIB>
    <izvorni_sadrzaj>
      <item>Eljvedin Diljaj, OIB 93710064605</item>
    </izvorni_sadrzaj>
    <derivirana_varijabla naziv="DomainObject.Predmet.StrankaListFormatedOIB_1">
      <item>Eljvedin Diljaj, OIB 93710064605</item>
    </derivirana_varijabla>
  </DomainObject.Predmet.StrankaListFormatedOIB>
  <DomainObject.Predmet.StrankaListFormatedWithAdress>
    <izvorni_sadrzaj>
      <item>Eljvedin Diljaj, Mrežnička 4, 10000 Zagreb</item>
    </izvorni_sadrzaj>
    <derivirana_varijabla naziv="DomainObject.Predmet.StrankaListFormatedWithAdress_1">
      <item>Eljvedin Diljaj, Mrežnička 4, 10000 Zagreb</item>
    </derivirana_varijabla>
  </DomainObject.Predmet.StrankaListFormatedWithAdress>
  <DomainObject.Predmet.StrankaListFormatedWithAdressOIB>
    <izvorni_sadrzaj>
      <item>Eljvedin Diljaj, OIB 93710064605, Mrežnička 4, 10000 Zagreb</item>
    </izvorni_sadrzaj>
    <derivirana_varijabla naziv="DomainObject.Predmet.StrankaListFormatedWithAdressOIB_1">
      <item>Eljvedin Diljaj, OIB 93710064605, Mrežnička 4, 10000 Zagreb</item>
    </derivirana_varijabla>
  </DomainObject.Predmet.StrankaListFormatedWithAdressOIB>
  <DomainObject.Predmet.StrankaListNazivFormated>
    <izvorni_sadrzaj>
      <item>Eljvedin Diljaj</item>
    </izvorni_sadrzaj>
    <derivirana_varijabla naziv="DomainObject.Predmet.StrankaListNazivFormated_1">
      <item>Eljvedin Diljaj</item>
    </derivirana_varijabla>
  </DomainObject.Predmet.StrankaListNazivFormated>
  <DomainObject.Predmet.StrankaListNazivFormatedOIB>
    <izvorni_sadrzaj>
      <item>Eljvedin Diljaj, OIB 93710064605</item>
    </izvorni_sadrzaj>
    <derivirana_varijabla naziv="DomainObject.Predmet.StrankaListNazivFormatedOIB_1">
      <item>Eljvedin Diljaj, OIB 93710064605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Eljvedin Diljaj</izvorni_sadrzaj>
    <derivirana_varijabla naziv="DomainObject.Predmet.StrankaIDrugi_1">Eljvedin Diljaj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Eljvedin Diljaj, OIB 93710064605, Mrežnička 4, 10000 Zagreb</izvorni_sadrzaj>
    <derivirana_varijabla naziv="DomainObject.Predmet.StrankaIDrugiAdressOIB_1">Eljvedin Diljaj, OIB 93710064605, Mrežnička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Eljvedin Diljaj</item>
    </izvorni_sadrzaj>
    <derivirana_varijabla naziv="DomainObject.Predmet.SudioniciListNaziv_1">
      <item>Eljvedin Diljaj</item>
    </derivirana_varijabla>
  </DomainObject.Predmet.SudioniciListNaziv>
  <DomainObject.Predmet.SudioniciListAdressOIB>
    <izvorni_sadrzaj>
      <item>Eljvedin Diljaj, OIB 93710064605, Mrežnička 4,10000 Zagreb</item>
    </izvorni_sadrzaj>
    <derivirana_varijabla naziv="DomainObject.Predmet.SudioniciListAdressOIB_1">
      <item>Eljvedin Diljaj, OIB 93710064605, Mrežnička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93710064605</item>
    </izvorni_sadrzaj>
    <derivirana_varijabla naziv="DomainObject.Predmet.SudioniciListNazivOIB_1">
      <item>, OIB 93710064605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74</properties:Words>
  <properties:Characters>398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2017-10-10T10:33:00Z</dcterms:created>
  <dc:creator>Microbase</dc:creator>
  <cp:lastModifiedBy>Barbara Sirovica</cp:lastModifiedBy>
  <cp:lastPrinted>2017-10-10T10:33:00Z</cp:lastPrinted>
  <dcterms:modified xmlns:xsi="http://www.w3.org/2001/XMLSchema-instance" xsi:type="dcterms:W3CDTF">2017-10-11T12:17:00Z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