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0a13" w14:paraId="2a60a13" w:rsidRDefault="00D03D2F" w:rsidR="00D03D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B93B18">
        <w:rPr>
          <w:sz w:val="24"/>
          <w:szCs w:val="24"/>
        </w:rPr>
        <w:t>72 St-</w:t>
      </w:r>
      <w:r w:rsidR="00B61C78">
        <w:rPr>
          <w:sz w:val="24"/>
          <w:szCs w:val="24"/>
        </w:rPr>
        <w:t>456</w:t>
      </w:r>
      <w:r w:rsidR="008E5AB5">
        <w:rPr>
          <w:sz w:val="24"/>
          <w:szCs w:val="24"/>
        </w:rPr>
        <w:t>/2015</w:t>
      </w:r>
      <w:r w:rsidR="00B61C78">
        <w:rPr>
          <w:sz w:val="24"/>
          <w:szCs w:val="24"/>
        </w:rPr>
        <w:t>-35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 xml:space="preserve">tečajnom upravitelju Davoru Petera,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B61C78">
        <w:rPr>
          <w:sz w:val="24"/>
          <w:szCs w:val="24"/>
        </w:rPr>
        <w:t>6. prosinca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B61C78">
        <w:rPr>
          <w:sz w:val="24"/>
          <w:szCs w:val="24"/>
        </w:rPr>
        <w:t>7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D03D2F" w:rsidR="00D03D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B1" w:rsidR="00C023B1">
      <w:r>
        <w:separator/>
      </w:r>
    </w:p>
  </w:endnote>
  <w:endnote w:id="0" w:type="continuationSeparator">
    <w:p w:rsidRDefault="00C023B1" w:rsidR="00C0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B1" w:rsidR="00C023B1">
      <w:r>
        <w:separator/>
      </w:r>
    </w:p>
  </w:footnote>
  <w:footnote w:id="0" w:type="continuationSeparator">
    <w:p w:rsidRDefault="00C023B1" w:rsidR="00C0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160D03"/>
    <w:rsid w:val="00175C7E"/>
    <w:rsid w:val="001C1371"/>
    <w:rsid w:val="001D7B5E"/>
    <w:rsid w:val="001E30B9"/>
    <w:rsid w:val="00260DDE"/>
    <w:rsid w:val="003148B4"/>
    <w:rsid w:val="003A738A"/>
    <w:rsid w:val="003E6155"/>
    <w:rsid w:val="004466A8"/>
    <w:rsid w:val="00577C20"/>
    <w:rsid w:val="0058395A"/>
    <w:rsid w:val="006060F7"/>
    <w:rsid w:val="00674942"/>
    <w:rsid w:val="006A177F"/>
    <w:rsid w:val="006B714F"/>
    <w:rsid w:val="007535DC"/>
    <w:rsid w:val="007E24CB"/>
    <w:rsid w:val="00832EC5"/>
    <w:rsid w:val="008379BA"/>
    <w:rsid w:val="00837EA2"/>
    <w:rsid w:val="00867273"/>
    <w:rsid w:val="008A286D"/>
    <w:rsid w:val="008E5AB5"/>
    <w:rsid w:val="00905AC8"/>
    <w:rsid w:val="00935ABA"/>
    <w:rsid w:val="00984987"/>
    <w:rsid w:val="00A11438"/>
    <w:rsid w:val="00A22779"/>
    <w:rsid w:val="00A67A58"/>
    <w:rsid w:val="00AA263E"/>
    <w:rsid w:val="00B26294"/>
    <w:rsid w:val="00B30636"/>
    <w:rsid w:val="00B33F92"/>
    <w:rsid w:val="00B61C78"/>
    <w:rsid w:val="00B93B18"/>
    <w:rsid w:val="00BA54CC"/>
    <w:rsid w:val="00C00CB9"/>
    <w:rsid w:val="00C023B1"/>
    <w:rsid w:val="00C4619C"/>
    <w:rsid w:val="00CD0297"/>
    <w:rsid w:val="00CE56CE"/>
    <w:rsid w:val="00D03D2F"/>
    <w:rsid w:val="00D1187A"/>
    <w:rsid w:val="00E230BC"/>
    <w:rsid w:val="00E504F6"/>
    <w:rsid w:val="00E6604F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Formated_1"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Formated>
  <DomainObject.Predmet.OstaliListFormatedOIB>
    <izvorni_sadrzaj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FormatedOIB_1"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FormatedOIB>
  <DomainObject.Predmet.OstaliListFormatedWithAdress>
    <izvorni_sadrzaj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izvorni_sadrzaj>
    <derivirana_varijabla naziv="DomainObject.Predmet.OstaliListFormatedWithAdress_1"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derivirana_varijabla>
  </DomainObject.Predmet.OstaliListFormatedWithAdress>
  <DomainObject.Predmet.OstaliListFormatedWithAdressOIB>
    <izvorni_sadrzaj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izvorni_sadrzaj>
    <derivirana_varijabla naziv="DomainObject.Predmet.OstaliListFormatedWithAdressOIB_1"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derivirana_varijabla>
  </DomainObject.Predmet.OstaliListFormatedWithAdressOIB>
  <DomainObject.Predmet.OstaliListNazivFormated>
    <izvorni_sadrzaj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NazivFormated_1"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NazivFormated>
  <DomainObject.Predmet.OstaliListNazivFormatedOIB>
    <izvorni_sadrzaj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NazivFormatedOIB_1"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SudioniciListNaziv_1"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izvorni_sadrzaj>
    <derivirana_varijabla naziv="DomainObject.Predmet.SudioniciListNazivOIB_1"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330</properties:Characters>
  <properties:Lines>20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2017-12-06T12:47:00Z</dcterms:created>
  <dc:creator>nmarkovic</dc:creator>
  <cp:lastModifiedBy>Jadranka Zelić</cp:lastModifiedBy>
  <cp:lastPrinted>2015-11-05T13:13:00Z</cp:lastPrinted>
  <dcterms:modified xmlns:xsi="http://www.w3.org/2001/XMLSchema-instance" xsi:type="dcterms:W3CDTF">2017-12-06T12:47:00Z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