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4155" w14:paraId="1554155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60634">
        <w:t>707/16-34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60634" w:rsidRPr="003C636E">
        <w:t>BABA DELICIJE d.o.o., Drniš, Kralja Zvonimira 4/3, OIB: 02199274127</w:t>
      </w:r>
      <w:r w:rsidR="00196233">
        <w:t xml:space="preserve"> </w:t>
      </w:r>
      <w:r w:rsidR="00A87A79">
        <w:t>koga zastupa stečajn</w:t>
      </w:r>
      <w:r w:rsidR="00960634">
        <w:t>a</w:t>
      </w:r>
      <w:r w:rsidR="00615D63">
        <w:t xml:space="preserve"> </w:t>
      </w:r>
      <w:r w:rsidR="00450801">
        <w:t>upraviteljic</w:t>
      </w:r>
      <w:r w:rsidR="00960634">
        <w:t>a Marica Nekić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60634">
        <w:t>10. ožujka</w:t>
      </w:r>
      <w:r w:rsidR="00A54C97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960634">
        <w:t>oj</w:t>
      </w:r>
      <w:r w:rsidR="00B3003A">
        <w:t xml:space="preserve"> </w:t>
      </w:r>
      <w:r w:rsidRPr="003573CC">
        <w:t>stečajn</w:t>
      </w:r>
      <w:r w:rsidR="00960634">
        <w:t>oj</w:t>
      </w:r>
      <w:r w:rsidRPr="003573CC">
        <w:t xml:space="preserve"> </w:t>
      </w:r>
      <w:r w:rsidR="00960634">
        <w:t>upraviteljici Marici Nekić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960634">
        <w:t>3</w:t>
      </w:r>
      <w:r w:rsidR="006C7F6F">
        <w:t>.000,</w:t>
      </w:r>
      <w:r w:rsidR="00A54C97">
        <w:t>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582976" w:rsidP="00582976" w:rsidR="00582976">
      <w:pPr>
        <w:ind w:left="1418"/>
        <w:jc w:val="both"/>
      </w:pPr>
    </w:p>
    <w:p w:rsidRDefault="00582976" w:rsidP="009A60C6" w:rsidR="00582976" w:rsidRPr="007D22D4">
      <w:pPr>
        <w:numPr>
          <w:ilvl w:val="0"/>
          <w:numId w:val="3"/>
        </w:numPr>
        <w:ind w:hanging="713" w:left="1418"/>
        <w:jc w:val="both"/>
      </w:pPr>
      <w:r>
        <w:t>Nagrada će se isplatiti sa računa stečajnog dužnika.</w:t>
      </w:r>
    </w:p>
    <w:p w:rsidRDefault="003513F2" w:rsidP="00486D35" w:rsidR="003513F2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960634">
        <w:t>29</w:t>
      </w:r>
      <w:r w:rsidR="003A6F21">
        <w:t>. rujna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960634">
        <w:t>a</w:t>
      </w:r>
      <w:r w:rsidRPr="0064286F">
        <w:t xml:space="preserve"> je privremen</w:t>
      </w:r>
      <w:r w:rsidR="00960634">
        <w:t>a</w:t>
      </w:r>
      <w:r w:rsidRPr="0064286F">
        <w:t xml:space="preserve"> stečajn</w:t>
      </w:r>
      <w:r w:rsidR="00960634">
        <w:t>a</w:t>
      </w:r>
      <w:r>
        <w:t xml:space="preserve"> upravitelj</w:t>
      </w:r>
      <w:r w:rsidR="00960634">
        <w:t>ica</w:t>
      </w:r>
      <w:r>
        <w:t xml:space="preserve"> </w:t>
      </w:r>
      <w:r w:rsidRPr="0064286F">
        <w:t>koj</w:t>
      </w:r>
      <w:r w:rsidR="00960634">
        <w:t>a</w:t>
      </w:r>
      <w:r w:rsidRPr="0064286F">
        <w:t xml:space="preserve"> je dana</w:t>
      </w:r>
      <w:r>
        <w:t xml:space="preserve"> </w:t>
      </w:r>
      <w:r w:rsidR="00450801">
        <w:t>2. studenoga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960634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C011A4" w:rsidP="00B3003A" w:rsidR="00B3003A" w:rsidRPr="0064286F">
      <w:pPr>
        <w:ind w:firstLine="705"/>
        <w:jc w:val="both"/>
      </w:pPr>
      <w:r w:rsidRPr="00582976">
        <w:t xml:space="preserve">Visina nagrade određena je s obzirom na činjenicu da stečajni dužnik </w:t>
      </w:r>
      <w:r w:rsidR="00582976" w:rsidRPr="00582976">
        <w:t xml:space="preserve">ima određenu imovinu </w:t>
      </w:r>
      <w:r w:rsidRPr="00582976">
        <w:t xml:space="preserve">koju je valjalo popisati, </w:t>
      </w:r>
      <w:r w:rsidR="00582976">
        <w:t>pa je s</w:t>
      </w:r>
      <w:r w:rsidR="00B3003A" w:rsidRPr="0064286F">
        <w:t>toga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60634">
        <w:t>10. ožujka</w:t>
      </w:r>
      <w:r w:rsidR="00A54C97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FA3DE5" w:rsidP="003A6F21" w:rsidR="00FA3DE5" w:rsidRPr="00FA3DE5">
      <w:pPr>
        <w:jc w:val="right"/>
      </w:pPr>
      <w:r w:rsidRPr="00FA3DE5">
        <w:t>Sutkinja</w:t>
      </w:r>
    </w:p>
    <w:p w:rsidRDefault="00FA3DE5" w:rsidP="003A6F21" w:rsidR="00FA3DE5" w:rsidRPr="00FA3DE5">
      <w:pPr>
        <w:jc w:val="right"/>
      </w:pPr>
      <w:r w:rsidRPr="00FA3DE5">
        <w:t>Ardena Bajlo</w:t>
      </w:r>
    </w:p>
    <w:p w:rsidRDefault="00FA3DE5" w:rsidP="00FA3DE5" w:rsidR="00FA3DE5" w:rsidRPr="00FA3DE5"/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011A4" w:rsidP="00C011A4" w:rsidR="00C011A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450801" w:rsidP="00B50947" w:rsidR="00B50947" w:rsidRPr="003573CC">
      <w:pPr>
        <w:numPr>
          <w:ilvl w:val="0"/>
          <w:numId w:val="2"/>
        </w:numPr>
      </w:pPr>
      <w:r>
        <w:t>stečajnoj upraviteljici – e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807491">
      <w:pPr>
        <w:numPr>
          <w:ilvl w:val="0"/>
          <w:numId w:val="2"/>
        </w:numPr>
      </w:pPr>
      <w:r w:rsidRPr="003573CC">
        <w:t>u spis</w:t>
      </w:r>
      <w:r>
        <w:t xml:space="preserve">       </w:t>
      </w:r>
    </w:p>
    <w:sectPr w:rsidSect="00C011A4" w:rsidR="00807491">
      <w:pgSz w:code="9" w:h="16838" w:w="11906"/>
      <w:pgMar w:gutter="0" w:footer="709" w:header="709" w:left="1418" w:bottom="1418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A6F21"/>
    <w:rsid w:val="003E0805"/>
    <w:rsid w:val="00445B82"/>
    <w:rsid w:val="00450801"/>
    <w:rsid w:val="004630AA"/>
    <w:rsid w:val="00486D35"/>
    <w:rsid w:val="00582976"/>
    <w:rsid w:val="005A216F"/>
    <w:rsid w:val="005E425A"/>
    <w:rsid w:val="00615D63"/>
    <w:rsid w:val="00630EA3"/>
    <w:rsid w:val="00633783"/>
    <w:rsid w:val="00634CED"/>
    <w:rsid w:val="00640DD5"/>
    <w:rsid w:val="006B6E1C"/>
    <w:rsid w:val="006C7F6F"/>
    <w:rsid w:val="006D30A4"/>
    <w:rsid w:val="00710A26"/>
    <w:rsid w:val="00731A40"/>
    <w:rsid w:val="007421EA"/>
    <w:rsid w:val="00794C76"/>
    <w:rsid w:val="00796036"/>
    <w:rsid w:val="007B1E6A"/>
    <w:rsid w:val="007C6BF1"/>
    <w:rsid w:val="007D22D4"/>
    <w:rsid w:val="007E15DF"/>
    <w:rsid w:val="00807491"/>
    <w:rsid w:val="00817F69"/>
    <w:rsid w:val="00833D9A"/>
    <w:rsid w:val="00886894"/>
    <w:rsid w:val="00890095"/>
    <w:rsid w:val="008F62EA"/>
    <w:rsid w:val="00911FC8"/>
    <w:rsid w:val="009250E5"/>
    <w:rsid w:val="009433E3"/>
    <w:rsid w:val="00960634"/>
    <w:rsid w:val="00986612"/>
    <w:rsid w:val="009909B0"/>
    <w:rsid w:val="009920C6"/>
    <w:rsid w:val="009A60C6"/>
    <w:rsid w:val="009B4F44"/>
    <w:rsid w:val="009E1B98"/>
    <w:rsid w:val="00A3183B"/>
    <w:rsid w:val="00A54C97"/>
    <w:rsid w:val="00A87A79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011A4"/>
    <w:rsid w:val="00C64EB0"/>
    <w:rsid w:val="00CA2AA9"/>
    <w:rsid w:val="00CE069C"/>
    <w:rsid w:val="00CF2E75"/>
    <w:rsid w:val="00CF7517"/>
    <w:rsid w:val="00D27BB2"/>
    <w:rsid w:val="00D375C3"/>
    <w:rsid w:val="00E032CC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B0E"/>
    <w:rsid w:val="00F91EAA"/>
    <w:rsid w:val="00FA3DE5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29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03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03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03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03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29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03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03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03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03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   U SSŠI - poslano poštom u ZD</izvorni_sadrzaj>
    <derivirana_varijabla naziv="DomainObject.Predmet.PrimjedbaSuca_1">- 10.10.16. - ZAPRIMLJENA ŽALBA DUŽNIKA
                       U SSŠI - poslano poštom u ZD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1A36E-F3C8-4674-82B8-9DAD2FADC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218</properties:Words>
  <properties:Characters>1035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2017-03-10T08:27:00Z</dcterms:created>
  <dc:creator>abajlo</dc:creator>
  <cp:lastModifiedBy>Ardena Bajlo</cp:lastModifiedBy>
  <cp:lastPrinted>2017-01-16T12:22:00Z</cp:lastPrinted>
  <dcterms:modified xmlns:xsi="http://www.w3.org/2001/XMLSchema-instance" xsi:type="dcterms:W3CDTF">2017-03-10T10:49:00Z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