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7fed" w14:paraId="aa27fe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St-1419/2016-6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81C9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CRO-ing jednostavno društvo s ograničenom odgovornošću za usluge i trgovinu, Veliki </w:t>
      </w:r>
      <w:proofErr w:type="spellStart"/>
      <w:r w:rsidRPr="00281C98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C98">
        <w:rPr>
          <w:rFonts w:cs="Times New Roman" w:eastAsia="Times New Roman"/>
          <w:szCs w:val="20"/>
          <w:lang w:eastAsia="hr-HR"/>
        </w:rPr>
        <w:t xml:space="preserve">, Bjelovarska 23, MBS: 010097716, OIB: 31855198962, 12. travnja </w:t>
      </w:r>
      <w:r w:rsidRPr="00281C98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r i j e š i o   j e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 dužnikom CRO-ing jednostavno društvo s ograničenom odgovornošću za usluge i trgovinu, Veliki </w:t>
      </w:r>
      <w:proofErr w:type="spellStart"/>
      <w:r w:rsidRPr="00281C98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C98">
        <w:rPr>
          <w:rFonts w:cs="Times New Roman" w:eastAsia="Times New Roman"/>
          <w:szCs w:val="20"/>
          <w:lang w:eastAsia="hr-HR"/>
        </w:rPr>
        <w:t>, Bjelovarska 23,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281C98">
        <w:rPr>
          <w:rFonts w:cs="Times New Roman" w:eastAsia="Times New Roman"/>
          <w:noProof/>
          <w:szCs w:val="20"/>
          <w:lang w:eastAsia="hr-HR"/>
        </w:rPr>
        <w:t xml:space="preserve"> model HR05 540-1419-16.           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281C9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81C98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Obrazloženje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20. prosinca 2016. podnijela prijedlog za otvaranje stečajnog postupka nad dužnikom </w:t>
      </w:r>
      <w:r w:rsidRPr="00281C98">
        <w:rPr>
          <w:rFonts w:cs="Times New Roman" w:eastAsia="Times New Roman"/>
          <w:szCs w:val="20"/>
          <w:lang w:eastAsia="hr-HR"/>
        </w:rPr>
        <w:t xml:space="preserve">CRO-ing jednostavno društvo s ograničenom odgovornošću za usluge i trgovinu, Veliki </w:t>
      </w:r>
      <w:proofErr w:type="spellStart"/>
      <w:r w:rsidRPr="00281C98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281C98">
        <w:rPr>
          <w:rFonts w:cs="Times New Roman" w:eastAsia="Times New Roman"/>
          <w:szCs w:val="20"/>
          <w:lang w:eastAsia="hr-HR"/>
        </w:rPr>
        <w:t xml:space="preserve">. U prijedlogu navodi da na dan 14. prosinca 2016. dužnik u Očevidniku redoslijeda osnova za plaćanje ima evidentirane neizvršene osnove za plaćanje u neprekinutom razdoblju od 120 dana, u ukupnom iznosu od 110.842,47 kn, u koji iznos je uračunata kamata i naknada Financijske agencije za provedbu ovrhe na novčanim sredstvima. Prema podacima koje je FINI dostavio Hrvatski zavod za mirovinsko osiguranje </w:t>
      </w:r>
      <w:r w:rsidRPr="00281C98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10. veljače 2017. o pokretanju prethodnog postupka radi utvrđivanja pretpostavki za </w:t>
      </w:r>
      <w:r w:rsidRPr="00281C98">
        <w:rPr>
          <w:rFonts w:cs="Times New Roman" w:eastAsia="Times New Roman"/>
          <w:szCs w:val="20"/>
          <w:lang w:eastAsia="hr-HR"/>
        </w:rPr>
        <w:lastRenderedPageBreak/>
        <w:t>otvaranje stečajnog postupka. Istim rješenjem sazvano je ročište radi izjašnjenja o prijedlogu i rasprave o uvjetima za otvaranje stečajnog postupka na koje su pozvani predlagatelj Financijska agencija i zakonski zastupnik dužnika Marko Karakaš, kojem je, sukladno čl.117. st.2. SZ, naloženo da</w:t>
      </w:r>
      <w:r w:rsidRPr="00281C98">
        <w:rPr>
          <w:rFonts w:cs="Times New Roman" w:eastAsia="Times New Roman"/>
          <w:b/>
          <w:szCs w:val="20"/>
          <w:lang w:eastAsia="hr-HR"/>
        </w:rPr>
        <w:t xml:space="preserve"> </w:t>
      </w:r>
      <w:r w:rsidRPr="00281C98">
        <w:rPr>
          <w:rFonts w:cs="Times New Roman" w:eastAsia="Times New Roman"/>
          <w:szCs w:val="20"/>
          <w:lang w:eastAsia="hr-HR"/>
        </w:rPr>
        <w:t>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Osoba ovlaštena za zastupanje dužnika po zakonu je dostavio pisano izvješće o financijsko-gospodarskom stanju dužnika iz kojeg proizlazi da dužnik nema vrednije imovine, jedino potraživanje od tvrtke BIFA-</w:t>
      </w:r>
      <w:proofErr w:type="spellStart"/>
      <w:r w:rsidRPr="00281C98">
        <w:rPr>
          <w:rFonts w:cs="Times New Roman" w:eastAsia="Times New Roman"/>
          <w:szCs w:val="20"/>
          <w:lang w:eastAsia="hr-HR"/>
        </w:rPr>
        <w:t>Rof</w:t>
      </w:r>
      <w:proofErr w:type="spellEnd"/>
      <w:r w:rsidRPr="00281C98">
        <w:rPr>
          <w:rFonts w:cs="Times New Roman" w:eastAsia="Times New Roman"/>
          <w:szCs w:val="20"/>
          <w:lang w:eastAsia="hr-HR"/>
        </w:rPr>
        <w:t xml:space="preserve"> iz Italije. 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Na ročištu 15. ožujka 2017. zakonski zastupnik dužnika ostao je kod navoda pisanog izvješća i nije se protivio prijedlogu za otvaranje stečajnog postupka. 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Kako iz podataka koji je dostavio zakonski zastupnik dužnika ne proizlazi da dužnik raspolaže imovinom koja bi bila dovoljna za namirenje troškova prethodnog i stečajnog postupka, sud je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 st.1. SZ-a, </w:t>
      </w:r>
      <w:r w:rsidRPr="00281C98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81C98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upozorenje da će, ukoliko predujam ne bude plaćen u roku od 15 dana, donijeti rješenje o otvaranju i zaključenju stečajnog postupka nad dužnikom.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U Bjelovaru, 12. travnja 2017.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MARIJA PETRINA KUBICA v.r.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81C98" w:rsidP="00281C98" w:rsidR="00281C98" w:rsidRPr="00281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81C98" w:rsidP="00281C98" w:rsidR="00281C98" w:rsidRPr="00281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81C9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81C98" w:rsidP="00281C98" w:rsidR="00281C98" w:rsidRPr="00281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81C9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C98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4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St-1419/2016-5</izvorni_sadrzaj>
    <derivirana_varijabla naziv="DomainObject.Oznaka_1">St-1419/2016-5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CRO-ing jednostavno društvo s ograničenom odgovornošću za usluge i trgovinu zastupanog po punomoćniku Marko Karakaš</izvorni_sadrzaj>
    <derivirana_varijabla naziv="DomainObject.Predmet.ProtustrankaFormated_1">  CRO-ing jednostavno društvo s ograničenom odgovornošću za usluge i trgovinu zastupanog po punomoćniku Marko Karakaš</derivirana_varijabla>
  </DomainObject.Predmet.ProtustrankaFormated>
  <DomainObject.Predmet.ProtustrankaFormatedOIB>
    <izvorni_sadrzaj>  CRO-ing jednostavno društvo s ograničenom odgovornošću za usluge i trgovinu, OIB 31855198962 zastupanog po punomoćniku Marko Karakaš</izvorni_sadrzaj>
    <derivirana_varijabla naziv="DomainObject.Predmet.ProtustrankaFormatedOIB_1">  CRO-ing jednostavno društvo s ograničenom odgovornošću za usluge i trgovinu, OIB 31855198962 zastupanog po punomoćniku Marko Karakaš</derivirana_varijabla>
  </DomainObject.Predmet.ProtustrankaFormatedOIB>
  <DomainObject.Predmet.ProtustrankaFormatedWithAdress>
    <izvorni_sadrzaj> CRO-ing jednostavno društvo s ograničenom odgovornošću za usluge i trgovinu, Bjelovarska 23, 43270 Veliki Grđevac zastupanog po punomoćniku Marko Karakaš</izvorni_sadrzaj>
    <derivirana_varijabla naziv="DomainObject.Predmet.ProtustrankaFormatedWithAdress_1"> CRO-ing jednostavno društvo s ograničenom odgovornošću za usluge i trgovinu, Bjelovarska 23, 43270 Veliki Grđevac zastupanog po punomoćniku Marko Karakaš</derivirana_varijabla>
  </DomainObject.Predmet.ProtustrankaFormatedWithAdress>
  <DomainObject.Predmet.ProtustrankaFormatedWithAdressOIB>
    <izvorni_sadrzaj> CRO-ing jednostavno društvo s ograničenom odgovornošću za usluge i trgovinu, OIB 31855198962, Bjelovarska 23, 43270 Veliki Grđevac zastupanog po punomoćniku Marko Karakaš</izvorni_sadrzaj>
    <derivirana_varijabla naziv="DomainObject.Predmet.ProtustrankaFormatedWithAdressOIB_1"> CRO-ing jednostavno društvo s ograničenom odgovornošću za usluge i trgovinu, OIB 31855198962, Bjelovarska 23, 43270 Veliki Grđevac zastupanog po punomoćniku Marko Karakaš</derivirana_varijabla>
  </DomainObject.Predmet.ProtustrankaFormatedWithAdressOIB>
  <DomainObject.Predmet.ProtustrankaWithAdress>
    <izvorni_sadrzaj>CRO-ing jednostavno društvo s ograničenom odgovornošću za usluge i trgovinu Bjelovarska 23, 43270 Veliki Grđevac</izvorni_sadrzaj>
    <derivirana_varijabla naziv="DomainObject.Predmet.ProtustrankaWithAdress_1">CRO-ing jednostavno društvo s ograničenom odgovornošću za usluge i trgovinu Bjelovarska 23, 43270 Veliki Grđevac</derivirana_varijabla>
  </DomainObject.Predmet.ProtustrankaWithAdress>
  <DomainObject.Predmet.ProtustrankaWithAdressOIB>
    <izvorni_sadrzaj>CRO-ing jednostavno društvo s ograničenom odgovornošću za usluge i trgovinu, OIB 31855198962, Bjelovarska 23, 43270 Veliki Grđevac</izvorni_sadrzaj>
    <derivirana_varijabla naziv="DomainObject.Predmet.ProtustrankaWithAdressOIB_1">CRO-ing jednostavno društvo s ograničenom odgovornošću za usluge i trgovinu, OIB 31855198962, Bjelovarska 23, 43270 Veliki Grđevac</derivirana_varijabla>
  </DomainObject.Predmet.ProtustrankaWithAdressOIB>
  <DomainObject.Predmet.ProtustrankaNazivFormated>
    <izvorni_sadrzaj>CRO-ing jednostavno društvo s ograničenom odgovornošću za usluge i trgovinu</izvorni_sadrzaj>
    <derivirana_varijabla naziv="DomainObject.Predmet.ProtustrankaNazivFormated_1">CRO-ing jednostavno društvo s ograničenom odgovornošću za usluge i trgovinu</derivirana_varijabla>
  </DomainObject.Predmet.ProtustrankaNazivFormated>
  <DomainObject.Predmet.ProtustrankaNazivFormatedOIB>
    <izvorni_sadrzaj>CRO-ing jednostavno društvo s ograničenom odgovornošću za usluge i trgovinu, OIB 31855198962</izvorni_sadrzaj>
    <derivirana_varijabla naziv="DomainObject.Predmet.ProtustrankaNazivFormatedOIB_1">CRO-ing jednostavno društvo s ograničenom odgovornošću za usluge i trgovinu, OIB 31855198962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CRO-ing jednostavno društvo s ograničenom odgovornošću za usluge i trgovinu zastupanog po punomoćniku Marko Karakaš</item>
    </izvorni_sadrzaj>
    <derivirana_varijabla naziv="DomainObject.Predmet.ProtuStrankaListFormated_1">
      <item>CRO-ing jednostavno društvo s ograničenom odgovornošću za usluge i trgovinu zastupanog po punomoćniku Marko Karakaš</item>
    </derivirana_varijabla>
  </DomainObject.Predmet.ProtuStrankaListFormated>
  <DomainObject.Predmet.ProtuStrankaListFormatedOIB>
    <izvorni_sadrzaj>
      <item>CRO-ing jednostavno društvo s ograničenom odgovornošću za usluge i trgovinu, OIB 31855198962 zastupanog po punomoćniku Marko Karakaš</item>
    </izvorni_sadrzaj>
    <derivirana_varijabla naziv="DomainObject.Predmet.ProtuStrankaListFormatedOIB_1">
      <item>CRO-ing jednostavno društvo s ograničenom odgovornošću za usluge i trgovinu, OIB 31855198962 zastupanog po punomoćniku Marko Karakaš</item>
    </derivirana_varijabla>
  </DomainObject.Predmet.ProtuStrankaListFormatedOIB>
  <DomainObject.Predmet.ProtuStrankaListFormatedWithAdress>
    <izvorni_sadrzaj>
      <item>CRO-ing jednostavno društvo s ograničenom odgovornošću za usluge i trgovinu, Bjelovarska 23, 43270 Veliki Grđevac zastupanog po punomoćniku Marko Karakaš</item>
    </izvorni_sadrzaj>
    <derivirana_varijabla naziv="DomainObject.Predmet.ProtuStrankaListFormatedWithAdress_1">
      <item>CRO-ing jednostavno društvo s ograničenom odgovornošću za usluge i trgovinu, Bjelovarska 23, 43270 Veliki Grđevac zastupanog po punomoćniku Marko Karakaš</item>
    </derivirana_varijabla>
  </DomainObject.Predmet.ProtuStrankaListFormatedWithAdress>
  <DomainObject.Predmet.ProtuStrankaListFormatedWithAdressOIB>
    <izvorni_sadrzaj>
      <item>CRO-ing jednostavno društvo s ograničenom odgovornošću za usluge i trgovinu, OIB 31855198962, Bjelovarska 23, 43270 Veliki Grđevac zastupanog po punomoćniku Marko Karakaš</item>
    </izvorni_sadrzaj>
    <derivirana_varijabla naziv="DomainObject.Predmet.ProtuStrankaListFormatedWithAdressOIB_1">
      <item>CRO-ing jednostavno društvo s ograničenom odgovornošću za usluge i trgovinu, OIB 31855198962, Bjelovarska 23, 43270 Veliki Grđevac zastupanog po punomoćniku Marko Karakaš</item>
    </derivirana_varijabla>
  </DomainObject.Predmet.ProtuStrankaListFormatedWithAdressOIB>
  <DomainObject.Predmet.ProtuStrankaListNazivFormated>
    <izvorni_sadrzaj>
      <item>CRO-ing jednostavno društvo s ograničenom odgovornošću za usluge i trgovinu</item>
    </izvorni_sadrzaj>
    <derivirana_varijabla naziv="DomainObject.Predmet.ProtuStrankaListNazivFormated_1">
      <item>CRO-ing jednostavno društvo s ograničenom odgovornošću za usluge i trgovinu</item>
    </derivirana_varijabla>
  </DomainObject.Predmet.ProtuStrankaListNazivFormated>
  <DomainObject.Predmet.ProtuStrankaListNazivFormatedOIB>
    <izvorni_sadrzaj>
      <item>CRO-ing jednostavno društvo s ograničenom odgovornošću za usluge i trgovinu, OIB 31855198962</item>
    </izvorni_sadrzaj>
    <derivirana_varijabla naziv="DomainObject.Predmet.ProtuStrankaListNazivFormatedOIB_1">
      <item>CRO-ing jednostavno društvo s ograničenom odgovornošću za usluge i trgovinu, OIB 31855198962</item>
    </derivirana_varijabla>
  </DomainObject.Predmet.ProtuStrankaListNazivFormatedOIB>
  <DomainObject.Predmet.OstaliListFormated>
    <izvorni_sadrzaj>
      <item>Marko Karakaš punomoćnik sudionika u postupku CRO-ing jednostavno društvo s ograničenom odgovornošću za usluge i trgovinu</item>
    </izvorni_sadrzaj>
    <derivirana_varijabla naziv="DomainObject.Predmet.OstaliListFormated_1">
      <item>Marko Karakaš punomoćnik sudionika u postupku CRO-ing jednostavno društvo s ograničenom odgovornošću za usluge i trgovinu</item>
    </derivirana_varijabla>
  </DomainObject.Predmet.OstaliListFormated>
  <DomainObject.Predmet.OstaliListFormatedOIB>
    <izvorni_sadrzaj>
      <item>Marko Karakaš, OIB 10749321581 punomoćnik sudionika u postupku CRO-ing jednostavno društvo s ograničenom odgovornošću za usluge i trgovinu</item>
    </izvorni_sadrzaj>
    <derivirana_varijabla naziv="DomainObject.Predmet.OstaliListFormatedOIB_1">
      <item>Marko Karakaš, OIB 10749321581 punomoćnik sudionika u postupku CRO-ing jednostavno društvo s ograničenom odgovornošću za usluge i trgovinu</item>
    </derivirana_varijabla>
  </DomainObject.Predmet.OstaliListFormatedOIB>
  <DomainObject.Predmet.OstaliListFormatedWithAdress>
    <izvorni_sadrzaj>
      <item>Marko Karakaš, Bjelovarska 23, 43270 Veliki Grđevac punomoćnik sudionika u postupku CRO-ing jednostavno društvo s ograničenom odgovornošću za usluge i trgovinu</item>
    </izvorni_sadrzaj>
    <derivirana_varijabla naziv="DomainObject.Predmet.OstaliListFormatedWithAdress_1">
      <item>Marko Karakaš, Bjelovarska 23, 43270 Veliki Grđevac punomoćnik sudionika u postupku CRO-ing jednostavno društvo s ograničenom odgovornošću za usluge i trgovinu</item>
    </derivirana_varijabla>
  </DomainObject.Predmet.OstaliListFormatedWithAdress>
  <DomainObject.Predmet.OstaliListFormatedWithAdressOIB>
    <izvorni_sadrzaj>
      <item>Marko Karakaš, OIB 10749321581, Bjelovarska 23, 43270 Veliki Grđevac punomoćnik sudionika u postupku CRO-ing jednostavno društvo s ograničenom odgovornošću za usluge i trgovinu</item>
    </izvorni_sadrzaj>
    <derivirana_varijabla naziv="DomainObject.Predmet.OstaliListFormatedWithAdressOIB_1">
      <item>Marko Karakaš, OIB 10749321581, Bjelovarska 23, 43270 Veliki Grđevac punomoćnik sudionika u postupku CRO-ing jednostavno društvo s ograničenom odgovornošću za usluge i trgovinu</item>
    </derivirana_varijabla>
  </DomainObject.Predmet.OstaliListFormatedWithAdressOIB>
  <DomainObject.Predmet.OstaliListNazivFormated>
    <izvorni_sadrzaj>
      <item>Marko Karakaš</item>
    </izvorni_sadrzaj>
    <derivirana_varijabla naziv="DomainObject.Predmet.OstaliListNazivFormated_1">
      <item>Marko Karakaš</item>
    </derivirana_varijabla>
  </DomainObject.Predmet.OstaliListNazivFormated>
  <DomainObject.Predmet.OstaliListNazivFormatedOIB>
    <izvorni_sadrzaj>
      <item>Marko Karakaš, OIB 10749321581</item>
    </izvorni_sadrzaj>
    <derivirana_varijabla naziv="DomainObject.Predmet.OstaliListNazivFormatedOIB_1">
      <item>Marko Karakaš, OIB 10749321581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St-1419/2016-5</izvorni_sadrzaj>
    <derivirana_varijabla naziv="DomainObject.PoslovniBrojDokumenta_1">St-1419/2016-5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CRO-ing jednostavno društvo s ograničenom odgovornošću za usluge i trgovinu</izvorni_sadrzaj>
    <derivirana_varijabla naziv="DomainObject.Predmet.ProtustrankaIDrugi_1">CRO-ing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CRO-ing jednostavno društvo s ograničenom odgovornošću za usluge i trgovinu, OIB 31855198962, Bjelovarska 23, 43270 Veliki Grđevac</izvorni_sadrzaj>
    <derivirana_varijabla naziv="DomainObject.Predmet.ProtustrankaIDrugiAdressOIB_1">CRO-ing jednostavno društvo s ograničenom odgovornošću za usluge i trgovinu, OIB 31855198962, Bjelovarska 23,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CRO-ing jednostavno društvo s ograničenom odgovornošću za usluge i trgovinu</item>
      <item>Marko Karakaš</item>
    </izvorni_sadrzaj>
    <derivirana_varijabla naziv="DomainObject.Predmet.SudioniciListNaziv_1">
      <item>FINA, RC ZAGREB, Podružnica Bjelovar</item>
      <item>CRO-ing jednostavno društvo s ograničenom odgovornošću za usluge i trgovinu</item>
      <item>Marko Karakaš</item>
    </derivirana_varijabla>
  </DomainObject.Predmet.SudioniciListNaziv>
  <DomainObject.Predmet.SudioniciListAdressOIB>
    <izvorni_sadrzaj>
      <item>FINA, RC ZAGREB, Podružnica Bjelovar, OIB 85821130368, F. Supila 4,43000 Bjelovar</item>
      <item>CRO-ing jednostavno društvo s ograničenom odgovornošću za usluge i trgovinu, OIB 31855198962, Bjelovarska 23,43270 Veliki Grđevac</item>
      <item>Marko Karakaš, OIB 10749321581, Bjelovarska 23,43270 Veliki Grđevac</item>
    </izvorni_sadrzaj>
    <derivirana_varijabla naziv="DomainObject.Predmet.SudioniciListAdressOIB_1">
      <item>FINA, RC ZAGREB, Podružnica Bjelovar, OIB 85821130368, F. Supila 4,43000 Bjelovar</item>
      <item>CRO-ing jednostavno društvo s ograničenom odgovornošću za usluge i trgovinu, OIB 31855198962, Bjelovarska 23,43270 Veliki Grđevac</item>
      <item>Marko Karakaš, OIB 10749321581, Bjelovarska 23,43270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7E2FA-0866-4A77-B316-2064DD04D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4025</properties:Characters>
  <properties:Lines>93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2017-04-12T12:05:00Z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