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eb77" w14:paraId="8d3eb77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163015">
        <w:t>St-6856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163015">
        <w:t xml:space="preserve"> </w:t>
      </w:r>
      <w:r w:rsidR="00163015" w:rsidRPr="00163015">
        <w:t xml:space="preserve">VERKKO d.o.o., Zagreb, </w:t>
      </w:r>
      <w:proofErr w:type="spellStart"/>
      <w:r w:rsidR="00163015" w:rsidRPr="00163015">
        <w:t>Gmajnje</w:t>
      </w:r>
      <w:proofErr w:type="spellEnd"/>
      <w:r w:rsidR="00163015" w:rsidRPr="00163015">
        <w:t xml:space="preserve"> 6, OIB: 58479308161</w:t>
      </w:r>
      <w:r w:rsidR="00A839BF">
        <w:t>.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163015">
        <w:t xml:space="preserve"> </w:t>
      </w:r>
      <w:r w:rsidR="00163015" w:rsidRPr="00163015">
        <w:t xml:space="preserve">VERKKO d.o.o., Zagreb, </w:t>
      </w:r>
      <w:proofErr w:type="spellStart"/>
      <w:r w:rsidR="00163015" w:rsidRPr="00163015">
        <w:t>Gmajnje</w:t>
      </w:r>
      <w:proofErr w:type="spellEnd"/>
      <w:r w:rsidR="00163015" w:rsidRPr="00163015">
        <w:t xml:space="preserve"> 6, OIB: 58479308161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D5D44">
        <w:t xml:space="preserve"> </w:t>
      </w:r>
      <w:r w:rsidR="00163015" w:rsidRPr="00163015">
        <w:t xml:space="preserve">VERKKO d.o.o., Zagreb, </w:t>
      </w:r>
      <w:proofErr w:type="spellStart"/>
      <w:r w:rsidR="00163015" w:rsidRPr="00163015">
        <w:t>Gmajnje</w:t>
      </w:r>
      <w:proofErr w:type="spellEnd"/>
      <w:r w:rsidR="00163015" w:rsidRPr="00163015">
        <w:t xml:space="preserve"> 6, OIB: 58479308161</w:t>
      </w:r>
      <w:r w:rsidR="00163015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B91F18">
        <w:t>8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lastRenderedPageBreak/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213018" w:rsidP="00213018" w:rsidR="00213018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213018" w:rsidP="00720C69" w:rsidR="00213018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213018" w:rsidP="00720C69" w:rsidR="00213018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3774D7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66C3A" w:rsidP="003774D7" w:rsidR="00E66C3A" w:rsidRPr="004500CD">
      <w:pPr>
        <w:pStyle w:val="Tijeloteksta"/>
        <w:rPr>
          <w:rFonts w:hAnsi="Times New Roman" w:ascii="Times New Roman"/>
          <w:szCs w:val="24"/>
        </w:rPr>
      </w:pPr>
    </w:p>
    <w:sectPr w:rsidSect="00CE0836" w:rsidR="00E66C3A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5931" w:rsidR="00A15931">
      <w:r>
        <w:separator/>
      </w:r>
    </w:p>
  </w:endnote>
  <w:endnote w:id="0" w:type="continuationSeparator">
    <w:p w:rsidRDefault="00A15931" w:rsidR="00A159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5931" w:rsidR="00A15931">
      <w:r>
        <w:separator/>
      </w:r>
    </w:p>
  </w:footnote>
  <w:footnote w:id="0" w:type="continuationSeparator">
    <w:p w:rsidRDefault="00A15931" w:rsidR="00A159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CD0DB0">
      <w:t>6856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F1D26A0"/>
    <w:multiLevelType w:val="hybridMultilevel"/>
    <w:tmpl w:val="BDEE0E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7575"/>
    <w:rsid w:val="001A4E0E"/>
    <w:rsid w:val="001A7716"/>
    <w:rsid w:val="001B0CB6"/>
    <w:rsid w:val="001B4406"/>
    <w:rsid w:val="001D0DE2"/>
    <w:rsid w:val="001E3734"/>
    <w:rsid w:val="001E3C7E"/>
    <w:rsid w:val="001F1AC0"/>
    <w:rsid w:val="00203C4E"/>
    <w:rsid w:val="0021194A"/>
    <w:rsid w:val="00213018"/>
    <w:rsid w:val="00230357"/>
    <w:rsid w:val="00257DF9"/>
    <w:rsid w:val="00262F6F"/>
    <w:rsid w:val="00295D2E"/>
    <w:rsid w:val="002975CA"/>
    <w:rsid w:val="002A6564"/>
    <w:rsid w:val="002C06AF"/>
    <w:rsid w:val="002C2165"/>
    <w:rsid w:val="002D053D"/>
    <w:rsid w:val="002E4830"/>
    <w:rsid w:val="002E4C8E"/>
    <w:rsid w:val="002F46A7"/>
    <w:rsid w:val="002F5365"/>
    <w:rsid w:val="002F7A23"/>
    <w:rsid w:val="003056A0"/>
    <w:rsid w:val="00311F45"/>
    <w:rsid w:val="00324DC7"/>
    <w:rsid w:val="00340A5E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C11A9"/>
    <w:rsid w:val="007005C6"/>
    <w:rsid w:val="007007A0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D6164"/>
    <w:rsid w:val="0080000A"/>
    <w:rsid w:val="008031F2"/>
    <w:rsid w:val="00831091"/>
    <w:rsid w:val="00847911"/>
    <w:rsid w:val="00853818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4245D"/>
    <w:rsid w:val="00B43A4B"/>
    <w:rsid w:val="00B65371"/>
    <w:rsid w:val="00B66465"/>
    <w:rsid w:val="00B8211D"/>
    <w:rsid w:val="00B91F18"/>
    <w:rsid w:val="00BD5D44"/>
    <w:rsid w:val="00BD61E7"/>
    <w:rsid w:val="00BE051A"/>
    <w:rsid w:val="00BE4F1C"/>
    <w:rsid w:val="00BF06D9"/>
    <w:rsid w:val="00C138A5"/>
    <w:rsid w:val="00C23829"/>
    <w:rsid w:val="00C309CC"/>
    <w:rsid w:val="00C36C8B"/>
    <w:rsid w:val="00C44E65"/>
    <w:rsid w:val="00C53584"/>
    <w:rsid w:val="00C6016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6856</izvorni_sadrzaj>
    <derivirana_varijabla naziv="DomainObject.Predmet.Broj_1">6856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St-6856/2016</izvorni_sadrzaj>
    <derivirana_varijabla naziv="DomainObject.Predmet.OznakaBroj_1">St-6856/2016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VERKKO d.o.o.</izvorni_sadrzaj>
    <derivirana_varijabla naziv="DomainObject.Predmet.ProtustrankaFormated_1">  VERKKO d.o.o.</derivirana_varijabla>
  </DomainObject.Predmet.ProtustrankaFormated>
  <DomainObject.Predmet.ProtustrankaFormatedOIB>
    <izvorni_sadrzaj>  VERKKO d.o.o., OIB 58479308161</izvorni_sadrzaj>
    <derivirana_varijabla naziv="DomainObject.Predmet.ProtustrankaFormatedOIB_1">  VERKKO d.o.o., OIB 58479308161</derivirana_varijabla>
  </DomainObject.Predmet.ProtustrankaFormatedOIB>
  <DomainObject.Predmet.ProtustrankaFormatedWithAdress>
    <izvorni_sadrzaj> VERKKO d.o.o., Gmajnje 6, 10000 Zagreb</izvorni_sadrzaj>
    <derivirana_varijabla naziv="DomainObject.Predmet.ProtustrankaFormatedWithAdress_1"> VERKKO d.o.o., Gmajnje 6, 10000 Zagreb</derivirana_varijabla>
  </DomainObject.Predmet.ProtustrankaFormatedWithAdress>
  <DomainObject.Predmet.ProtustrankaFormatedWithAdressOIB>
    <izvorni_sadrzaj> VERKKO d.o.o., OIB 58479308161, Gmajnje 6, 10000 Zagreb</izvorni_sadrzaj>
    <derivirana_varijabla naziv="DomainObject.Predmet.ProtustrankaFormatedWithAdressOIB_1"> VERKKO d.o.o., OIB 58479308161, Gmajnje 6, 10000 Zagreb</derivirana_varijabla>
  </DomainObject.Predmet.ProtustrankaFormatedWithAdressOIB>
  <DomainObject.Predmet.ProtustrankaWithAdress>
    <izvorni_sadrzaj>VERKKO d.o.o. Gmajnje 6, 10000 Zagreb</izvorni_sadrzaj>
    <derivirana_varijabla naziv="DomainObject.Predmet.ProtustrankaWithAdress_1">VERKKO d.o.o. Gmajnje 6, 10000 Zagreb</derivirana_varijabla>
  </DomainObject.Predmet.ProtustrankaWithAdress>
  <DomainObject.Predmet.ProtustrankaWithAdressOIB>
    <izvorni_sadrzaj>VERKKO d.o.o., OIB 58479308161, Gmajnje 6, 10000 Zagreb</izvorni_sadrzaj>
    <derivirana_varijabla naziv="DomainObject.Predmet.ProtustrankaWithAdressOIB_1">VERKKO d.o.o., OIB 58479308161, Gmajnje 6, 10000 Zagreb</derivirana_varijabla>
  </DomainObject.Predmet.ProtustrankaWithAdressOIB>
  <DomainObject.Predmet.ProtustrankaNazivFormated>
    <izvorni_sadrzaj>VERKKO d.o.o.</izvorni_sadrzaj>
    <derivirana_varijabla naziv="DomainObject.Predmet.ProtustrankaNazivFormated_1">VERKKO d.o.o.</derivirana_varijabla>
  </DomainObject.Predmet.ProtustrankaNazivFormated>
  <DomainObject.Predmet.ProtustrankaNazivFormatedOIB>
    <izvorni_sadrzaj>VERKKO d.o.o., OIB 58479308161</izvorni_sadrzaj>
    <derivirana_varijabla naziv="DomainObject.Predmet.ProtustrankaNazivFormatedOIB_1">VERKKO d.o.o., OIB 58479308161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VERKKO d.o.o.</item>
    </izvorni_sadrzaj>
    <derivirana_varijabla naziv="DomainObject.Predmet.ProtuStrankaListFormated_1">
      <item>VERKKO d.o.o.</item>
    </derivirana_varijabla>
  </DomainObject.Predmet.ProtuStrankaListFormated>
  <DomainObject.Predmet.ProtuStrankaListFormatedOIB>
    <izvorni_sadrzaj>
      <item>VERKKO d.o.o., OIB 58479308161</item>
    </izvorni_sadrzaj>
    <derivirana_varijabla naziv="DomainObject.Predmet.ProtuStrankaListFormatedOIB_1">
      <item>VERKKO d.o.o., OIB 58479308161</item>
    </derivirana_varijabla>
  </DomainObject.Predmet.ProtuStrankaListFormatedOIB>
  <DomainObject.Predmet.ProtuStrankaListFormatedWithAdress>
    <izvorni_sadrzaj>
      <item>VERKKO d.o.o., Gmajnje 6, 10000 Zagreb</item>
    </izvorni_sadrzaj>
    <derivirana_varijabla naziv="DomainObject.Predmet.ProtuStrankaListFormatedWithAdress_1">
      <item>VERKKO d.o.o., Gmajnje 6, 10000 Zagreb</item>
    </derivirana_varijabla>
  </DomainObject.Predmet.ProtuStrankaListFormatedWithAdress>
  <DomainObject.Predmet.ProtuStrankaListFormatedWithAdressOIB>
    <izvorni_sadrzaj>
      <item>VERKKO d.o.o., OIB 58479308161, Gmajnje 6, 10000 Zagreb</item>
    </izvorni_sadrzaj>
    <derivirana_varijabla naziv="DomainObject.Predmet.ProtuStrankaListFormatedWithAdressOIB_1">
      <item>VERKKO d.o.o., OIB 58479308161, Gmajnje 6, 10000 Zagreb</item>
    </derivirana_varijabla>
  </DomainObject.Predmet.ProtuStrankaListFormatedWithAdressOIB>
  <DomainObject.Predmet.ProtuStrankaListNazivFormated>
    <izvorni_sadrzaj>
      <item>VERKKO d.o.o.</item>
    </izvorni_sadrzaj>
    <derivirana_varijabla naziv="DomainObject.Predmet.ProtuStrankaListNazivFormated_1">
      <item>VERKKO d.o.o.</item>
    </derivirana_varijabla>
  </DomainObject.Predmet.ProtuStrankaListNazivFormated>
  <DomainObject.Predmet.ProtuStrankaListNazivFormatedOIB>
    <izvorni_sadrzaj>
      <item>VERKKO d.o.o., OIB 58479308161</item>
    </izvorni_sadrzaj>
    <derivirana_varijabla naziv="DomainObject.Predmet.ProtuStrankaListNazivFormatedOIB_1">
      <item>VERKKO d.o.o., OIB 58479308161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VERKKO d.o.o.</izvorni_sadrzaj>
    <derivirana_varijabla naziv="DomainObject.Predmet.ProtustrankaIDrugi_1">VERKKO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VERKKO d.o.o., OIB 58479308161, Gmajnje 6, 10000 Zagreb</izvorni_sadrzaj>
    <derivirana_varijabla naziv="DomainObject.Predmet.ProtustrankaIDrugiAdressOIB_1">VERKKO d.o.o., OIB 58479308161, Gmajnje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VERKKO d.o.o.</item>
      <item>FINA Regionalni centar Zagreb</item>
    </izvorni_sadrzaj>
    <derivirana_varijabla naziv="DomainObject.Predmet.SudioniciListNaziv_1">
      <item>VERKKO d.o.o.</item>
      <item>FINA Regionalni centar Zagreb</item>
    </derivirana_varijabla>
  </DomainObject.Predmet.SudioniciListNaziv>
  <DomainObject.Predmet.SudioniciListAdressOIB>
    <izvorni_sadrzaj>
      <item>VERKKO d.o.o., OIB 58479308161, Gmajnje 6,10000 Zagreb</item>
      <item>FINA Regionalni centar Zagreb, OIB 85821130368, Trg svibanjskih žrtava 1995. 1,10000 Zagreb</item>
    </izvorni_sadrzaj>
    <derivirana_varijabla naziv="DomainObject.Predmet.SudioniciListAdressOIB_1">
      <item>VERKKO d.o.o., OIB 58479308161, Gmajnje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58479308161</item>
      <item>, OIB 85821130368</item>
    </izvorni_sadrzaj>
    <derivirana_varijabla naziv="DomainObject.Predmet.SudioniciListNazivOIB_1">
      <item>, OIB 58479308161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C8CF21-E995-4080-9FE6-DED8CA3286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319</properties:Words>
  <properties:Characters>1727</properties:Characters>
  <properties:Lines>60</properties:Lines>
  <properties:Paragraphs>21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2017-03-09T10:20:00Z</cp:lastPrinted>
  <dcterms:modified xmlns:xsi="http://www.w3.org/2001/XMLSchema-instance" xsi:type="dcterms:W3CDTF">2017-03-09T10:20:00Z</dcterms:modified>
  <cp:revision>21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