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5329" w14:paraId="cc55329" w:rsidRDefault="0001726C" w:rsidP="0001726C" w:rsidR="0001726C">
      <w:pPr>
        <w:jc w:val="right"/>
        <w15:collapsed w:val="false"/>
      </w:pPr>
      <w:r>
        <w:t>6 St-</w:t>
      </w:r>
      <w:r w:rsidR="00374E04">
        <w:t>890/18-5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3608A">
        <w:t xml:space="preserve">FINA RC Osijek za otvaranje stečajnog postupka nad dužnikom: </w:t>
      </w:r>
      <w:r w:rsidR="00374E04">
        <w:rPr>
          <w:b/>
        </w:rPr>
        <w:t>H.O.S. j.d.o.o. Kneževi Vinogradi, Svetozara Miletića 71, OIB: 18111943985, MBS: 030195419</w:t>
      </w:r>
      <w:r>
        <w:t xml:space="preserve">, dana </w:t>
      </w:r>
      <w:r w:rsidR="00374E04">
        <w:t>27.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374E04">
        <w:t xml:space="preserve">Matej </w:t>
      </w:r>
      <w:proofErr w:type="spellStart"/>
      <w:r w:rsidR="00374E04">
        <w:t>Keri</w:t>
      </w:r>
      <w:proofErr w:type="spellEnd"/>
      <w:r w:rsidR="00374E04">
        <w:t>, K. Vinogradi, Svetozara Miletića 71, OIB: 18803109503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374E04">
        <w:rPr>
          <w:b/>
        </w:rPr>
        <w:t>890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374E04">
        <w:t xml:space="preserve">Matej </w:t>
      </w:r>
      <w:proofErr w:type="spellStart"/>
      <w:r w:rsidR="00374E04">
        <w:t>Keri</w:t>
      </w:r>
      <w:proofErr w:type="spellEnd"/>
      <w:r w:rsidR="00374E04">
        <w:t>, K. Vinogradi, Svetozara Miletića 71, OIB: 18803109503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374E04">
        <w:rPr>
          <w:b/>
        </w:rPr>
        <w:t>890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374E04">
        <w:t xml:space="preserve">dužnika Matej </w:t>
      </w:r>
      <w:proofErr w:type="spellStart"/>
      <w:r w:rsidR="00374E04">
        <w:t>Keri</w:t>
      </w:r>
      <w:proofErr w:type="spellEnd"/>
      <w:r w:rsidR="00374E04">
        <w:t>, K. Vinogradi, Svetozara Miletića 71, OIB: 18803109503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374E04">
        <w:t xml:space="preserve">Matej </w:t>
      </w:r>
      <w:proofErr w:type="spellStart"/>
      <w:r w:rsidR="00374E04">
        <w:t>Keri</w:t>
      </w:r>
      <w:proofErr w:type="spellEnd"/>
      <w:r w:rsidR="00374E04">
        <w:t>, K. Vinogradi, Svetozara Miletića 71, OIB: 18803109503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374E04" w:rsidP="00374E04" w:rsidR="00374E04">
      <w:pPr>
        <w:jc w:val="right"/>
      </w:pPr>
      <w:r>
        <w:t>6 St-890/18-5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374E04">
        <w:rPr>
          <w:bCs/>
        </w:rPr>
        <w:t>28. svibnja</w:t>
      </w:r>
      <w:r w:rsidR="0093698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374E04">
        <w:rPr>
          <w:b/>
        </w:rPr>
        <w:t>H.O.S. j.d.o.o. Kneževi Vinogradi, Svetozara Miletića 71, OIB: 18111943985, MBS: 030195419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374E04">
        <w:rPr>
          <w:b/>
        </w:rPr>
        <w:t>28. svibnja</w:t>
      </w:r>
      <w:r w:rsidR="0093698F">
        <w:rPr>
          <w:b/>
        </w:rPr>
        <w:t xml:space="preserve"> 2018.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374E04">
        <w:t>890/18-</w:t>
      </w:r>
      <w:r w:rsidR="0010094E">
        <w:t xml:space="preserve">4 od </w:t>
      </w:r>
      <w:r w:rsidR="00374E04">
        <w:t>27. rujna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374E04">
        <w:t>Vinko Ljubičić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374E04">
        <w:rPr>
          <w:b/>
        </w:rPr>
        <w:t>28. svibnja</w:t>
      </w:r>
      <w:r w:rsidR="0093698F">
        <w:rPr>
          <w:b/>
        </w:rPr>
        <w:t xml:space="preserve"> 2018. g.</w:t>
      </w:r>
      <w:r>
        <w:t xml:space="preserve"> utvrdio da visina blokade žiro računa dužnika iznosi </w:t>
      </w:r>
      <w:r w:rsidR="00374E04">
        <w:rPr>
          <w:b/>
        </w:rPr>
        <w:t>13.939,39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374E04" w:rsidP="00374E04" w:rsidR="00374E04">
      <w:pPr>
        <w:jc w:val="right"/>
      </w:pPr>
      <w:r>
        <w:t>6 St-890/18-5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74E04">
        <w:t>27.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374E04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374E04">
        <w:t xml:space="preserve">Matej </w:t>
      </w:r>
      <w:proofErr w:type="spellStart"/>
      <w:r w:rsidR="00374E04">
        <w:t>Keri</w:t>
      </w:r>
      <w:proofErr w:type="spellEnd"/>
      <w:r w:rsidR="00374E04">
        <w:t>, K. Vinogradi, Svetozara Miletića 71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374E04">
        <w:t>28.11.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99F" w:rsidP="00C06AA6" w:rsidR="001F099F">
      <w:r>
        <w:separator/>
      </w:r>
    </w:p>
  </w:endnote>
  <w:endnote w:id="0" w:type="continuationSeparator">
    <w:p w:rsidRDefault="001F099F" w:rsidP="00C06AA6" w:rsidR="001F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99F" w:rsidP="00C06AA6" w:rsidR="001F099F">
      <w:r>
        <w:separator/>
      </w:r>
    </w:p>
  </w:footnote>
  <w:footnote w:id="0" w:type="continuationSeparator">
    <w:p w:rsidRDefault="001F099F" w:rsidP="00C06AA6" w:rsidR="001F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5A0E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099F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35A0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3FEC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A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A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H.O.S. j.d.o.o. za ugostiteljstvo</izvorni_sadrzaj>
    <derivirana_varijabla naziv="DomainObject.Predmet.ProtustrankaFormated_1">  H.O.S. j.d.o.o. za ugostiteljstvo</derivirana_varijabla>
  </DomainObject.Predmet.ProtustrankaFormated>
  <DomainObject.Predmet.ProtustrankaFormatedOIB>
    <izvorni_sadrzaj>  H.O.S. j.d.o.o. za ugostiteljstvo, OIB 18111943985</izvorni_sadrzaj>
    <derivirana_varijabla naziv="DomainObject.Predmet.ProtustrankaFormatedOIB_1">  H.O.S. j.d.o.o. za ugostiteljstvo, OIB 18111943985</derivirana_varijabla>
  </DomainObject.Predmet.ProtustrankaFormatedOIB>
  <DomainObject.Predmet.ProtustrankaFormatedWithAdress>
    <izvorni_sadrzaj> H.O.S. j.d.o.o. za ugostiteljstvo, Svetozara Miletića 71, 31309 Kneževi Vinogradi</izvorni_sadrzaj>
    <derivirana_varijabla naziv="DomainObject.Predmet.ProtustrankaFormatedWithAdress_1"> H.O.S. j.d.o.o. za ugostiteljstvo, Svetozara Miletića 71, 31309 Kneževi Vinogradi</derivirana_varijabla>
  </DomainObject.Predmet.ProtustrankaFormatedWithAdress>
  <DomainObject.Predmet.ProtustrankaFormatedWithAdressOIB>
    <izvorni_sadrzaj> H.O.S. j.d.o.o. za ugostiteljstvo, OIB 18111943985, Svetozara Miletića 71, 31309 Kneževi Vinogradi</izvorni_sadrzaj>
    <derivirana_varijabla naziv="DomainObject.Predmet.ProtustrankaFormatedWithAdressOIB_1"> H.O.S. j.d.o.o. za ugostiteljstvo, OIB 18111943985, Svetozara Miletića 71, 31309 Kneževi Vinogradi</derivirana_varijabla>
  </DomainObject.Predmet.ProtustrankaFormatedWithAdressOIB>
  <DomainObject.Predmet.ProtustrankaWithAdress>
    <izvorni_sadrzaj>H.O.S. j.d.o.o. za ugostiteljstvo Svetozara Miletića 71, 31309 Kneževi Vinogradi</izvorni_sadrzaj>
    <derivirana_varijabla naziv="DomainObject.Predmet.ProtustrankaWithAdress_1">H.O.S. j.d.o.o. za ugostiteljstvo Svetozara Miletića 71, 31309 Kneževi Vinogradi</derivirana_varijabla>
  </DomainObject.Predmet.ProtustrankaWithAdress>
  <DomainObject.Predmet.ProtustrankaWithAdressOIB>
    <izvorni_sadrzaj>H.O.S. j.d.o.o. za ugostiteljstvo, OIB 18111943985, Svetozara Miletića 71, 31309 Kneževi Vinogradi</izvorni_sadrzaj>
    <derivirana_varijabla naziv="DomainObject.Predmet.ProtustrankaWithAdressOIB_1">H.O.S. j.d.o.o. za ugostiteljstvo, OIB 18111943985, Svetozara Miletića 71, 31309 Kneževi Vinogradi</derivirana_varijabla>
  </DomainObject.Predmet.ProtustrankaWithAdressOIB>
  <DomainObject.Predmet.ProtustrankaNazivFormated>
    <izvorni_sadrzaj>H.O.S. j.d.o.o. za ugostiteljstvo</izvorni_sadrzaj>
    <derivirana_varijabla naziv="DomainObject.Predmet.ProtustrankaNazivFormated_1">H.O.S. j.d.o.o. za ugostiteljstvo</derivirana_varijabla>
  </DomainObject.Predmet.ProtustrankaNazivFormated>
  <DomainObject.Predmet.ProtustrankaNazivFormatedOIB>
    <izvorni_sadrzaj>H.O.S. j.d.o.o. za ugostiteljstvo, OIB 18111943985</izvorni_sadrzaj>
    <derivirana_varijabla naziv="DomainObject.Predmet.ProtustrankaNazivFormatedOIB_1">H.O.S. j.d.o.o. za ugostiteljstvo, OIB 18111943985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H.O.S. j.d.o.o. za ugostiteljstvo</item>
    </izvorni_sadrzaj>
    <derivirana_varijabla naziv="DomainObject.Predmet.ProtuStrankaListFormated_1">
      <item>H.O.S. j.d.o.o. za ugostiteljstvo</item>
    </derivirana_varijabla>
  </DomainObject.Predmet.ProtuStrankaListFormated>
  <DomainObject.Predmet.ProtuStrankaListFormatedOIB>
    <izvorni_sadrzaj>
      <item>H.O.S. j.d.o.o. za ugostiteljstvo, OIB 18111943985</item>
    </izvorni_sadrzaj>
    <derivirana_varijabla naziv="DomainObject.Predmet.ProtuStrankaListFormatedOIB_1">
      <item>H.O.S. j.d.o.o. za ugostiteljstvo, OIB 18111943985</item>
    </derivirana_varijabla>
  </DomainObject.Predmet.ProtuStrankaListFormatedOIB>
  <DomainObject.Predmet.ProtuStrankaListFormatedWithAdress>
    <izvorni_sadrzaj>
      <item>H.O.S. j.d.o.o. za ugostiteljstvo, Svetozara Miletića 71, 31309 Kneževi Vinogradi</item>
    </izvorni_sadrzaj>
    <derivirana_varijabla naziv="DomainObject.Predmet.ProtuStrankaListFormatedWithAdress_1">
      <item>H.O.S. j.d.o.o. za ugostiteljstvo, Svetozara Miletića 71, 31309 Kneževi Vinogradi</item>
    </derivirana_varijabla>
  </DomainObject.Predmet.ProtuStrankaListFormatedWithAdress>
  <DomainObject.Predmet.ProtuStrankaListFormatedWithAdressOIB>
    <izvorni_sadrzaj>
      <item>H.O.S. j.d.o.o. za ugostiteljstvo, OIB 18111943985, Svetozara Miletića 71, 31309 Kneževi Vinogradi</item>
    </izvorni_sadrzaj>
    <derivirana_varijabla naziv="DomainObject.Predmet.ProtuStrankaListFormatedWithAdressOIB_1">
      <item>H.O.S. j.d.o.o. za ugostiteljstvo, OIB 18111943985, Svetozara Miletića 71, 31309 Kneževi Vinogradi</item>
    </derivirana_varijabla>
  </DomainObject.Predmet.ProtuStrankaListFormatedWithAdressOIB>
  <DomainObject.Predmet.ProtuStrankaListNazivFormated>
    <izvorni_sadrzaj>
      <item>H.O.S. j.d.o.o. za ugostiteljstvo</item>
    </izvorni_sadrzaj>
    <derivirana_varijabla naziv="DomainObject.Predmet.ProtuStrankaListNazivFormated_1">
      <item>H.O.S. j.d.o.o. za ugostiteljstvo</item>
    </derivirana_varijabla>
  </DomainObject.Predmet.ProtuStrankaListNazivFormated>
  <DomainObject.Predmet.ProtuStrankaListNazivFormatedOIB>
    <izvorni_sadrzaj>
      <item>H.O.S. j.d.o.o. za ugostiteljstvo, OIB 18111943985</item>
    </izvorni_sadrzaj>
    <derivirana_varijabla naziv="DomainObject.Predmet.ProtuStrankaListNazivFormatedOIB_1">
      <item>H.O.S. j.d.o.o. za ugostiteljstvo, OIB 18111943985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H.O.S. j.d.o.o. za ugostiteljstvo</izvorni_sadrzaj>
    <derivirana_varijabla naziv="DomainObject.Predmet.ProtustrankaIDrugi_1">H.O.S.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H.O.S. j.d.o.o. za ugostiteljstvo, OIB 18111943985, Svetozara Miletića 71, 31309 Kneževi Vinogradi</izvorni_sadrzaj>
    <derivirana_varijabla naziv="DomainObject.Predmet.ProtustrankaIDrugiAdressOIB_1">H.O.S. j.d.o.o. za ugostiteljstvo, OIB 18111943985, Svetozara Miletića 71,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H.O.S. j.d.o.o. za ugostiteljstvo</item>
    </izvorni_sadrzaj>
    <derivirana_varijabla naziv="DomainObject.Predmet.SudioniciListNaziv_1">
      <item>FINA RC OSIJEK</item>
      <item>H.O.S. j.d.o.o. za ugostiteljstvo</item>
    </derivirana_varijabla>
  </DomainObject.Predmet.SudioniciListNaziv>
  <DomainObject.Predmet.SudioniciListAdressOIB>
    <izvorni_sadrzaj>
      <item>FINA RC OSIJEK, OIB 85821130368</item>
      <item>H.O.S. j.d.o.o. za ugostiteljstvo, OIB 18111943985, Svetozara Miletića 71,31309 Kneževi Vinogradi</item>
    </izvorni_sadrzaj>
    <derivirana_varijabla naziv="DomainObject.Predmet.SudioniciListAdressOIB_1">
      <item>FINA RC OSIJEK, OIB 85821130368</item>
      <item>H.O.S. j.d.o.o. za ugostiteljstvo, OIB 18111943985, Svetozara Miletića 71,31309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18111943985</item>
    </izvorni_sadrzaj>
    <derivirana_varijabla naziv="DomainObject.Predmet.SudioniciListNazivOIB_1">
      <item>, OIB 85821130368</item>
      <item>, OIB 18111943985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26C85-78BB-4F55-8B38-9C1B3B8D1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859</properties:Words>
  <properties:Characters>4527</properties:Characters>
  <properties:Lines>155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2018-09-27T11:31:00Z</cp:lastPrinted>
  <dcterms:modified xmlns:xsi="http://www.w3.org/2001/XMLSchema-instance" xsi:type="dcterms:W3CDTF">2018-09-27T11:32:00Z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