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e7d1" w14:paraId="c93e7d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F31A9A">
        <w:t>1</w:t>
      </w:r>
      <w:r w:rsidR="00E72968">
        <w:t>3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E07FE4">
        <w:t>26. srpnja 2016.</w:t>
      </w:r>
      <w:r w:rsidRPr="009C5689">
        <w:t>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731488">
      <w:pPr>
        <w:jc w:val="both"/>
      </w:pPr>
      <w:r w:rsidRPr="009C5689">
        <w:t xml:space="preserve">I </w:t>
      </w:r>
      <w:r w:rsidRPr="009C5689">
        <w:tab/>
        <w:t>Za dužnika</w:t>
      </w:r>
      <w:r w:rsidR="00362AC8">
        <w:t xml:space="preserve"> </w:t>
      </w:r>
      <w:r w:rsidR="00E72968">
        <w:t xml:space="preserve"> </w:t>
      </w:r>
      <w:r w:rsidR="004E4BF0" w:rsidRPr="00760034">
        <w:t xml:space="preserve">TRADICIJA BANOVINA j.d.o.o., </w:t>
      </w:r>
      <w:proofErr w:type="spellStart"/>
      <w:r w:rsidR="004E4BF0" w:rsidRPr="00760034">
        <w:t>Žitarka</w:t>
      </w:r>
      <w:proofErr w:type="spellEnd"/>
      <w:r w:rsidR="004E4BF0" w:rsidRPr="00760034">
        <w:t>, Braće Radić 3, OIB: 25980275192</w:t>
      </w:r>
      <w:r w:rsidR="00992213">
        <w:t>.</w:t>
      </w:r>
    </w:p>
    <w:p w:rsidRDefault="007E2B8B" w:rsidP="00B255BC" w:rsidR="007E2B8B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E72968">
        <w:t>51.565,30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E07FE4">
        <w:t>26. srpnja 2016</w:t>
      </w:r>
      <w:r w:rsidRPr="009C5689">
        <w:t>.</w:t>
      </w:r>
    </w:p>
    <w:p w:rsidRDefault="004D12D6" w:rsidP="004D12D6" w:rsidR="004D12D6" w:rsidRPr="009C5689"/>
    <w:p w:rsidRDefault="004D12D6" w:rsidP="007501BE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7501BE" w:rsidR="007501BE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7501BE" w:rsidRPr="007501BE">
        <w:rPr>
          <w:bCs/>
        </w:rPr>
        <w:t>, v.r.</w:t>
      </w:r>
    </w:p>
    <w:p w:rsidRDefault="007501BE" w:rsidP="007501BE" w:rsidR="007501BE">
      <w:pPr>
        <w:ind w:firstLine="708" w:left="5664"/>
        <w:jc w:val="right"/>
        <w:rPr>
          <w:b/>
          <w:bCs/>
        </w:rPr>
      </w:pPr>
    </w:p>
    <w:p w:rsidRDefault="007501BE" w:rsidP="007501BE" w:rsidR="007501BE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 xml:space="preserve">              ovlašteni službenik: </w:t>
      </w:r>
    </w:p>
    <w:p w:rsidRDefault="007501BE" w:rsidP="007501BE" w:rsidR="007501BE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1A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1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01AF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365CE"/>
    <w:rsid w:val="00137701"/>
    <w:rsid w:val="00155ECD"/>
    <w:rsid w:val="00173BC8"/>
    <w:rsid w:val="0017795A"/>
    <w:rsid w:val="00177DD2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01AF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31488"/>
    <w:rsid w:val="007501BE"/>
    <w:rsid w:val="00766CD5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14200"/>
    <w:rsid w:val="00D17965"/>
    <w:rsid w:val="00D26E52"/>
    <w:rsid w:val="00D42F79"/>
    <w:rsid w:val="00D55EBD"/>
    <w:rsid w:val="00D63AA1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07FE4"/>
    <w:rsid w:val="00E349DB"/>
    <w:rsid w:val="00E40943"/>
    <w:rsid w:val="00E531DA"/>
    <w:rsid w:val="00E61D2C"/>
    <w:rsid w:val="00E72968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501B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1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1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1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1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501B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0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62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4613</izvorni_sadrzaj>
    <derivirana_varijabla naziv="DomainObject.Predmet.Broj_1">4613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St-4613/2016</izvorni_sadrzaj>
    <derivirana_varijabla naziv="DomainObject.Predmet.OznakaBroj_1">St-4613/2016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TRADICIJA BANOVINA j.d.o.o. za usluge</izvorni_sadrzaj>
    <derivirana_varijabla naziv="DomainObject.Predmet.ProtustrankaFormated_1">  TRADICIJA BANOVINA j.d.o.o. za usluge</derivirana_varijabla>
  </DomainObject.Predmet.ProtustrankaFormated>
  <DomainObject.Predmet.ProtustrankaFormatedOIB>
    <izvorni_sadrzaj>  TRADICIJA BANOVINA j.d.o.o. za usluge, OIB 25980275192</izvorni_sadrzaj>
    <derivirana_varijabla naziv="DomainObject.Predmet.ProtustrankaFormatedOIB_1">  TRADICIJA BANOVINA j.d.o.o. za usluge, OIB 25980275192</derivirana_varijabla>
  </DomainObject.Predmet.ProtustrankaFormatedOIB>
  <DomainObject.Predmet.ProtustrankaFormatedWithAdress>
    <izvorni_sadrzaj> TRADICIJA BANOVINA j.d.o.o. za usluge, Braće Radić 3, 10436 Žitarka</izvorni_sadrzaj>
    <derivirana_varijabla naziv="DomainObject.Predmet.ProtustrankaFormatedWithAdress_1"> TRADICIJA BANOVINA j.d.o.o. za usluge, Braće Radić 3, 10436 Žitarka</derivirana_varijabla>
  </DomainObject.Predmet.ProtustrankaFormatedWithAdress>
  <DomainObject.Predmet.ProtustrankaFormatedWithAdressOIB>
    <izvorni_sadrzaj> TRADICIJA BANOVINA j.d.o.o. za usluge, OIB 25980275192, Braće Radić 3, 10436 Žitarka</izvorni_sadrzaj>
    <derivirana_varijabla naziv="DomainObject.Predmet.ProtustrankaFormatedWithAdressOIB_1"> TRADICIJA BANOVINA j.d.o.o. za usluge, OIB 25980275192, Braće Radić 3, 10436 Žitarka</derivirana_varijabla>
  </DomainObject.Predmet.ProtustrankaFormatedWithAdressOIB>
  <DomainObject.Predmet.ProtustrankaWithAdress>
    <izvorni_sadrzaj>TRADICIJA BANOVINA j.d.o.o. za usluge Braće Radić 3, 10436 Žitarka</izvorni_sadrzaj>
    <derivirana_varijabla naziv="DomainObject.Predmet.ProtustrankaWithAdress_1">TRADICIJA BANOVINA j.d.o.o. za usluge Braće Radić 3, 10436 Žitarka</derivirana_varijabla>
  </DomainObject.Predmet.ProtustrankaWithAdress>
  <DomainObject.Predmet.ProtustrankaWithAdressOIB>
    <izvorni_sadrzaj>TRADICIJA BANOVINA j.d.o.o. za usluge, OIB 25980275192, Braće Radić 3, 10436 Žitarka</izvorni_sadrzaj>
    <derivirana_varijabla naziv="DomainObject.Predmet.ProtustrankaWithAdressOIB_1">TRADICIJA BANOVINA j.d.o.o. za usluge, OIB 25980275192, Braće Radić 3, 10436 Žitarka</derivirana_varijabla>
  </DomainObject.Predmet.ProtustrankaWithAdressOIB>
  <DomainObject.Predmet.ProtustrankaNazivFormated>
    <izvorni_sadrzaj>TRADICIJA BANOVINA j.d.o.o. za usluge</izvorni_sadrzaj>
    <derivirana_varijabla naziv="DomainObject.Predmet.ProtustrankaNazivFormated_1">TRADICIJA BANOVINA j.d.o.o. za usluge</derivirana_varijabla>
  </DomainObject.Predmet.ProtustrankaNazivFormated>
  <DomainObject.Predmet.ProtustrankaNazivFormatedOIB>
    <izvorni_sadrzaj>TRADICIJA BANOVINA j.d.o.o. za usluge, OIB 25980275192</izvorni_sadrzaj>
    <derivirana_varijabla naziv="DomainObject.Predmet.ProtustrankaNazivFormatedOIB_1">TRADICIJA BANOVINA j.d.o.o. za usluge, OIB 25980275192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TRADICIJA BANOVINA j.d.o.o. za usluge</item>
    </izvorni_sadrzaj>
    <derivirana_varijabla naziv="DomainObject.Predmet.ProtuStrankaListFormated_1">
      <item>TRADICIJA BANOVINA j.d.o.o. za usluge</item>
    </derivirana_varijabla>
  </DomainObject.Predmet.ProtuStrankaListFormated>
  <DomainObject.Predmet.ProtuStrankaListFormatedOIB>
    <izvorni_sadrzaj>
      <item>TRADICIJA BANOVINA j.d.o.o. za usluge, OIB 25980275192</item>
    </izvorni_sadrzaj>
    <derivirana_varijabla naziv="DomainObject.Predmet.ProtuStrankaListFormatedOIB_1">
      <item>TRADICIJA BANOVINA j.d.o.o. za usluge, OIB 25980275192</item>
    </derivirana_varijabla>
  </DomainObject.Predmet.ProtuStrankaListFormatedOIB>
  <DomainObject.Predmet.ProtuStrankaListFormatedWithAdress>
    <izvorni_sadrzaj>
      <item>TRADICIJA BANOVINA j.d.o.o. za usluge, Braće Radić 3, 10436 Žitarka</item>
    </izvorni_sadrzaj>
    <derivirana_varijabla naziv="DomainObject.Predmet.ProtuStrankaListFormatedWithAdress_1">
      <item>TRADICIJA BANOVINA j.d.o.o. za usluge, Braće Radić 3, 10436 Žitarka</item>
    </derivirana_varijabla>
  </DomainObject.Predmet.ProtuStrankaListFormatedWithAdress>
  <DomainObject.Predmet.ProtuStrankaListFormatedWithAdressOIB>
    <izvorni_sadrzaj>
      <item>TRADICIJA BANOVINA j.d.o.o. za usluge, OIB 25980275192, Braće Radić 3, 10436 Žitarka</item>
    </izvorni_sadrzaj>
    <derivirana_varijabla naziv="DomainObject.Predmet.ProtuStrankaListFormatedWithAdressOIB_1">
      <item>TRADICIJA BANOVINA j.d.o.o. za usluge, OIB 25980275192, Braće Radić 3, 10436 Žitarka</item>
    </derivirana_varijabla>
  </DomainObject.Predmet.ProtuStrankaListFormatedWithAdressOIB>
  <DomainObject.Predmet.ProtuStrankaListNazivFormated>
    <izvorni_sadrzaj>
      <item>TRADICIJA BANOVINA j.d.o.o. za usluge</item>
    </izvorni_sadrzaj>
    <derivirana_varijabla naziv="DomainObject.Predmet.ProtuStrankaListNazivFormated_1">
      <item>TRADICIJA BANOVINA j.d.o.o. za usluge</item>
    </derivirana_varijabla>
  </DomainObject.Predmet.ProtuStrankaListNazivFormated>
  <DomainObject.Predmet.ProtuStrankaListNazivFormatedOIB>
    <izvorni_sadrzaj>
      <item>TRADICIJA BANOVINA j.d.o.o. za usluge, OIB 25980275192</item>
    </izvorni_sadrzaj>
    <derivirana_varijabla naziv="DomainObject.Predmet.ProtuStrankaListNazivFormatedOIB_1">
      <item>TRADICIJA BANOVINA j.d.o.o. za usluge, OIB 25980275192</item>
    </derivirana_varijabla>
  </DomainObject.Predmet.ProtuStrankaListNazivFormatedOIB>
  <DomainObject.Predmet.OstaliListFormated>
    <izvorni_sadrzaj>
      <item>Ivana Vidak</item>
    </izvorni_sadrzaj>
    <derivirana_varijabla naziv="DomainObject.Predmet.OstaliListFormated_1">
      <item>Ivana Vidak</item>
    </derivirana_varijabla>
  </DomainObject.Predmet.OstaliListFormated>
  <DomainObject.Predmet.OstaliListFormatedOIB>
    <izvorni_sadrzaj>
      <item>Ivana Vidak, OIB 44050245534</item>
    </izvorni_sadrzaj>
    <derivirana_varijabla naziv="DomainObject.Predmet.OstaliListFormatedOIB_1">
      <item>Ivana Vidak, OIB 44050245534</item>
    </derivirana_varijabla>
  </DomainObject.Predmet.OstaliListFormatedOIB>
  <DomainObject.Predmet.OstaliListFormatedWithAdress>
    <izvorni_sadrzaj>
      <item>Ivana Vidak, Braće Radić 3, 10436 Žitarka</item>
    </izvorni_sadrzaj>
    <derivirana_varijabla naziv="DomainObject.Predmet.OstaliListFormatedWithAdress_1">
      <item>Ivana Vidak, Braće Radić 3, 10436 Žitarka</item>
    </derivirana_varijabla>
  </DomainObject.Predmet.OstaliListFormatedWithAdress>
  <DomainObject.Predmet.OstaliListFormatedWithAdressOIB>
    <izvorni_sadrzaj>
      <item>Ivana Vidak, OIB 44050245534, Braće Radić 3, 10436 Žitarka</item>
    </izvorni_sadrzaj>
    <derivirana_varijabla naziv="DomainObject.Predmet.OstaliListFormatedWithAdressOIB_1">
      <item>Ivana Vidak, OIB 44050245534, Braće Radić 3, 10436 Žitarka</item>
    </derivirana_varijabla>
  </DomainObject.Predmet.OstaliListFormatedWithAdressOIB>
  <DomainObject.Predmet.OstaliListNazivFormated>
    <izvorni_sadrzaj>
      <item>Ivana Vidak</item>
    </izvorni_sadrzaj>
    <derivirana_varijabla naziv="DomainObject.Predmet.OstaliListNazivFormated_1">
      <item>Ivana Vidak</item>
    </derivirana_varijabla>
  </DomainObject.Predmet.OstaliListNazivFormated>
  <DomainObject.Predmet.OstaliListNazivFormatedOIB>
    <izvorni_sadrzaj>
      <item>Ivana Vidak, OIB 44050245534</item>
    </izvorni_sadrzaj>
    <derivirana_varijabla naziv="DomainObject.Predmet.OstaliListNazivFormatedOIB_1">
      <item>Ivana Vidak, OIB 44050245534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TRADICIJA BANOVINA j.d.o.o. za usluge</izvorni_sadrzaj>
    <derivirana_varijabla naziv="DomainObject.Predmet.ProtustrankaIDrugi_1">TRADICIJA BANOVINA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TRADICIJA BANOVINA j.d.o.o. za usluge, OIB 25980275192, Braće Radić 3, 10436 Žitarka</izvorni_sadrzaj>
    <derivirana_varijabla naziv="DomainObject.Predmet.ProtustrankaIDrugiAdressOIB_1">TRADICIJA BANOVINA j.d.o.o. za usluge, OIB 25980275192, Braće Radić 3,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TRADICIJA BANOVINA j.d.o.o. za usluge</item>
      <item>Ivana Vidak</item>
    </izvorni_sadrzaj>
    <derivirana_varijabla naziv="DomainObject.Predmet.SudioniciListNaziv_1">
      <item>FINA Regionalni centar Zagreb</item>
      <item>TRADICIJA BANOVINA j.d.o.o. za usluge</item>
      <item>Ivana Vidak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TRADICIJA BANOVINA j.d.o.o. za usluge, OIB 25980275192, Braće Radić 3,10436 Žitarka</item>
      <item>Ivana Vidak, OIB 44050245534, Braće Radić 3,10436 Žitarka</item>
    </izvorni_sadrzaj>
    <derivirana_varijabla naziv="DomainObject.Predmet.SudioniciListAdressOIB_1">
      <item>FINA Regionalni centar Zagreb, OIB 85821130368, Trg svibanjskih žrtava 1995. br. 1,10000 Zagreb</item>
      <item>TRADICIJA BANOVINA j.d.o.o. za usluge, OIB 25980275192, Braće Radić 3,10436 Žitarka</item>
      <item>Ivana Vidak, OIB 44050245534, Braće Radić 3,10436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25980275192</item>
      <item>, OIB 44050245534</item>
    </izvorni_sadrzaj>
    <derivirana_varijabla naziv="DomainObject.Predmet.SudioniciListNazivOIB_1">
      <item>, OIB 85821130368</item>
      <item>, OIB 25980275192</item>
      <item>, OIB 44050245534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2016-06-28T11:15:00Z</dcterms:created>
  <dc:creator>Višnja Jurlina</dc:creator>
  <cp:lastModifiedBy>Višnja Jurlina</cp:lastModifiedBy>
  <cp:lastPrinted>2016-07-25T12:48:00Z</cp:lastPrinted>
  <dcterms:modified xmlns:xsi="http://www.w3.org/2001/XMLSchema-instance" xsi:type="dcterms:W3CDTF">2016-07-27T08:04:00Z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