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5cd0" w14:paraId="4775cd0" w:rsidRDefault="00165FC1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132969">
      <w:pPr>
        <w:rPr>
          <w:b/>
        </w:rPr>
      </w:pPr>
      <w:r w:rsidRPr="007C7835">
        <w:rPr>
          <w:b/>
        </w:rPr>
        <w:t xml:space="preserve">STALNA SLUŽBA </w:t>
      </w:r>
    </w:p>
    <w:p w:rsidRDefault="00132969" w:rsidP="00A374CF" w:rsidR="00A374CF" w:rsidRPr="007C7835">
      <w:pPr>
        <w:rPr>
          <w:b/>
        </w:rPr>
      </w:pPr>
      <w:r>
        <w:rPr>
          <w:b/>
        </w:rPr>
        <w:t xml:space="preserve">U </w:t>
      </w:r>
      <w:r w:rsidR="008237C8">
        <w:rPr>
          <w:b/>
        </w:rPr>
        <w:t>SLAVONSKOM BRODU</w:t>
      </w:r>
      <w:r>
        <w:rPr>
          <w:b/>
        </w:rPr>
        <w:t xml:space="preserve">                                          </w:t>
      </w:r>
      <w:r w:rsidR="00A374CF" w:rsidRPr="007C7835">
        <w:rPr>
          <w:b/>
        </w:rPr>
        <w:t xml:space="preserve">          </w:t>
      </w:r>
      <w:r w:rsidR="008237C8">
        <w:rPr>
          <w:b/>
        </w:rPr>
        <w:t xml:space="preserve">          </w:t>
      </w:r>
      <w:r w:rsidR="00AA7765">
        <w:rPr>
          <w:b/>
        </w:rPr>
        <w:t xml:space="preserve">  Broj: 7/St-</w:t>
      </w:r>
      <w:r w:rsidR="008237C8">
        <w:rPr>
          <w:b/>
        </w:rPr>
        <w:t>2832</w:t>
      </w:r>
      <w:r>
        <w:rPr>
          <w:b/>
        </w:rPr>
        <w:t>/201</w:t>
      </w:r>
      <w:r w:rsidR="008237C8">
        <w:rPr>
          <w:b/>
        </w:rPr>
        <w:t>6</w:t>
      </w:r>
      <w:r>
        <w:rPr>
          <w:b/>
        </w:rPr>
        <w:t>-</w:t>
      </w:r>
      <w:r w:rsidR="006F533C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U </w:t>
      </w:r>
      <w:r w:rsidR="008237C8">
        <w:t>SLAVONSKOM BRODU</w:t>
      </w:r>
      <w:r>
        <w:t xml:space="preserve">, po stečajnoj sutkinji Mirni Vujčić, </w:t>
      </w:r>
      <w:r w:rsidR="00AA7765">
        <w:t xml:space="preserve">postupajući po zahtjevu Financijske agencije, Regionalnog centra Osijek, Podružnice Slavonski Brod za provedbu skraćenog stečajnog </w:t>
      </w:r>
      <w:r w:rsidR="00343F82">
        <w:t xml:space="preserve">postupka nad stečajnim dužnikom </w:t>
      </w:r>
      <w:r w:rsidR="008237C8" w:rsidRPr="008237C8">
        <w:t>ZAOSTROG d.o.o. za građenje, trgovinu i usluge, skraćena tvrtka: ZAOSTROG d.o.o., Slavonski Brod, Naselje Slavonija II 2/7, OIB: 36194957660</w:t>
      </w:r>
      <w:r w:rsidR="00AA7765" w:rsidRPr="00AA7765">
        <w:t>,</w:t>
      </w:r>
      <w:r w:rsidR="00AA7765">
        <w:t xml:space="preserve"> dana </w:t>
      </w:r>
      <w:r w:rsidR="008237C8">
        <w:t>25</w:t>
      </w:r>
      <w:r w:rsidR="006F533C">
        <w:t xml:space="preserve">. </w:t>
      </w:r>
      <w:r w:rsidR="008237C8">
        <w:t>siječnja</w:t>
      </w:r>
      <w:r w:rsidR="00AA7765">
        <w:t xml:space="preserve"> 201</w:t>
      </w:r>
      <w:r w:rsidR="008237C8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5E6E31" w:rsidR="00A374CF">
      <w:pPr>
        <w:ind w:firstLine="1440"/>
        <w:jc w:val="both"/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8237C8" w:rsidRPr="008237C8">
        <w:t>ZAOSTROG d.o.o. za građenje, trgovinu i usluge, skraćena tvrtka: ZAOSTROG d.o.o., Slavonski Brod, Naselje Slavonija II 2/7, OIB: 36194957660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48761C" w:rsidR="003C2107" w:rsidRPr="00503FF0">
      <w:pPr>
        <w:ind w:firstLine="1440"/>
        <w:jc w:val="both"/>
      </w:pPr>
      <w:r>
        <w:t xml:space="preserve">2.Za stečajnog upravitelja imenuje se </w:t>
      </w:r>
      <w:r w:rsidR="00503FF0">
        <w:t>Nada Reljić iz Slavonskog Broda</w:t>
      </w:r>
      <w:r w:rsidR="006F533C" w:rsidRPr="00503FF0">
        <w:t xml:space="preserve">, </w:t>
      </w:r>
      <w:r w:rsidR="00503FF0">
        <w:t>Naselje A. Hebranga 7/9</w:t>
      </w:r>
      <w:r w:rsidR="006F533C" w:rsidRPr="00503FF0">
        <w:t xml:space="preserve">, OIB </w:t>
      </w:r>
      <w:r w:rsidR="00503FF0">
        <w:t>63776354688</w:t>
      </w:r>
      <w:r w:rsidR="006F533C" w:rsidRPr="00503FF0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8237C8" w:rsidRPr="008237C8">
        <w:t>ZAOSTROG d.o.o. za građenje, trgovinu i usluge, skraćena tvrtka: ZAOSTROG d.o.o., Slavonski Brod, Naselje Slavonija II 2/7, OIB: 36194957660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 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2385E" w:rsidP="00AA7765" w:rsidR="00B2385E">
      <w:pPr>
        <w:ind w:firstLine="1440"/>
        <w:jc w:val="both"/>
      </w:pPr>
    </w:p>
    <w:p w:rsidRDefault="007B5490" w:rsidP="00AA7765" w:rsidR="007B5490">
      <w:pPr>
        <w:ind w:firstLine="1440"/>
        <w:jc w:val="both"/>
      </w:pPr>
    </w:p>
    <w:p w:rsidRDefault="007B5490" w:rsidP="007B5490" w:rsidR="007B5490">
      <w:pPr>
        <w:ind w:firstLine="1440"/>
        <w:jc w:val="right"/>
        <w:rPr>
          <w:b/>
        </w:rPr>
      </w:pPr>
      <w:r>
        <w:rPr>
          <w:b/>
        </w:rPr>
        <w:lastRenderedPageBreak/>
        <w:t>Broj: 7/St-</w:t>
      </w:r>
      <w:r w:rsidR="008237C8">
        <w:rPr>
          <w:b/>
        </w:rPr>
        <w:t>2832</w:t>
      </w:r>
      <w:r>
        <w:rPr>
          <w:b/>
        </w:rPr>
        <w:t>/201</w:t>
      </w:r>
      <w:r w:rsidR="008237C8">
        <w:rPr>
          <w:b/>
        </w:rPr>
        <w:t>6</w:t>
      </w:r>
      <w:r>
        <w:rPr>
          <w:b/>
        </w:rPr>
        <w:t>-</w:t>
      </w:r>
      <w:r w:rsidR="006F533C">
        <w:rPr>
          <w:b/>
        </w:rPr>
        <w:t>5</w:t>
      </w:r>
    </w:p>
    <w:p w:rsidRDefault="007B5490" w:rsidP="007B5490" w:rsidR="007B5490">
      <w:pPr>
        <w:ind w:firstLine="1440"/>
        <w:jc w:val="right"/>
      </w:pPr>
    </w:p>
    <w:p w:rsidRDefault="007B5490" w:rsidP="00AA7765" w:rsidR="007B5490">
      <w:pPr>
        <w:ind w:firstLine="1440"/>
        <w:jc w:val="both"/>
      </w:pPr>
    </w:p>
    <w:p w:rsidRDefault="00B2385E" w:rsidP="00AA7765" w:rsidR="00B2385E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8237C8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8237C8" w:rsidRPr="008237C8">
        <w:t>ZAOSTROG d.o.o. za građenje, trgovinu i usluge, skraćena tvrtka: ZAOSTROG d.o.o., Slavonski Brod, Naselje Slavonija II 2/7, OIB: 36194957660</w:t>
      </w:r>
      <w:r w:rsidR="006F533C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120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237C8">
        <w:t>11</w:t>
      </w:r>
      <w:r w:rsidR="00E57783" w:rsidRPr="00E57783">
        <w:t>. studenog 201</w:t>
      </w:r>
      <w:r w:rsidR="008237C8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237C8">
        <w:t>25</w:t>
      </w:r>
      <w:r w:rsidR="006F533C">
        <w:t xml:space="preserve">. </w:t>
      </w:r>
      <w:r w:rsidR="008237C8">
        <w:t>siječnja</w:t>
      </w:r>
      <w:r w:rsidR="00D66FB6">
        <w:t xml:space="preserve"> 201</w:t>
      </w:r>
      <w:r w:rsidR="008237C8">
        <w:t>7</w:t>
      </w:r>
      <w:r>
        <w:t>. godine</w:t>
      </w:r>
    </w:p>
    <w:p w:rsidRDefault="0036514D" w:rsidP="00545E87" w:rsidR="0036514D">
      <w:pPr>
        <w:jc w:val="center"/>
      </w:pPr>
    </w:p>
    <w:p w:rsidRDefault="00A374CF" w:rsidP="0048761C" w:rsidR="00A374CF">
      <w:pPr>
        <w:jc w:val="both"/>
      </w:pPr>
      <w:r>
        <w:t xml:space="preserve">                                                                                                   </w:t>
      </w:r>
      <w:r w:rsidR="002B488F">
        <w:t xml:space="preserve"> </w:t>
      </w:r>
      <w:r>
        <w:t xml:space="preserve"> </w:t>
      </w:r>
      <w:r w:rsidR="00545E87">
        <w:t xml:space="preserve">    </w:t>
      </w:r>
      <w:r>
        <w:t>Stečajna sutkinja:</w:t>
      </w:r>
    </w:p>
    <w:p w:rsidRDefault="00A374CF" w:rsidP="00A374CF" w:rsidR="006F533C">
      <w:r>
        <w:t xml:space="preserve">                                                                                                   </w:t>
      </w:r>
      <w:r w:rsidR="002B488F">
        <w:t xml:space="preserve"> </w:t>
      </w:r>
      <w:r w:rsidR="00E57783">
        <w:t xml:space="preserve">  </w:t>
      </w:r>
      <w:r w:rsidR="002B488F">
        <w:t xml:space="preserve"> </w:t>
      </w:r>
      <w:r w:rsidR="008237C8">
        <w:t xml:space="preserve">    </w:t>
      </w:r>
      <w:r w:rsidR="003E08BA">
        <w:t xml:space="preserve">  </w:t>
      </w:r>
      <w:r>
        <w:t>Mirna Vujčić</w:t>
      </w:r>
    </w:p>
    <w:p w:rsidRDefault="003E08BA" w:rsidP="008237C8" w:rsidR="006F533C">
      <w:pPr>
        <w:ind w:left="4956"/>
      </w:pPr>
      <w:r>
        <w:t xml:space="preserve">   </w:t>
      </w:r>
    </w:p>
    <w:p w:rsidRDefault="006F533C" w:rsidP="00A374CF" w:rsidR="006F533C"/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6F533C" w:rsidP="006F533C" w:rsidR="006F533C" w:rsidRPr="006F533C">
      <w:pPr>
        <w:rPr>
          <w:sz w:val="20"/>
          <w:szCs w:val="20"/>
        </w:rPr>
      </w:pPr>
      <w:r w:rsidRPr="006F533C">
        <w:rPr>
          <w:sz w:val="20"/>
          <w:szCs w:val="20"/>
        </w:rPr>
        <w:t>Protiv ovog rješenja dopuštena je žalba u roku od osam dana</w:t>
      </w:r>
    </w:p>
    <w:p w:rsidRDefault="006F533C" w:rsidP="006F533C" w:rsidR="006F533C" w:rsidRPr="006F533C">
      <w:pPr>
        <w:rPr>
          <w:sz w:val="20"/>
          <w:szCs w:val="20"/>
        </w:rPr>
      </w:pPr>
      <w:r w:rsidRPr="006F533C">
        <w:rPr>
          <w:sz w:val="20"/>
          <w:szCs w:val="20"/>
        </w:rPr>
        <w:t xml:space="preserve"> po isteku osmog dana od dana objave rješenja na mrežnoj stranici</w:t>
      </w:r>
    </w:p>
    <w:p w:rsidRDefault="006F533C" w:rsidP="006F533C" w:rsidR="006F533C" w:rsidRPr="006F533C">
      <w:pPr>
        <w:rPr>
          <w:sz w:val="20"/>
          <w:szCs w:val="20"/>
        </w:rPr>
      </w:pPr>
      <w:r w:rsidRPr="006F533C">
        <w:rPr>
          <w:sz w:val="20"/>
          <w:szCs w:val="20"/>
        </w:rPr>
        <w:t xml:space="preserve"> e-Oglasna ploča sudova. Žalba se podnosi  Visokom trgovačkom </w:t>
      </w:r>
    </w:p>
    <w:p w:rsidRDefault="006F533C" w:rsidP="006F533C" w:rsidR="006F533C" w:rsidRPr="006F533C">
      <w:pPr>
        <w:rPr>
          <w:sz w:val="20"/>
          <w:szCs w:val="20"/>
        </w:rPr>
      </w:pPr>
      <w:r w:rsidRPr="006F533C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ŽDO Građansko-upravni odjel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8B" w:rsidR="003F158B">
      <w:r>
        <w:separator/>
      </w:r>
    </w:p>
  </w:endnote>
  <w:endnote w:id="0" w:type="continuationSeparator">
    <w:p w:rsidRDefault="003F158B" w:rsidR="003F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8B" w:rsidR="003F158B">
      <w:r>
        <w:separator/>
      </w:r>
    </w:p>
  </w:footnote>
  <w:footnote w:id="0" w:type="continuationSeparator">
    <w:p w:rsidRDefault="003F158B" w:rsidR="003F1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3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D206B"/>
    <w:rsid w:val="000D4D93"/>
    <w:rsid w:val="000E5A36"/>
    <w:rsid w:val="000E74BD"/>
    <w:rsid w:val="000F6BFE"/>
    <w:rsid w:val="000F7750"/>
    <w:rsid w:val="001073B2"/>
    <w:rsid w:val="0011294B"/>
    <w:rsid w:val="00114D37"/>
    <w:rsid w:val="00132969"/>
    <w:rsid w:val="00152E0E"/>
    <w:rsid w:val="00165FC1"/>
    <w:rsid w:val="001926DB"/>
    <w:rsid w:val="001B37AE"/>
    <w:rsid w:val="001B61FF"/>
    <w:rsid w:val="001C0B9D"/>
    <w:rsid w:val="00243DD4"/>
    <w:rsid w:val="002B488F"/>
    <w:rsid w:val="002B54A6"/>
    <w:rsid w:val="00315A80"/>
    <w:rsid w:val="00343F82"/>
    <w:rsid w:val="0035583B"/>
    <w:rsid w:val="00363213"/>
    <w:rsid w:val="0036514D"/>
    <w:rsid w:val="003659C6"/>
    <w:rsid w:val="00383D6C"/>
    <w:rsid w:val="00396144"/>
    <w:rsid w:val="003A458D"/>
    <w:rsid w:val="003A4E77"/>
    <w:rsid w:val="003B0E00"/>
    <w:rsid w:val="003C2107"/>
    <w:rsid w:val="003D4BB5"/>
    <w:rsid w:val="003E08BA"/>
    <w:rsid w:val="003E5DDA"/>
    <w:rsid w:val="003F158B"/>
    <w:rsid w:val="003F2C4F"/>
    <w:rsid w:val="0040294C"/>
    <w:rsid w:val="00463FBA"/>
    <w:rsid w:val="004678D6"/>
    <w:rsid w:val="00470A88"/>
    <w:rsid w:val="00484500"/>
    <w:rsid w:val="0048761C"/>
    <w:rsid w:val="004B2CB7"/>
    <w:rsid w:val="004B6836"/>
    <w:rsid w:val="004C5975"/>
    <w:rsid w:val="004D3668"/>
    <w:rsid w:val="004D4D5D"/>
    <w:rsid w:val="004E72B6"/>
    <w:rsid w:val="005001E0"/>
    <w:rsid w:val="00503FF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C2C3E"/>
    <w:rsid w:val="005E6E31"/>
    <w:rsid w:val="005F74A0"/>
    <w:rsid w:val="006036A1"/>
    <w:rsid w:val="006224BC"/>
    <w:rsid w:val="00633EC0"/>
    <w:rsid w:val="006369D9"/>
    <w:rsid w:val="006511D3"/>
    <w:rsid w:val="00662FC1"/>
    <w:rsid w:val="00685E7E"/>
    <w:rsid w:val="006C429E"/>
    <w:rsid w:val="006D0184"/>
    <w:rsid w:val="006F533C"/>
    <w:rsid w:val="00701827"/>
    <w:rsid w:val="00703938"/>
    <w:rsid w:val="007300B5"/>
    <w:rsid w:val="00733C42"/>
    <w:rsid w:val="00735081"/>
    <w:rsid w:val="007563B5"/>
    <w:rsid w:val="007621FA"/>
    <w:rsid w:val="007806B9"/>
    <w:rsid w:val="00790A16"/>
    <w:rsid w:val="007A4D10"/>
    <w:rsid w:val="007A6587"/>
    <w:rsid w:val="007B5490"/>
    <w:rsid w:val="007C4E4B"/>
    <w:rsid w:val="007C7835"/>
    <w:rsid w:val="00816600"/>
    <w:rsid w:val="008237C8"/>
    <w:rsid w:val="00832536"/>
    <w:rsid w:val="00863A5B"/>
    <w:rsid w:val="00873A1A"/>
    <w:rsid w:val="00896044"/>
    <w:rsid w:val="008A4B1F"/>
    <w:rsid w:val="009062CE"/>
    <w:rsid w:val="00942E1D"/>
    <w:rsid w:val="009458D8"/>
    <w:rsid w:val="0096689E"/>
    <w:rsid w:val="009A37D8"/>
    <w:rsid w:val="009B282F"/>
    <w:rsid w:val="00A12410"/>
    <w:rsid w:val="00A30584"/>
    <w:rsid w:val="00A374CF"/>
    <w:rsid w:val="00A41904"/>
    <w:rsid w:val="00A562F5"/>
    <w:rsid w:val="00AA7765"/>
    <w:rsid w:val="00B20A93"/>
    <w:rsid w:val="00B21E81"/>
    <w:rsid w:val="00B22FD8"/>
    <w:rsid w:val="00B2385E"/>
    <w:rsid w:val="00B559C6"/>
    <w:rsid w:val="00B63620"/>
    <w:rsid w:val="00B75477"/>
    <w:rsid w:val="00B908A3"/>
    <w:rsid w:val="00B9205B"/>
    <w:rsid w:val="00BC6FC5"/>
    <w:rsid w:val="00C32C54"/>
    <w:rsid w:val="00C868CA"/>
    <w:rsid w:val="00CD466F"/>
    <w:rsid w:val="00D22AF4"/>
    <w:rsid w:val="00D24F05"/>
    <w:rsid w:val="00D25655"/>
    <w:rsid w:val="00D66FB6"/>
    <w:rsid w:val="00DE6302"/>
    <w:rsid w:val="00DF26AE"/>
    <w:rsid w:val="00E1784E"/>
    <w:rsid w:val="00E42648"/>
    <w:rsid w:val="00E57783"/>
    <w:rsid w:val="00E9327B"/>
    <w:rsid w:val="00EC3055"/>
    <w:rsid w:val="00EF4D33"/>
    <w:rsid w:val="00F24A25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165F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F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165F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F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6436.39</izvorni_sadrzaj>
    <derivirana_varijabla naziv="DomainObject.Predmet.InicijalnaVrijednost_1">6436.39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St-2832/2016</izvorni_sadrzaj>
    <derivirana_varijabla naziv="DomainObject.Predmet.OznakaBroj_1">St-2832/2016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429 st.1  SZ</izvorni_sadrzaj>
    <derivirana_varijabla naziv="DomainObject.Predmet.PrimjedbaSuca_1">po 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ZAOSTROG d.o.o. za građenje, trgovinu i usluge</izvorni_sadrzaj>
    <derivirana_varijabla naziv="DomainObject.Predmet.ProtustrankaFormated_1">  ZAOSTROG d.o.o. za građenje, trgovinu i usluge</derivirana_varijabla>
  </DomainObject.Predmet.ProtustrankaFormated>
  <DomainObject.Predmet.ProtustrankaFormatedOIB>
    <izvorni_sadrzaj>  ZAOSTROG d.o.o. za građenje, trgovinu i usluge, OIB 36194957660</izvorni_sadrzaj>
    <derivirana_varijabla naziv="DomainObject.Predmet.ProtustrankaFormatedOIB_1">  ZAOSTROG d.o.o. za građenje, trgovinu i usluge, OIB 36194957660</derivirana_varijabla>
  </DomainObject.Predmet.ProtustrankaFormatedOIB>
  <DomainObject.Predmet.ProtustrankaFormatedWithAdress>
    <izvorni_sadrzaj> ZAOSTROG d.o.o. za građenje, trgovinu i usluge, Naselje Slavonija II 2/7 , 35000 Slavonski Brod</izvorni_sadrzaj>
    <derivirana_varijabla naziv="DomainObject.Predmet.ProtustrankaFormatedWithAdress_1"> ZAOSTROG d.o.o. za građenje, trgovinu i usluge, Naselje Slavonija II 2/7 , 35000 Slavonski Brod</derivirana_varijabla>
  </DomainObject.Predmet.ProtustrankaFormatedWithAdress>
  <DomainObject.Predmet.ProtustrankaFormatedWithAdressOIB>
    <izvorni_sadrzaj> ZAOSTROG d.o.o. za građenje, trgovinu i usluge, OIB 36194957660, Naselje Slavonija II 2/7 , 35000 Slavonski Brod</izvorni_sadrzaj>
    <derivirana_varijabla naziv="DomainObject.Predmet.ProtustrankaFormatedWithAdressOIB_1"> ZAOSTROG d.o.o. za građenje, trgovinu i usluge, OIB 36194957660, Naselje Slavonija II 2/7 , 35000 Slavonski Brod</derivirana_varijabla>
  </DomainObject.Predmet.ProtustrankaFormatedWithAdressOIB>
  <DomainObject.Predmet.ProtustrankaWithAdress>
    <izvorni_sadrzaj>ZAOSTROG d.o.o. za građenje, trgovinu i usluge Naselje Slavonija II 2/7 , 35000 Slavonski Brod</izvorni_sadrzaj>
    <derivirana_varijabla naziv="DomainObject.Predmet.ProtustrankaWithAdress_1">ZAOSTROG d.o.o. za građenje, trgovinu i usluge Naselje Slavonija II 2/7 , 35000 Slavonski Brod</derivirana_varijabla>
  </DomainObject.Predmet.ProtustrankaWithAdress>
  <DomainObject.Predmet.ProtustrankaWithAdressOIB>
    <izvorni_sadrzaj>ZAOSTROG d.o.o. za građenje, trgovinu i usluge, OIB 36194957660, Naselje Slavonija II 2/7 , 35000 Slavonski Brod</izvorni_sadrzaj>
    <derivirana_varijabla naziv="DomainObject.Predmet.ProtustrankaWithAdressOIB_1">ZAOSTROG d.o.o. za građenje, trgovinu i usluge, OIB 36194957660, Naselje Slavonija II 2/7 , 35000 Slavonski Brod</derivirana_varijabla>
  </DomainObject.Predmet.ProtustrankaWithAdressOIB>
  <DomainObject.Predmet.ProtustrankaNazivFormated>
    <izvorni_sadrzaj>ZAOSTROG d.o.o. za građenje, trgovinu i usluge</izvorni_sadrzaj>
    <derivirana_varijabla naziv="DomainObject.Predmet.ProtustrankaNazivFormated_1">ZAOSTROG d.o.o. za građenje, trgovinu i usluge</derivirana_varijabla>
  </DomainObject.Predmet.ProtustrankaNazivFormated>
  <DomainObject.Predmet.ProtustrankaNazivFormatedOIB>
    <izvorni_sadrzaj>ZAOSTROG d.o.o. za građenje, trgovinu i usluge, OIB 36194957660</izvorni_sadrzaj>
    <derivirana_varijabla naziv="DomainObject.Predmet.ProtustrankaNazivFormatedOIB_1">ZAOSTROG d.o.o. za građenje, trgovinu i usluge, OIB 36194957660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ZAOSTROG d.o.o. za građenje, trgovinu i usluge</item>
    </izvorni_sadrzaj>
    <derivirana_varijabla naziv="DomainObject.Predmet.ProtuStrankaListFormated_1">
      <item>ZAOSTROG d.o.o. za građenje, trgovinu i usluge</item>
    </derivirana_varijabla>
  </DomainObject.Predmet.ProtuStrankaListFormated>
  <DomainObject.Predmet.ProtuStrankaListFormatedOIB>
    <izvorni_sadrzaj>
      <item>ZAOSTROG d.o.o. za građenje, trgovinu i usluge, OIB 36194957660</item>
    </izvorni_sadrzaj>
    <derivirana_varijabla naziv="DomainObject.Predmet.ProtuStrankaListFormatedOIB_1">
      <item>ZAOSTROG d.o.o. za građenje, trgovinu i usluge, OIB 36194957660</item>
    </derivirana_varijabla>
  </DomainObject.Predmet.ProtuStrankaListFormatedOIB>
  <DomainObject.Predmet.ProtuStrankaListFormatedWithAdress>
    <izvorni_sadrzaj>
      <item>ZAOSTROG d.o.o. za građenje, trgovinu i usluge, Naselje Slavonija II 2/7 , 35000 Slavonski Brod</item>
    </izvorni_sadrzaj>
    <derivirana_varijabla naziv="DomainObject.Predmet.ProtuStrankaListFormatedWithAdress_1">
      <item>ZAOSTROG d.o.o. za građenje, trgovinu i usluge, Naselje Slavonija II 2/7 , 35000 Slavonski Brod</item>
    </derivirana_varijabla>
  </DomainObject.Predmet.ProtuStrankaListFormatedWithAdress>
  <DomainObject.Predmet.ProtuStrankaListFormatedWithAdressOIB>
    <izvorni_sadrzaj>
      <item>ZAOSTROG d.o.o. za građenje, trgovinu i usluge, OIB 36194957660, Naselje Slavonija II 2/7 , 35000 Slavonski Brod</item>
    </izvorni_sadrzaj>
    <derivirana_varijabla naziv="DomainObject.Predmet.ProtuStrankaListFormatedWithAdressOIB_1">
      <item>ZAOSTROG d.o.o. za građenje, trgovinu i usluge, OIB 36194957660, Naselje Slavonija II 2/7 , 35000 Slavonski Brod</item>
    </derivirana_varijabla>
  </DomainObject.Predmet.ProtuStrankaListFormatedWithAdressOIB>
  <DomainObject.Predmet.ProtuStrankaListNazivFormated>
    <izvorni_sadrzaj>
      <item>ZAOSTROG d.o.o. za građenje, trgovinu i usluge</item>
    </izvorni_sadrzaj>
    <derivirana_varijabla naziv="DomainObject.Predmet.ProtuStrankaListNazivFormated_1">
      <item>ZAOSTROG d.o.o. za građenje, trgovinu i usluge</item>
    </derivirana_varijabla>
  </DomainObject.Predmet.ProtuStrankaListNazivFormated>
  <DomainObject.Predmet.ProtuStrankaListNazivFormatedOIB>
    <izvorni_sadrzaj>
      <item>ZAOSTROG d.o.o. za građenje, trgovinu i usluge, OIB 36194957660</item>
    </izvorni_sadrzaj>
    <derivirana_varijabla naziv="DomainObject.Predmet.ProtuStrankaListNazivFormatedOIB_1">
      <item>ZAOSTROG d.o.o. za građenje, trgovinu i usluge, OIB 36194957660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ZAOSTROG d.o.o. za građenje, trgovinu i usluge</izvorni_sadrzaj>
    <derivirana_varijabla naziv="DomainObject.Predmet.ProtustrankaIDrugi_1">ZAOSTROG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ZAOSTROG d.o.o. za građenje, trgovinu i usluge, OIB 36194957660, Naselje Slavonija II 2/7 , 35000 Slavonski Brod</izvorni_sadrzaj>
    <derivirana_varijabla naziv="DomainObject.Predmet.ProtustrankaIDrugiAdressOIB_1">ZAOSTROG d.o.o. za građenje, trgovinu i usluge, OIB 36194957660, Naselje Slavonija II 2/7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ZAOSTROG d.o.o. za građenje, trgovinu i usluge</item>
    </izvorni_sadrzaj>
    <derivirana_varijabla naziv="DomainObject.Predmet.SudioniciListNaziv_1">
      <item>Financijska agencija</item>
      <item>ZAOSTROG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ZAOSTROG d.o.o. za građenje, trgovinu i usluge, OIB 36194957660, Naselje Slavonija II 2/7 ,35000 Slavonski Brod</item>
    </izvorni_sadrzaj>
    <derivirana_varijabla naziv="DomainObject.Predmet.SudioniciListAdressOIB_1">
      <item>Financijska agencija, OIB 85821130368, Ulica grada Vukovara 70,10000 Zagreb</item>
      <item>ZAOSTROG d.o.o. za građenje, trgovinu i usluge, OIB 36194957660, Naselje Slavonija II 2/7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36194957660</item>
    </izvorni_sadrzaj>
    <derivirana_varijabla naziv="DomainObject.Predmet.SudioniciListNazivOIB_1">
      <item>, OIB 85821130368</item>
      <item>, OIB 36194957660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7E4F5-1CE2-4C7C-B905-60E190F15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759</properties:Words>
  <properties:Characters>4285</properties:Characters>
  <properties:Lines>113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2017-01-25T06:45:00Z</dcterms:created>
  <dc:creator>alet</dc:creator>
  <cp:lastModifiedBy>wsadmin</cp:lastModifiedBy>
  <cp:lastPrinted>2017-01-25T07:02:00Z</cp:lastPrinted>
  <dcterms:modified xmlns:xsi="http://www.w3.org/2001/XMLSchema-instance" xsi:type="dcterms:W3CDTF">2017-01-25T07:19:00Z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