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a460" w14:paraId="120a460" w:rsidRDefault="007B3D58" w:rsidP="007B3D58" w:rsidR="007B3D58" w:rsidRPr="00A26DDE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A26DDE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A26DDE">
      <w:pPr>
        <w:rPr>
          <w:b/>
          <w:sz w:val="22"/>
          <w:szCs w:val="22"/>
          <w:lang w:val="hr-HR"/>
        </w:rPr>
      </w:pPr>
      <w:r w:rsidRPr="00A26DDE">
        <w:rPr>
          <w:color w:val="000000"/>
          <w:sz w:val="22"/>
          <w:szCs w:val="22"/>
          <w:lang w:val="hr-HR"/>
        </w:rPr>
        <w:t xml:space="preserve">        </w:t>
      </w:r>
      <w:r w:rsidRPr="00A26DDE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A26DDE">
      <w:pPr>
        <w:rPr>
          <w:b/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A26DDE">
      <w:pPr>
        <w:rPr>
          <w:b/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 xml:space="preserve">     </w:t>
      </w:r>
      <w:r w:rsidR="00BC4E8F" w:rsidRPr="00A26DDE">
        <w:rPr>
          <w:b/>
          <w:sz w:val="22"/>
          <w:szCs w:val="22"/>
          <w:lang w:val="hr-HR"/>
        </w:rPr>
        <w:t xml:space="preserve">        Sukoišanska 6, Split</w:t>
      </w:r>
    </w:p>
    <w:p w:rsidRDefault="00930102" w:rsidP="007B3D58" w:rsidR="007B3D58" w:rsidRPr="00A26DDE">
      <w:pPr>
        <w:jc w:val="right"/>
        <w:rPr>
          <w:b/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>Posl. br. 7.St.</w:t>
      </w:r>
      <w:r w:rsidR="00E860F3">
        <w:rPr>
          <w:b/>
          <w:sz w:val="22"/>
          <w:szCs w:val="22"/>
          <w:lang w:val="hr-HR"/>
        </w:rPr>
        <w:t>170/17</w:t>
      </w:r>
    </w:p>
    <w:p w:rsidRDefault="007B3D58" w:rsidP="007B3D58" w:rsidR="007B3D58" w:rsidRPr="00A26DDE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A26DDE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A26DDE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A26DDE">
      <w:pPr>
        <w:pStyle w:val="Naslov1"/>
        <w:rPr>
          <w:sz w:val="22"/>
          <w:szCs w:val="22"/>
        </w:rPr>
      </w:pPr>
      <w:r w:rsidRPr="00A26DDE">
        <w:rPr>
          <w:sz w:val="22"/>
          <w:szCs w:val="22"/>
        </w:rPr>
        <w:t>R E P U B L I K A   H R V A T S K A</w:t>
      </w:r>
    </w:p>
    <w:p w:rsidRDefault="007B3D58" w:rsidP="007B3D58" w:rsidR="007B3D58" w:rsidRPr="00A26DDE">
      <w:pPr>
        <w:pStyle w:val="Naslov1"/>
        <w:rPr>
          <w:sz w:val="22"/>
          <w:szCs w:val="22"/>
        </w:rPr>
      </w:pPr>
      <w:r w:rsidRPr="00A26DDE">
        <w:rPr>
          <w:sz w:val="22"/>
          <w:szCs w:val="22"/>
        </w:rPr>
        <w:t>R J E Š E N J E</w:t>
      </w:r>
    </w:p>
    <w:p w:rsidRDefault="007B3D58" w:rsidP="007B3D58" w:rsidR="007B3D58" w:rsidRPr="00A26DDE">
      <w:pPr>
        <w:jc w:val="center"/>
        <w:rPr>
          <w:b/>
          <w:sz w:val="22"/>
          <w:szCs w:val="22"/>
          <w:lang w:val="hr-HR"/>
        </w:rPr>
      </w:pPr>
    </w:p>
    <w:p w:rsidRDefault="00BC4E8F" w:rsidP="00E860F3" w:rsidR="00AE0711" w:rsidRPr="00A26DDE">
      <w:pPr>
        <w:ind w:firstLine="708"/>
        <w:jc w:val="both"/>
        <w:rPr>
          <w:sz w:val="22"/>
          <w:szCs w:val="22"/>
          <w:lang w:val="hr-HR"/>
        </w:rPr>
      </w:pPr>
      <w:r w:rsidRPr="00A26DDE">
        <w:rPr>
          <w:sz w:val="22"/>
          <w:szCs w:val="22"/>
          <w:lang w:val="hr-HR"/>
        </w:rPr>
        <w:t>Trgovački sud u Splitu</w:t>
      </w:r>
      <w:r w:rsidR="007B3D58" w:rsidRPr="00A26DDE">
        <w:rPr>
          <w:sz w:val="22"/>
          <w:szCs w:val="22"/>
          <w:lang w:val="hr-HR"/>
        </w:rPr>
        <w:t xml:space="preserve">, po sucu tog suda </w:t>
      </w:r>
      <w:r w:rsidR="000E1A32" w:rsidRPr="00A26DDE">
        <w:rPr>
          <w:sz w:val="22"/>
          <w:szCs w:val="22"/>
          <w:lang w:val="hr-HR"/>
        </w:rPr>
        <w:t>Diani Butigan Granić</w:t>
      </w:r>
      <w:r w:rsidR="007B3D58" w:rsidRPr="00A26DDE">
        <w:rPr>
          <w:sz w:val="22"/>
          <w:szCs w:val="22"/>
          <w:lang w:val="hr-HR"/>
        </w:rPr>
        <w:t>, kao stečajnom sucu, povodom prijedloga za otvaranje stečajnog postupka nad dužnikom</w:t>
      </w:r>
      <w:r w:rsidR="009449B8" w:rsidRPr="00A26DDE">
        <w:rPr>
          <w:sz w:val="22"/>
          <w:szCs w:val="22"/>
          <w:lang w:val="hr-HR"/>
        </w:rPr>
        <w:t xml:space="preserve"> </w:t>
      </w:r>
      <w:r w:rsidR="008E5017" w:rsidRPr="00A26DDE">
        <w:rPr>
          <w:sz w:val="22"/>
          <w:szCs w:val="22"/>
          <w:lang w:val="hr-HR"/>
        </w:rPr>
        <w:t xml:space="preserve"> </w:t>
      </w:r>
      <w:r w:rsidR="00E860F3">
        <w:rPr>
          <w:sz w:val="22"/>
          <w:szCs w:val="22"/>
          <w:lang w:val="hr-HR"/>
        </w:rPr>
        <w:t xml:space="preserve">OMORIKA d.o.o., Kaštel Novi, Metova ulica 1, OIB: 24297084711, </w:t>
      </w:r>
      <w:r w:rsidR="00AE0711" w:rsidRPr="00A26DDE">
        <w:rPr>
          <w:sz w:val="22"/>
          <w:szCs w:val="22"/>
          <w:lang w:val="hr-HR"/>
        </w:rPr>
        <w:t xml:space="preserve">dana </w:t>
      </w:r>
      <w:r w:rsidR="00346FD0" w:rsidRPr="00A26DDE">
        <w:rPr>
          <w:sz w:val="22"/>
          <w:szCs w:val="22"/>
          <w:lang w:val="hr-HR"/>
        </w:rPr>
        <w:t xml:space="preserve">18. listopada </w:t>
      </w:r>
      <w:r w:rsidR="00AE0711" w:rsidRPr="00A26DDE">
        <w:rPr>
          <w:sz w:val="22"/>
          <w:szCs w:val="22"/>
          <w:lang w:val="hr-HR"/>
        </w:rPr>
        <w:t>2017.g.</w:t>
      </w:r>
    </w:p>
    <w:p w:rsidRDefault="00842B88" w:rsidP="00CC5035" w:rsidR="00842B88" w:rsidRPr="00A26DDE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A26DDE">
      <w:pPr>
        <w:pStyle w:val="Tijeloteksta"/>
        <w:jc w:val="center"/>
        <w:rPr>
          <w:b/>
          <w:sz w:val="22"/>
          <w:szCs w:val="22"/>
        </w:rPr>
      </w:pPr>
      <w:r w:rsidRPr="00A26DDE">
        <w:rPr>
          <w:b/>
          <w:sz w:val="22"/>
          <w:szCs w:val="22"/>
        </w:rPr>
        <w:t>r i j e š i o    j e</w:t>
      </w:r>
    </w:p>
    <w:p w:rsidRDefault="007B3D58" w:rsidP="007B3D58" w:rsidR="007B3D58" w:rsidRPr="00A26DDE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A26DDE">
      <w:pPr>
        <w:jc w:val="both"/>
        <w:rPr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>I.</w:t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sz w:val="22"/>
          <w:szCs w:val="22"/>
          <w:lang w:val="hr-HR"/>
        </w:rPr>
        <w:t>Poziva se</w:t>
      </w:r>
      <w:r w:rsidR="00E860F3">
        <w:rPr>
          <w:sz w:val="22"/>
          <w:szCs w:val="22"/>
          <w:lang w:val="hr-HR"/>
        </w:rPr>
        <w:t xml:space="preserve"> Berislav Ćavar, </w:t>
      </w:r>
      <w:r w:rsidR="00930102" w:rsidRPr="00A26DDE">
        <w:rPr>
          <w:sz w:val="22"/>
          <w:szCs w:val="22"/>
          <w:lang w:val="hr-HR"/>
        </w:rPr>
        <w:t xml:space="preserve"> </w:t>
      </w:r>
      <w:r w:rsidR="00E860F3">
        <w:rPr>
          <w:sz w:val="22"/>
          <w:szCs w:val="22"/>
          <w:lang w:val="hr-HR"/>
        </w:rPr>
        <w:t xml:space="preserve">BIH, Široki Brijeg, Fra Didaka Buntića 0, OIB: </w:t>
      </w:r>
      <w:r w:rsidR="00E860F3" w:rsidRPr="00E860F3">
        <w:rPr>
          <w:sz w:val="22"/>
          <w:szCs w:val="22"/>
          <w:lang w:val="hr-HR"/>
        </w:rPr>
        <w:t>73699948509</w:t>
      </w:r>
      <w:r w:rsidR="00E860F3">
        <w:rPr>
          <w:sz w:val="22"/>
          <w:szCs w:val="22"/>
          <w:lang w:val="hr-HR"/>
        </w:rPr>
        <w:t xml:space="preserve">, </w:t>
      </w:r>
      <w:r w:rsidR="009C0B3B" w:rsidRPr="00A26DDE">
        <w:rPr>
          <w:sz w:val="22"/>
          <w:szCs w:val="22"/>
          <w:lang w:val="hr-HR"/>
        </w:rPr>
        <w:t xml:space="preserve"> </w:t>
      </w:r>
      <w:r w:rsidR="00553731" w:rsidRPr="00A26DDE">
        <w:rPr>
          <w:sz w:val="22"/>
          <w:szCs w:val="22"/>
          <w:lang w:val="hr-HR"/>
        </w:rPr>
        <w:t xml:space="preserve"> </w:t>
      </w:r>
      <w:r w:rsidR="00C76990" w:rsidRPr="00A26DDE">
        <w:rPr>
          <w:sz w:val="22"/>
          <w:szCs w:val="22"/>
          <w:lang w:val="hr-HR"/>
        </w:rPr>
        <w:t>u</w:t>
      </w:r>
      <w:r w:rsidR="00647468" w:rsidRPr="00A26DDE">
        <w:rPr>
          <w:sz w:val="22"/>
          <w:szCs w:val="22"/>
          <w:lang w:val="hr-HR"/>
        </w:rPr>
        <w:t xml:space="preserve"> </w:t>
      </w:r>
      <w:r w:rsidRPr="00A26DDE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E860F3">
        <w:rPr>
          <w:sz w:val="22"/>
          <w:szCs w:val="22"/>
          <w:lang w:val="hr-HR"/>
        </w:rPr>
        <w:t>170-17</w:t>
      </w:r>
      <w:r w:rsidRPr="00A26DDE">
        <w:rPr>
          <w:sz w:val="22"/>
          <w:szCs w:val="22"/>
          <w:lang w:val="hr-HR"/>
        </w:rPr>
        <w:t>, te u istom roku u spis dostaviti dokaz o uplati.</w:t>
      </w:r>
      <w:r w:rsidR="00907985" w:rsidRPr="00A26DDE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A26DDE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A26DDE">
      <w:pPr>
        <w:jc w:val="both"/>
        <w:rPr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>II.</w:t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A26DDE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A26DDE">
      <w:pPr>
        <w:jc w:val="center"/>
        <w:rPr>
          <w:b/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A26DDE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4F066E" w:rsidRPr="00A26DDE">
      <w:pPr>
        <w:jc w:val="both"/>
        <w:rPr>
          <w:sz w:val="22"/>
          <w:szCs w:val="22"/>
          <w:lang w:val="hr-HR"/>
        </w:rPr>
      </w:pPr>
      <w:r w:rsidRPr="00A26DDE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</w:t>
      </w:r>
      <w:r w:rsidR="00E860F3">
        <w:rPr>
          <w:sz w:val="22"/>
          <w:szCs w:val="22"/>
          <w:lang w:val="hr-HR"/>
        </w:rPr>
        <w:t>OMORIKA d.o.o., Kaštel Novi, Metova ulica 1, OIB: 24297084711</w:t>
      </w:r>
      <w:r w:rsidR="004F066E" w:rsidRPr="00A26DDE">
        <w:rPr>
          <w:sz w:val="22"/>
          <w:szCs w:val="22"/>
        </w:rPr>
        <w:t>.</w:t>
      </w:r>
    </w:p>
    <w:p w:rsidRDefault="00617307" w:rsidP="007B3D58" w:rsidR="00617307" w:rsidRPr="00A26DDE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A26DDE">
      <w:pPr>
        <w:ind w:firstLine="708"/>
        <w:jc w:val="both"/>
        <w:rPr>
          <w:sz w:val="22"/>
          <w:szCs w:val="22"/>
          <w:lang w:val="hr-HR"/>
        </w:rPr>
      </w:pPr>
      <w:r w:rsidRPr="00A26DDE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A26DDE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A26DDE">
      <w:pPr>
        <w:jc w:val="both"/>
        <w:rPr>
          <w:sz w:val="22"/>
          <w:szCs w:val="22"/>
          <w:lang w:val="hr-HR"/>
        </w:rPr>
      </w:pPr>
      <w:r w:rsidRPr="00A26DDE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A26DDE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A26DDE">
      <w:pPr>
        <w:jc w:val="center"/>
        <w:rPr>
          <w:b/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 xml:space="preserve">U </w:t>
      </w:r>
      <w:r w:rsidR="00BC4E8F" w:rsidRPr="00A26DDE">
        <w:rPr>
          <w:b/>
          <w:sz w:val="22"/>
          <w:szCs w:val="22"/>
          <w:lang w:val="hr-HR"/>
        </w:rPr>
        <w:t>Splitu</w:t>
      </w:r>
      <w:r w:rsidRPr="00A26DDE">
        <w:rPr>
          <w:b/>
          <w:sz w:val="22"/>
          <w:szCs w:val="22"/>
          <w:lang w:val="hr-HR"/>
        </w:rPr>
        <w:t>,</w:t>
      </w:r>
      <w:r w:rsidR="00346FD0" w:rsidRPr="00A26DDE">
        <w:rPr>
          <w:b/>
          <w:sz w:val="22"/>
          <w:szCs w:val="22"/>
          <w:lang w:val="hr-HR"/>
        </w:rPr>
        <w:t xml:space="preserve"> 18. listopada </w:t>
      </w:r>
      <w:r w:rsidR="00EC0376" w:rsidRPr="00A26DDE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A26DDE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A26DDE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26DDE">
      <w:pPr>
        <w:jc w:val="both"/>
        <w:rPr>
          <w:b/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A26DDE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26DDE">
      <w:pPr>
        <w:jc w:val="both"/>
        <w:rPr>
          <w:b/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Pr="00A26DDE">
        <w:rPr>
          <w:b/>
          <w:sz w:val="22"/>
          <w:szCs w:val="22"/>
          <w:lang w:val="hr-HR"/>
        </w:rPr>
        <w:tab/>
      </w:r>
      <w:r w:rsidR="000E1A32" w:rsidRPr="00A26DDE">
        <w:rPr>
          <w:b/>
          <w:sz w:val="22"/>
          <w:szCs w:val="22"/>
          <w:lang w:val="hr-HR"/>
        </w:rPr>
        <w:t>Diana Butigan Granić</w:t>
      </w:r>
      <w:r w:rsidR="00971A30">
        <w:rPr>
          <w:b/>
          <w:sz w:val="22"/>
          <w:szCs w:val="22"/>
          <w:lang w:val="hr-HR"/>
        </w:rPr>
        <w:t>, v.r.</w:t>
      </w:r>
    </w:p>
    <w:p w:rsidRDefault="00B76E59" w:rsidP="007B3D58" w:rsidR="00B76E59" w:rsidRPr="00A26DDE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26DDE">
      <w:pPr>
        <w:jc w:val="both"/>
        <w:rPr>
          <w:b/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A26DDE">
      <w:pPr>
        <w:jc w:val="both"/>
        <w:rPr>
          <w:sz w:val="22"/>
          <w:szCs w:val="22"/>
          <w:lang w:val="hr-HR"/>
        </w:rPr>
      </w:pPr>
      <w:r w:rsidRPr="00A26DDE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A26DDE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A26DDE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A26DDE">
      <w:pPr>
        <w:jc w:val="both"/>
        <w:rPr>
          <w:b/>
          <w:sz w:val="22"/>
          <w:szCs w:val="22"/>
          <w:lang w:val="hr-HR"/>
        </w:rPr>
      </w:pPr>
      <w:r w:rsidRPr="00A26DDE">
        <w:rPr>
          <w:b/>
          <w:sz w:val="22"/>
          <w:szCs w:val="22"/>
          <w:lang w:val="hr-HR"/>
        </w:rPr>
        <w:t>DN-</w:t>
      </w:r>
      <w:r w:rsidR="000E1A32" w:rsidRPr="00A26DDE">
        <w:rPr>
          <w:b/>
          <w:sz w:val="22"/>
          <w:szCs w:val="22"/>
          <w:lang w:val="hr-HR"/>
        </w:rPr>
        <w:t>a:</w:t>
      </w:r>
    </w:p>
    <w:p w:rsidRDefault="007B3D58" w:rsidP="00647468" w:rsidR="003A2712" w:rsidRPr="00A26DDE">
      <w:pPr>
        <w:jc w:val="both"/>
        <w:rPr>
          <w:sz w:val="22"/>
          <w:szCs w:val="22"/>
          <w:lang w:val="hr-HR"/>
        </w:rPr>
      </w:pPr>
      <w:r w:rsidRPr="00A26DDE">
        <w:rPr>
          <w:sz w:val="22"/>
          <w:szCs w:val="22"/>
          <w:lang w:val="hr-HR"/>
        </w:rPr>
        <w:t xml:space="preserve">- </w:t>
      </w:r>
      <w:r w:rsidR="00E860F3">
        <w:rPr>
          <w:sz w:val="22"/>
          <w:szCs w:val="22"/>
          <w:lang w:val="hr-HR"/>
        </w:rPr>
        <w:t xml:space="preserve">Berislav Ćavar, </w:t>
      </w:r>
      <w:r w:rsidR="00E860F3" w:rsidRPr="00A26DDE">
        <w:rPr>
          <w:sz w:val="22"/>
          <w:szCs w:val="22"/>
          <w:lang w:val="hr-HR"/>
        </w:rPr>
        <w:t xml:space="preserve"> </w:t>
      </w:r>
      <w:r w:rsidR="00E860F3">
        <w:rPr>
          <w:sz w:val="22"/>
          <w:szCs w:val="22"/>
          <w:lang w:val="hr-HR"/>
        </w:rPr>
        <w:t>BIH, Široki Brijeg, Fra Didaka Buntića 0</w:t>
      </w:r>
    </w:p>
    <w:sectPr w:rsidSect="00647468" w:rsidR="003A2712" w:rsidRPr="00A26DDE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71205"/>
    <w:rsid w:val="000729AA"/>
    <w:rsid w:val="00091531"/>
    <w:rsid w:val="000D7C52"/>
    <w:rsid w:val="000E1A32"/>
    <w:rsid w:val="000F268F"/>
    <w:rsid w:val="00112F55"/>
    <w:rsid w:val="0016324A"/>
    <w:rsid w:val="00197CDF"/>
    <w:rsid w:val="001D4F2F"/>
    <w:rsid w:val="00245608"/>
    <w:rsid w:val="00284946"/>
    <w:rsid w:val="002B1F6E"/>
    <w:rsid w:val="002E611A"/>
    <w:rsid w:val="00311AA7"/>
    <w:rsid w:val="003215C5"/>
    <w:rsid w:val="00346FD0"/>
    <w:rsid w:val="00391D41"/>
    <w:rsid w:val="003A2712"/>
    <w:rsid w:val="003A3C04"/>
    <w:rsid w:val="003A7C1C"/>
    <w:rsid w:val="003F1A80"/>
    <w:rsid w:val="0040461B"/>
    <w:rsid w:val="004051AE"/>
    <w:rsid w:val="0042260F"/>
    <w:rsid w:val="00454B97"/>
    <w:rsid w:val="00454C70"/>
    <w:rsid w:val="00463E0B"/>
    <w:rsid w:val="00483BDD"/>
    <w:rsid w:val="00493461"/>
    <w:rsid w:val="004C3BB9"/>
    <w:rsid w:val="004C4AEE"/>
    <w:rsid w:val="004E68EF"/>
    <w:rsid w:val="004F066E"/>
    <w:rsid w:val="00510405"/>
    <w:rsid w:val="00553731"/>
    <w:rsid w:val="00584F2F"/>
    <w:rsid w:val="00597C65"/>
    <w:rsid w:val="005C1341"/>
    <w:rsid w:val="00617307"/>
    <w:rsid w:val="006321A9"/>
    <w:rsid w:val="00641041"/>
    <w:rsid w:val="00647468"/>
    <w:rsid w:val="006563F9"/>
    <w:rsid w:val="006B1A38"/>
    <w:rsid w:val="006D648C"/>
    <w:rsid w:val="00720820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E3635"/>
    <w:rsid w:val="008E5017"/>
    <w:rsid w:val="00907985"/>
    <w:rsid w:val="00930102"/>
    <w:rsid w:val="009449B8"/>
    <w:rsid w:val="00952265"/>
    <w:rsid w:val="00965B6B"/>
    <w:rsid w:val="00971A30"/>
    <w:rsid w:val="00987831"/>
    <w:rsid w:val="009C0B3B"/>
    <w:rsid w:val="009E2A38"/>
    <w:rsid w:val="00A26DDE"/>
    <w:rsid w:val="00A81EDE"/>
    <w:rsid w:val="00AE0711"/>
    <w:rsid w:val="00B75904"/>
    <w:rsid w:val="00B76E59"/>
    <w:rsid w:val="00B802EA"/>
    <w:rsid w:val="00BC4E8F"/>
    <w:rsid w:val="00C22F6A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A5935"/>
    <w:rsid w:val="00DB613E"/>
    <w:rsid w:val="00DC0733"/>
    <w:rsid w:val="00DC3A0A"/>
    <w:rsid w:val="00DC78EC"/>
    <w:rsid w:val="00E14953"/>
    <w:rsid w:val="00E37E1D"/>
    <w:rsid w:val="00E860F3"/>
    <w:rsid w:val="00EC0376"/>
    <w:rsid w:val="00EC51FC"/>
    <w:rsid w:val="00ED34F5"/>
    <w:rsid w:val="00F03805"/>
    <w:rsid w:val="00FA1C44"/>
    <w:rsid w:val="00FC0BFF"/>
    <w:rsid w:val="00FC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2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F6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F6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F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F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2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F6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F6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F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F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OMORIKA društvo s ograničenom odgovornošću za trgovinu i usluge</izvorni_sadrzaj>
    <derivirana_varijabla naziv="DomainObject.Predmet.ProtustrankaFormated_1">  OMORIKA društvo s ograničenom odgovornošću za trgovinu i usluge</derivirana_varijabla>
  </DomainObject.Predmet.ProtustrankaFormated>
  <DomainObject.Predmet.ProtustrankaFormatedOIB>
    <izvorni_sadrzaj>  OMORIKA društvo s ograničenom odgovornošću za trgovinu i usluge, OIB 24297084711</izvorni_sadrzaj>
    <derivirana_varijabla naziv="DomainObject.Predmet.ProtustrankaFormatedOIB_1">  OMORIKA društvo s ograničenom odgovornošću za trgovinu i usluge, OIB 24297084711</derivirana_varijabla>
  </DomainObject.Predmet.ProtustrankaFormatedOIB>
  <DomainObject.Predmet.ProtustrankaFormatedWithAdress>
    <izvorni_sadrzaj> OMORIKA društvo s ograničenom odgovornošću za trgovinu i usluge, Metova ulica 1, 21217 Kaštel Novi</izvorni_sadrzaj>
    <derivirana_varijabla naziv="DomainObject.Predmet.ProtustrankaFormatedWithAdress_1"> OMORIKA društvo s ograničenom odgovornošću za trgovinu i usluge, Metova ulica 1, 21217 Kaštel Novi</derivirana_varijabla>
  </DomainObject.Predmet.ProtustrankaFormatedWithAdress>
  <DomainObject.Predmet.ProtustrankaFormatedWithAdressOIB>
    <izvorni_sadrzaj> OMORIKA društvo s ograničenom odgovornošću za trgovinu i usluge, OIB 24297084711, Metova ulica 1, 21217 Kaštel Novi</izvorni_sadrzaj>
    <derivirana_varijabla naziv="DomainObject.Predmet.ProtustrankaFormatedWithAdressOIB_1"> OMORIKA društvo s ograničenom odgovornošću za trgovinu i usluge, OIB 24297084711, Metova ulica 1, 21217 Kaštel Novi</derivirana_varijabla>
  </DomainObject.Predmet.ProtustrankaFormatedWithAdressOIB>
  <DomainObject.Predmet.ProtustrankaWithAdress>
    <izvorni_sadrzaj>OMORIKA društvo s ograničenom odgovornošću za trgovinu i usluge Metova ulica 1, 21217 Kaštel Novi</izvorni_sadrzaj>
    <derivirana_varijabla naziv="DomainObject.Predmet.ProtustrankaWithAdress_1">OMORIKA društvo s ograničenom odgovornošću za trgovinu i usluge Metova ulica 1, 21217 Kaštel Novi</derivirana_varijabla>
  </DomainObject.Predmet.ProtustrankaWithAdress>
  <DomainObject.Predmet.ProtustrankaWithAdressOIB>
    <izvorni_sadrzaj>OMORIKA društvo s ograničenom odgovornošću za trgovinu i usluge, OIB 24297084711, Metova ulica 1, 21217 Kaštel Novi</izvorni_sadrzaj>
    <derivirana_varijabla naziv="DomainObject.Predmet.ProtustrankaWithAdressOIB_1">OMORIKA društvo s ograničenom odgovornošću za trgovinu i usluge, OIB 24297084711, Metova ulica 1, 21217 Kaštel Novi</derivirana_varijabla>
  </DomainObject.Predmet.ProtustrankaWithAdressOIB>
  <DomainObject.Predmet.ProtustrankaNazivFormated>
    <izvorni_sadrzaj>OMORIKA društvo s ograničenom odgovornošću za trgovinu i usluge</izvorni_sadrzaj>
    <derivirana_varijabla naziv="DomainObject.Predmet.ProtustrankaNazivFormated_1">OMORIKA društvo s ograničenom odgovornošću za trgovinu i usluge</derivirana_varijabla>
  </DomainObject.Predmet.ProtustrankaNazivFormated>
  <DomainObject.Predmet.ProtustrankaNazivFormatedOIB>
    <izvorni_sadrzaj>OMORIKA društvo s ograničenom odgovornošću za trgovinu i usluge, OIB 24297084711</izvorni_sadrzaj>
    <derivirana_varijabla naziv="DomainObject.Predmet.ProtustrankaNazivFormatedOIB_1">OMORIKA društvo s ograničenom odgovornošću za trgovinu i usluge, OIB 24297084711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18614.04</izvorni_sadrzaj>
    <derivirana_varijabla naziv="DomainObject.Predmet.TrenutnaVrijednost_1">18614.04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OMORIKA društvo s ograničenom odgovornošću za trgovinu i usluge</item>
    </izvorni_sadrzaj>
    <derivirana_varijabla naziv="DomainObject.Predmet.ProtuStrankaListFormated_1">
      <item>OMORIKA društvo s ograničenom odgovornošću za trgovinu i usluge</item>
    </derivirana_varijabla>
  </DomainObject.Predmet.ProtuStrankaListFormated>
  <DomainObject.Predmet.ProtuStrankaListFormatedOIB>
    <izvorni_sadrzaj>
      <item>OMORIKA društvo s ograničenom odgovornošću za trgovinu i usluge, OIB 24297084711</item>
    </izvorni_sadrzaj>
    <derivirana_varijabla naziv="DomainObject.Predmet.ProtuStrankaListFormatedOIB_1">
      <item>OMORIKA društvo s ograničenom odgovornošću za trgovinu i usluge, OIB 24297084711</item>
    </derivirana_varijabla>
  </DomainObject.Predmet.ProtuStrankaListFormatedOIB>
  <DomainObject.Predmet.ProtuStrankaListFormatedWithAdress>
    <izvorni_sadrzaj>
      <item>OMORIKA društvo s ograničenom odgovornošću za trgovinu i usluge, Metova ulica 1, 21217 Kaštel Novi</item>
    </izvorni_sadrzaj>
    <derivirana_varijabla naziv="DomainObject.Predmet.ProtuStrankaListFormatedWithAdress_1">
      <item>OMORIKA društvo s ograničenom odgovornošću za trgovinu i usluge, Metova ulica 1, 21217 Kaštel Novi</item>
    </derivirana_varijabla>
  </DomainObject.Predmet.ProtuStrankaListFormatedWithAdress>
  <DomainObject.Predmet.ProtuStrankaListFormatedWithAdressOIB>
    <izvorni_sadrzaj>
      <item>OMORIKA društvo s ograničenom odgovornošću za trgovinu i usluge, OIB 24297084711, Metova ulica 1, 21217 Kaštel Novi</item>
    </izvorni_sadrzaj>
    <derivirana_varijabla naziv="DomainObject.Predmet.ProtuStrankaListFormatedWithAdressOIB_1">
      <item>OMORIKA društvo s ograničenom odgovornošću za trgovinu i usluge, OIB 24297084711, Metova ulica 1, 21217 Kaštel Novi</item>
    </derivirana_varijabla>
  </DomainObject.Predmet.ProtuStrankaListFormatedWithAdressOIB>
  <DomainObject.Predmet.ProtuStrankaListNazivFormated>
    <izvorni_sadrzaj>
      <item>OMORIKA društvo s ograničenom odgovornošću za trgovinu i usluge</item>
    </izvorni_sadrzaj>
    <derivirana_varijabla naziv="DomainObject.Predmet.ProtuStrankaListNazivFormated_1">
      <item>OMORIKA društvo s ograničenom odgovornošću za trgovinu i usluge</item>
    </derivirana_varijabla>
  </DomainObject.Predmet.ProtuStrankaListNazivFormated>
  <DomainObject.Predmet.ProtuStrankaListNazivFormatedOIB>
    <izvorni_sadrzaj>
      <item>OMORIKA društvo s ograničenom odgovornošću za trgovinu i usluge, OIB 24297084711</item>
    </izvorni_sadrzaj>
    <derivirana_varijabla naziv="DomainObject.Predmet.ProtuStrankaListNazivFormatedOIB_1">
      <item>OMORIKA društvo s ograničenom odgovornošću za trgovinu i usluge, OIB 24297084711</item>
    </derivirana_varijabla>
  </DomainObject.Predmet.ProtuStrankaListNazivFormatedOIB>
  <DomainObject.Predmet.OstaliListFormated>
    <izvorni_sadrzaj>
      <item>Berislav Ćavar</item>
    </izvorni_sadrzaj>
    <derivirana_varijabla naziv="DomainObject.Predmet.OstaliListFormated_1">
      <item>Berislav Ćavar</item>
    </derivirana_varijabla>
  </DomainObject.Predmet.OstaliListFormated>
  <DomainObject.Predmet.OstaliListFormatedOIB>
    <izvorni_sadrzaj>
      <item>Berislav Ćavar, OIB 73699948509</item>
    </izvorni_sadrzaj>
    <derivirana_varijabla naziv="DomainObject.Predmet.OstaliListFormatedOIB_1">
      <item>Berislav Ćavar, OIB 73699948509</item>
    </derivirana_varijabla>
  </DomainObject.Predmet.OstaliListFormatedOIB>
  <DomainObject.Predmet.OstaliListFormatedWithAdress>
    <izvorni_sadrzaj>
      <item>Berislav Ćavar, Fra. Didaka Buntića 0, Široki Brijeg</item>
    </izvorni_sadrzaj>
    <derivirana_varijabla naziv="DomainObject.Predmet.OstaliListFormatedWithAdress_1">
      <item>Berislav Ćavar, Fra. Didaka Buntića 0, Široki Brijeg</item>
    </derivirana_varijabla>
  </DomainObject.Predmet.OstaliListFormatedWithAdress>
  <DomainObject.Predmet.OstaliListFormatedWithAdressOIB>
    <izvorni_sadrzaj>
      <item>Berislav Ćavar, OIB 73699948509, Fra. Didaka Buntića 0, Široki Brijeg</item>
    </izvorni_sadrzaj>
    <derivirana_varijabla naziv="DomainObject.Predmet.OstaliListFormatedWithAdressOIB_1">
      <item>Berislav Ćavar, OIB 73699948509, Fra. Didaka Buntića 0, Široki Brijeg</item>
    </derivirana_varijabla>
  </DomainObject.Predmet.OstaliListFormatedWithAdressOIB>
  <DomainObject.Predmet.OstaliListNazivFormated>
    <izvorni_sadrzaj>
      <item>Berislav Ćavar</item>
    </izvorni_sadrzaj>
    <derivirana_varijabla naziv="DomainObject.Predmet.OstaliListNazivFormated_1">
      <item>Berislav Ćavar</item>
    </derivirana_varijabla>
  </DomainObject.Predmet.OstaliListNazivFormated>
  <DomainObject.Predmet.OstaliListNazivFormatedOIB>
    <izvorni_sadrzaj>
      <item>Berislav Ćavar, OIB 73699948509</item>
    </izvorni_sadrzaj>
    <derivirana_varijabla naziv="DomainObject.Predmet.OstaliListNazivFormatedOIB_1">
      <item>Berislav Ćavar, OIB 73699948509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OMORIKA društvo s ograničenom odgovornošću za trgovinu i usluge</izvorni_sadrzaj>
    <derivirana_varijabla naziv="DomainObject.Predmet.ProtustrankaIDrugi_1">OMORIKA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OMORIKA društvo s ograničenom odgovornošću za trgovinu i usluge, OIB 24297084711, Metova ulica 1, 21217 Kaštel Novi</izvorni_sadrzaj>
    <derivirana_varijabla naziv="DomainObject.Predmet.ProtustrankaIDrugiAdressOIB_1">OMORIKA društvo s ograničenom odgovornošću za trgovinu i usluge, OIB 24297084711, Metova ulica 1,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OMORIKA društvo s ograničenom odgovornošću za trgovinu i usluge</item>
      <item>FINANCIJSKA AGENCIJA, RC SPLIT</item>
      <item>Berislav Ćavar</item>
    </izvorni_sadrzaj>
    <derivirana_varijabla naziv="DomainObject.Predmet.SudioniciListNaziv_1">
      <item>OMORIKA društvo s ograničenom odgovornošću za trgovinu i usluge</item>
      <item>FINANCIJSKA AGENCIJA, RC SPLIT</item>
      <item>Berislav Ćavar</item>
    </derivirana_varijabla>
  </DomainObject.Predmet.SudioniciListNaziv>
  <DomainObject.Predmet.SudioniciListAdressOIB>
    <izvorni_sadrzaj>
      <item>OMORIKA društvo s ograničenom odgovornošću za trgovinu i usluge, OIB 24297084711, Metova ulica 1,21217 Kaštel Novi</item>
      <item>FINANCIJSKA AGENCIJA, RC SPLIT, OIB 85821130368, Mažuranićevo šetalište 24 b,21000 Split</item>
      <item>Berislav Ćavar, OIB 73699948509, Fra. Didaka Buntića 0,Široki Brijeg</item>
    </izvorni_sadrzaj>
    <derivirana_varijabla naziv="DomainObject.Predmet.SudioniciListAdressOIB_1">
      <item>OMORIKA društvo s ograničenom odgovornošću za trgovinu i usluge, OIB 24297084711, Metova ulica 1,21217 Kaštel Novi</item>
      <item>FINANCIJSKA AGENCIJA, RC SPLIT, OIB 85821130368, Mažuranićevo šetalište 24 b,21000 Split</item>
      <item>Berislav Ćavar, OIB 73699948509, Fra. Didaka Buntića 0,Široki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24297084711</item>
      <item>, OIB 85821130368</item>
      <item>, OIB 73699948509</item>
    </izvorni_sadrzaj>
    <derivirana_varijabla naziv="DomainObject.Predmet.SudioniciListNazivOIB_1">
      <item>, OIB 24297084711</item>
      <item>, OIB 85821130368</item>
      <item>, OIB 73699948509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01400-94BB-4820-B796-A6791916F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1648</properties:Characters>
  <properties:Lines>54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2017-10-18T09:19:00Z</dcterms:created>
  <dc:creator>Mara Marčinko</dc:creator>
  <cp:lastModifiedBy>Mara Marčinko</cp:lastModifiedBy>
  <cp:lastPrinted>2017-10-18T09:27:00Z</cp:lastPrinted>
  <dcterms:modified xmlns:xsi="http://www.w3.org/2001/XMLSchema-instance" xsi:type="dcterms:W3CDTF">2017-10-18T09:37:00Z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