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dc87" w14:paraId="401dc87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D278AD">
        <w:rPr>
          <w:rFonts w:cs="Times New Roman"/>
        </w:rPr>
        <w:t>RUDMAN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D278AD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D278AD">
        <w:rPr>
          <w:rFonts w:cs="Times New Roman"/>
        </w:rPr>
        <w:t>Matice Hrvatske 4</w:t>
      </w:r>
      <w:r w:rsidR="000B778A">
        <w:rPr>
          <w:rFonts w:cs="Times New Roman"/>
        </w:rPr>
        <w:t xml:space="preserve">, OIB: </w:t>
      </w:r>
      <w:r w:rsidR="00D278AD" w:rsidRPr="00D278AD">
        <w:rPr>
          <w:rFonts w:cs="Times New Roman"/>
        </w:rPr>
        <w:t>65272581253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D278AD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D278AD">
        <w:t>Stjepan Rudman, Ivanovec, Josipa Slavenskog 64</w:t>
      </w:r>
      <w:r w:rsidR="000C01D3">
        <w:t xml:space="preserve">, </w:t>
      </w:r>
    </w:p>
    <w:p w:rsidRDefault="009C304A" w:rsidP="00D278A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D278AD" w:rsidRPr="00D278AD">
        <w:rPr>
          <w:rFonts w:cs="Times New Roman"/>
        </w:rPr>
        <w:t>RUDMAN d.o.o., Čakovec, Mat</w:t>
      </w:r>
      <w:r w:rsidR="00D278AD">
        <w:rPr>
          <w:rFonts w:cs="Times New Roman"/>
        </w:rPr>
        <w:t>ice Hrvatske 4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D278AD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D278AD" w:rsidRPr="00D278AD">
        <w:t>Stjepan</w:t>
      </w:r>
      <w:r w:rsidR="00D278AD">
        <w:t>u</w:t>
      </w:r>
      <w:r w:rsidR="00D278AD" w:rsidRPr="00D278AD">
        <w:t xml:space="preserve"> Rudman</w:t>
      </w:r>
      <w:r w:rsidR="00D278AD">
        <w:t>u</w:t>
      </w:r>
      <w:r w:rsidR="00D278AD" w:rsidRPr="00D278AD">
        <w:t>, Ivanovec, Josipa Slavenskog 64</w:t>
      </w:r>
      <w:r w:rsidR="001E7E3C">
        <w:t>,</w:t>
      </w:r>
      <w:r w:rsidR="00B520FB">
        <w:t xml:space="preserve"> OIB: </w:t>
      </w:r>
      <w:r w:rsidR="00D278AD">
        <w:t>23262141972</w:t>
      </w:r>
      <w:r w:rsidR="00FA69C2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FA69C2">
        <w:t>8</w:t>
      </w:r>
      <w:r w:rsidR="00F540FD">
        <w:t>,</w:t>
      </w:r>
      <w:r w:rsidR="00D278AD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D278AD" w:rsidRPr="00D278AD">
        <w:rPr>
          <w:rFonts w:cs="Times New Roman"/>
        </w:rPr>
        <w:t>RUDMAN d.o.o., Čakovec, Matice Hrvatske 4, OIB: 65272581253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E0098A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D278A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D278AD" w:rsidRPr="00D278AD">
        <w:rPr>
          <w:rFonts w:cs="Times New Roman"/>
        </w:rPr>
        <w:t>RUDMAN d.o.o., Čakovec, Mat</w:t>
      </w:r>
      <w:r w:rsidR="00D278AD">
        <w:rPr>
          <w:rFonts w:cs="Times New Roman"/>
        </w:rPr>
        <w:t xml:space="preserve">ice Hrvatske 4, </w:t>
      </w:r>
    </w:p>
    <w:p w:rsidRDefault="009C304A" w:rsidP="00FA69C2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D278AD">
        <w:t>Stjepan Rudman, Ivanovec, Josipa Slavenskog 64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375" w:rsidP="009C304A" w:rsidR="00D75375">
      <w:r>
        <w:separator/>
      </w:r>
    </w:p>
  </w:endnote>
  <w:endnote w:id="0" w:type="continuationSeparator">
    <w:p w:rsidRDefault="00D75375" w:rsidP="009C304A" w:rsidR="00D75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375" w:rsidP="009C304A" w:rsidR="00D75375">
      <w:r>
        <w:separator/>
      </w:r>
    </w:p>
  </w:footnote>
  <w:footnote w:id="0" w:type="continuationSeparator">
    <w:p w:rsidRDefault="00D75375" w:rsidP="009C304A" w:rsidR="00D75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98A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278AD">
      <w:t>595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278AD">
      <w:t>595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32D22"/>
    <w:rsid w:val="002D4338"/>
    <w:rsid w:val="003B27E7"/>
    <w:rsid w:val="003D3CE4"/>
    <w:rsid w:val="003E6696"/>
    <w:rsid w:val="003F2BFE"/>
    <w:rsid w:val="00444475"/>
    <w:rsid w:val="00454D75"/>
    <w:rsid w:val="00473E94"/>
    <w:rsid w:val="00503444"/>
    <w:rsid w:val="0051326E"/>
    <w:rsid w:val="00543EDA"/>
    <w:rsid w:val="00584C46"/>
    <w:rsid w:val="005B55CC"/>
    <w:rsid w:val="00607FE8"/>
    <w:rsid w:val="00660159"/>
    <w:rsid w:val="00697888"/>
    <w:rsid w:val="0070393A"/>
    <w:rsid w:val="007A1A7C"/>
    <w:rsid w:val="007E17E0"/>
    <w:rsid w:val="007E3E47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D2586"/>
    <w:rsid w:val="00CF272A"/>
    <w:rsid w:val="00D16253"/>
    <w:rsid w:val="00D278AD"/>
    <w:rsid w:val="00D729C9"/>
    <w:rsid w:val="00D75375"/>
    <w:rsid w:val="00DA75A3"/>
    <w:rsid w:val="00E0098A"/>
    <w:rsid w:val="00E17672"/>
    <w:rsid w:val="00E62806"/>
    <w:rsid w:val="00F07B51"/>
    <w:rsid w:val="00F540FD"/>
    <w:rsid w:val="00F740FE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00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00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za stečajnog postupka</izvorni_sadrzaj>
    <derivirana_varijabla naziv="DomainObject.Predmet.Opis_1">Prijedlog za otvaranje za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RUDMAN d.o.o. za građevinarstvo i usluge</izvorni_sadrzaj>
    <derivirana_varijabla naziv="DomainObject.Predmet.ProtustrankaFormated_1">  RUDMAN d.o.o. za građevinarstvo i usluge</derivirana_varijabla>
  </DomainObject.Predmet.ProtustrankaFormated>
  <DomainObject.Predmet.ProtustrankaFormatedOIB>
    <izvorni_sadrzaj>  RUDMAN d.o.o. za građevinarstvo i usluge, OIB 65272581253</izvorni_sadrzaj>
    <derivirana_varijabla naziv="DomainObject.Predmet.ProtustrankaFormatedOIB_1">  RUDMAN d.o.o. za građevinarstvo i usluge, OIB 65272581253</derivirana_varijabla>
  </DomainObject.Predmet.ProtustrankaFormatedOIB>
  <DomainObject.Predmet.ProtustrankaFormatedWithAdress>
    <izvorni_sadrzaj> RUDMAN d.o.o. za građevinarstvo i usluge, Matice Hrvatske 4, 40000 Čakovec</izvorni_sadrzaj>
    <derivirana_varijabla naziv="DomainObject.Predmet.ProtustrankaFormatedWithAdress_1"> RUDMAN d.o.o. za građevinarstvo i usluge, Matice Hrvatske 4, 40000 Čakovec</derivirana_varijabla>
  </DomainObject.Predmet.ProtustrankaFormatedWithAdress>
  <DomainObject.Predmet.ProtustrankaFormatedWithAdressOIB>
    <izvorni_sadrzaj> RUDMAN d.o.o. za građevinarstvo i usluge, OIB 65272581253, Matice Hrvatske 4, 40000 Čakovec</izvorni_sadrzaj>
    <derivirana_varijabla naziv="DomainObject.Predmet.ProtustrankaFormatedWithAdressOIB_1"> RUDMAN d.o.o. za građevinarstvo i usluge, OIB 65272581253, Matice Hrvatske 4, 40000 Čakovec</derivirana_varijabla>
  </DomainObject.Predmet.ProtustrankaFormatedWithAdressOIB>
  <DomainObject.Predmet.ProtustrankaWithAdress>
    <izvorni_sadrzaj>RUDMAN d.o.o. za građevinarstvo i usluge Matice Hrvatske 4, 40000 Čakovec</izvorni_sadrzaj>
    <derivirana_varijabla naziv="DomainObject.Predmet.ProtustrankaWithAdress_1">RUDMAN d.o.o. za građevinarstvo i usluge Matice Hrvatske 4, 40000 Čakovec</derivirana_varijabla>
  </DomainObject.Predmet.ProtustrankaWithAdress>
  <DomainObject.Predmet.ProtustrankaWithAdressOIB>
    <izvorni_sadrzaj>RUDMAN d.o.o. za građevinarstvo i usluge, OIB 65272581253, Matice Hrvatske 4, 40000 Čakovec</izvorni_sadrzaj>
    <derivirana_varijabla naziv="DomainObject.Predmet.ProtustrankaWithAdressOIB_1">RUDMAN d.o.o. za građevinarstvo i usluge, OIB 65272581253, Matice Hrvatske 4, 40000 Čakovec</derivirana_varijabla>
  </DomainObject.Predmet.ProtustrankaWithAdressOIB>
  <DomainObject.Predmet.ProtustrankaNazivFormated>
    <izvorni_sadrzaj>RUDMAN d.o.o. za građevinarstvo i usluge</izvorni_sadrzaj>
    <derivirana_varijabla naziv="DomainObject.Predmet.ProtustrankaNazivFormated_1">RUDMAN d.o.o. za građevinarstvo i usluge</derivirana_varijabla>
  </DomainObject.Predmet.ProtustrankaNazivFormated>
  <DomainObject.Predmet.ProtustrankaNazivFormatedOIB>
    <izvorni_sadrzaj>RUDMAN d.o.o. za građevinarstvo i usluge, OIB 65272581253</izvorni_sadrzaj>
    <derivirana_varijabla naziv="DomainObject.Predmet.ProtustrankaNazivFormatedOIB_1">RUDMAN d.o.o. za građevinarstvo i usluge, OIB 65272581253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12427.82</izvorni_sadrzaj>
    <derivirana_varijabla naziv="DomainObject.Predmet.TrenutnaVrijednost_1">12427.82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RUDMAN d.o.o. za građevinarstvo i usluge</item>
    </izvorni_sadrzaj>
    <derivirana_varijabla naziv="DomainObject.Predmet.ProtuStrankaListFormated_1">
      <item>RUDMAN d.o.o. za građevinarstvo i usluge</item>
    </derivirana_varijabla>
  </DomainObject.Predmet.ProtuStrankaListFormated>
  <DomainObject.Predmet.ProtuStrankaListFormatedOIB>
    <izvorni_sadrzaj>
      <item>RUDMAN d.o.o. za građevinarstvo i usluge, OIB 65272581253</item>
    </izvorni_sadrzaj>
    <derivirana_varijabla naziv="DomainObject.Predmet.ProtuStrankaListFormatedOIB_1">
      <item>RUDMAN d.o.o. za građevinarstvo i usluge, OIB 65272581253</item>
    </derivirana_varijabla>
  </DomainObject.Predmet.ProtuStrankaListFormatedOIB>
  <DomainObject.Predmet.ProtuStrankaListFormatedWithAdress>
    <izvorni_sadrzaj>
      <item>RUDMAN d.o.o. za građevinarstvo i usluge, Matice Hrvatske 4, 40000 Čakovec</item>
    </izvorni_sadrzaj>
    <derivirana_varijabla naziv="DomainObject.Predmet.ProtuStrankaListFormatedWithAdress_1">
      <item>RUDMAN d.o.o. za građevinarstvo i usluge, Matice Hrvatske 4, 40000 Čakovec</item>
    </derivirana_varijabla>
  </DomainObject.Predmet.ProtuStrankaListFormatedWithAdress>
  <DomainObject.Predmet.ProtuStrankaListFormatedWithAdressOIB>
    <izvorni_sadrzaj>
      <item>RUDMAN d.o.o. za građevinarstvo i usluge, OIB 65272581253, Matice Hrvatske 4, 40000 Čakovec</item>
    </izvorni_sadrzaj>
    <derivirana_varijabla naziv="DomainObject.Predmet.ProtuStrankaListFormatedWithAdressOIB_1">
      <item>RUDMAN d.o.o. za građevinarstvo i usluge, OIB 65272581253, Matice Hrvatske 4, 40000 Čakovec</item>
    </derivirana_varijabla>
  </DomainObject.Predmet.ProtuStrankaListFormatedWithAdressOIB>
  <DomainObject.Predmet.ProtuStrankaListNazivFormated>
    <izvorni_sadrzaj>
      <item>RUDMAN d.o.o. za građevinarstvo i usluge</item>
    </izvorni_sadrzaj>
    <derivirana_varijabla naziv="DomainObject.Predmet.ProtuStrankaListNazivFormated_1">
      <item>RUDMAN d.o.o. za građevinarstvo i usluge</item>
    </derivirana_varijabla>
  </DomainObject.Predmet.ProtuStrankaListNazivFormated>
  <DomainObject.Predmet.ProtuStrankaListNazivFormatedOIB>
    <izvorni_sadrzaj>
      <item>RUDMAN d.o.o. za građevinarstvo i usluge, OIB 65272581253</item>
    </izvorni_sadrzaj>
    <derivirana_varijabla naziv="DomainObject.Predmet.ProtuStrankaListNazivFormatedOIB_1">
      <item>RUDMAN d.o.o. za građevinarstvo i usluge, OIB 65272581253</item>
    </derivirana_varijabla>
  </DomainObject.Predmet.ProtuStrankaListNazivFormatedOIB>
  <DomainObject.Predmet.OstaliListFormated>
    <izvorni_sadrzaj>
      <item>Sudski registar</item>
      <item>Stjepan Rudman</item>
    </izvorni_sadrzaj>
    <derivirana_varijabla naziv="DomainObject.Predmet.OstaliListFormated_1">
      <item>Sudski registar</item>
      <item>Stjepan Rudman</item>
    </derivirana_varijabla>
  </DomainObject.Predmet.OstaliListFormated>
  <DomainObject.Predmet.OstaliListFormatedOIB>
    <izvorni_sadrzaj>
      <item>Sudski registar</item>
      <item>Stjepan Rudman, OIB 23262141972</item>
    </izvorni_sadrzaj>
    <derivirana_varijabla naziv="DomainObject.Predmet.OstaliListFormatedOIB_1">
      <item>Sudski registar</item>
      <item>Stjepan Rudman, OIB 23262141972</item>
    </derivirana_varijabla>
  </DomainObject.Predmet.OstaliListFormatedOIB>
  <DomainObject.Predmet.OstaliListFormatedWithAdress>
    <izvorni_sadrzaj>
      <item>Sudski registar</item>
      <item>Stjepan Rudman</item>
    </izvorni_sadrzaj>
    <derivirana_varijabla naziv="DomainObject.Predmet.OstaliListFormatedWithAdress_1">
      <item>Sudski registar</item>
      <item>Stjepan Rudman</item>
    </derivirana_varijabla>
  </DomainObject.Predmet.OstaliListFormatedWithAdress>
  <DomainObject.Predmet.OstaliListFormatedWithAdressOIB>
    <izvorni_sadrzaj>
      <item>Sudski registar</item>
      <item>Stjepan Rudman, OIB 23262141972</item>
    </izvorni_sadrzaj>
    <derivirana_varijabla naziv="DomainObject.Predmet.OstaliListFormatedWithAdressOIB_1">
      <item>Sudski registar</item>
      <item>Stjepan Rudman, OIB 23262141972</item>
    </derivirana_varijabla>
  </DomainObject.Predmet.OstaliListFormatedWithAdressOIB>
  <DomainObject.Predmet.OstaliListNazivFormated>
    <izvorni_sadrzaj>
      <item>Sudski registar</item>
      <item>Stjepan Rudman</item>
    </izvorni_sadrzaj>
    <derivirana_varijabla naziv="DomainObject.Predmet.OstaliListNazivFormated_1">
      <item>Sudski registar</item>
      <item>Stjepan Rudman</item>
    </derivirana_varijabla>
  </DomainObject.Predmet.OstaliListNazivFormated>
  <DomainObject.Predmet.OstaliListNazivFormatedOIB>
    <izvorni_sadrzaj>
      <item>Sudski registar</item>
      <item>Stjepan Rudman, OIB 23262141972</item>
    </izvorni_sadrzaj>
    <derivirana_varijabla naziv="DomainObject.Predmet.OstaliListNazivFormatedOIB_1">
      <item>Sudski registar</item>
      <item>Stjepan Rudman, OIB 23262141972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RUDMAN d.o.o. za građevinarstvo i usluge</izvorni_sadrzaj>
    <derivirana_varijabla naziv="DomainObject.Predmet.ProtustrankaIDrugi_1">RUDMAN d.o.o. za građevinarstvo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RUDMAN d.o.o. za građevinarstvo i usluge, OIB 65272581253, Matice Hrvatske 4, 40000 Čakovec</izvorni_sadrzaj>
    <derivirana_varijabla naziv="DomainObject.Predmet.ProtustrankaIDrugiAdressOIB_1">RUDMAN d.o.o. za građevinarstvo i usluge, OIB 65272581253, Matice Hrvatske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RUDMAN d.o.o. za građevinarstvo i usluge</item>
      <item>Sudski registar</item>
      <item>Stjepan Rudman</item>
    </izvorni_sadrzaj>
    <derivirana_varijabla naziv="DomainObject.Predmet.SudioniciListNaziv_1">
      <item>Financijska agencija</item>
      <item>RUDMAN d.o.o. za građevinarstvo i usluge</item>
      <item>Sudski registar</item>
      <item>Stjepan Rudman</item>
    </derivirana_varijabla>
  </DomainObject.Predmet.SudioniciListNaziv>
  <DomainObject.Predmet.SudioniciListAdressOIB>
    <izvorni_sadrzaj>
      <item>Financijska agencija, OIB 85821130368</item>
      <item>RUDMAN d.o.o. za građevinarstvo i usluge, OIB 65272581253, Matice Hrvatske 4,40000 Čakovec</item>
      <item>Sudski registar</item>
      <item>Stjepan Rudman, OIB 23262141972</item>
    </izvorni_sadrzaj>
    <derivirana_varijabla naziv="DomainObject.Predmet.SudioniciListAdressOIB_1">
      <item>Financijska agencija, OIB 85821130368</item>
      <item>RUDMAN d.o.o. za građevinarstvo i usluge, OIB 65272581253, Matice Hrvatske 4,40000 Čakovec</item>
      <item>Sudski registar</item>
      <item>Stjepan Rudman, OIB 23262141972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65272581253</item>
      <item>, OIB null</item>
      <item>, OIB 23262141972</item>
    </izvorni_sadrzaj>
    <derivirana_varijabla naziv="DomainObject.Predmet.SudioniciListNazivOIB_1">
      <item>, OIB 85821130368</item>
      <item>, OIB 65272581253</item>
      <item>, OIB null</item>
      <item>, OIB 23262141972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1882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2016-09-02T10:39:00Z</dcterms:created>
  <dc:creator>Lea Rogina</dc:creator>
  <cp:lastModifiedBy>Nevenka Vuković</cp:lastModifiedBy>
  <cp:lastPrinted>2016-09-02T10:43:00Z</cp:lastPrinted>
  <dcterms:modified xmlns:xsi="http://www.w3.org/2001/XMLSchema-instance" xsi:type="dcterms:W3CDTF">2016-09-02T10:44:00Z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