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796d" w14:paraId="78b796d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83CEC">
        <w:rPr>
          <w:lang w:val="hr-HR"/>
        </w:rPr>
        <w:t>St-292</w:t>
      </w:r>
      <w:r w:rsidR="00802B00">
        <w:rPr>
          <w:lang w:val="hr-HR"/>
        </w:rPr>
        <w:t>/16</w:t>
      </w:r>
      <w:r w:rsidR="00883CEC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883CEC">
        <w:t xml:space="preserve"> TIRKIZ</w:t>
      </w:r>
      <w:r w:rsidR="006666AA">
        <w:t xml:space="preserve"> </w:t>
      </w:r>
      <w:r w:rsidR="00883CEC">
        <w:t>j.d.o.o., OIB: 87997446021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883CEC">
        <w:t>dištem u Jalkovečka ulica 100a</w:t>
      </w:r>
      <w:r w:rsidR="002F24AF">
        <w:t>,</w:t>
      </w:r>
      <w:r w:rsidR="00802B00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802B00">
        <w:t>16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83CEC">
        <w:t>TIRKIZ j.d.o.o., OIB: 87997446021 sa sjedištem u Jalkovečka ulica 100a, 42000 Varaždin</w:t>
      </w:r>
      <w:r w:rsidR="00883CE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</w:t>
      </w:r>
      <w:r w:rsidR="00883CEC">
        <w:rPr>
          <w:lang w:val="hr-HR"/>
        </w:rPr>
        <w:t>. rujna 2015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83CEC">
        <w:t>6.201,89</w:t>
      </w:r>
      <w:r w:rsidR="00883CEC">
        <w:rPr>
          <w:lang w:val="hr-HR"/>
        </w:rPr>
        <w:t xml:space="preserve"> </w:t>
      </w:r>
      <w:r w:rsidR="00124D25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883CEC" w:rsidRPr="00883CEC">
        <w:t xml:space="preserve"> </w:t>
      </w:r>
      <w:r w:rsidR="00883CEC">
        <w:t>TIRKIZ j.d.o.o., OIB: 87997446021 sa sjedištem u Jalkovečka ulica 100a,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883CEC">
        <w:rPr>
          <w:lang w:val="hr-HR"/>
        </w:rPr>
        <w:t>ana 2</w:t>
      </w:r>
      <w:r w:rsidR="006666AA">
        <w:rPr>
          <w:lang w:val="hr-HR"/>
        </w:rPr>
        <w:t>2</w:t>
      </w:r>
      <w:r w:rsidR="00802B00">
        <w:rPr>
          <w:lang w:val="hr-HR"/>
        </w:rPr>
        <w:t>.0</w:t>
      </w:r>
      <w:r w:rsidR="006666AA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883CEC" w:rsidRPr="00883CEC">
        <w:t xml:space="preserve"> </w:t>
      </w:r>
      <w:r w:rsidR="00883CEC">
        <w:t>TIRKIZ j.d.o.o., OIB: 87997446021 sa sjedištem u Jalkovečka ulica 100a, 42000 Varaždin</w:t>
      </w:r>
      <w:r w:rsidR="00A6156C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883CEC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883CEC">
        <w:t>iznosu od 6.201,89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2B00">
        <w:rPr>
          <w:lang w:val="hr-HR"/>
        </w:rPr>
        <w:t>16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74FD7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0B8" w:rsidP="007F64E0" w:rsidR="00F770B8">
      <w:r>
        <w:separator/>
      </w:r>
    </w:p>
  </w:endnote>
  <w:endnote w:id="0" w:type="continuationSeparator">
    <w:p w:rsidRDefault="00F770B8" w:rsidP="007F64E0" w:rsidR="00F77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0B8" w:rsidP="007F64E0" w:rsidR="00F770B8">
      <w:r>
        <w:separator/>
      </w:r>
    </w:p>
  </w:footnote>
  <w:footnote w:id="0" w:type="continuationSeparator">
    <w:p w:rsidRDefault="00F770B8" w:rsidP="007F64E0" w:rsidR="00F77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83CEC">
      <w:rPr>
        <w:lang w:val="hr-HR"/>
      </w:rPr>
      <w:t>St-292</w:t>
    </w:r>
    <w:r w:rsidR="00802B00">
      <w:rPr>
        <w:lang w:val="hr-HR"/>
      </w:rPr>
      <w:t>/16</w:t>
    </w:r>
    <w:r w:rsidR="00883CEC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7034" w:rsidRPr="00D87034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24D25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0442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3CE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6156C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034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770B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7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7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jednostavno društvo s ograničenom odgovornošću za usluge</izvorni_sadrzaj>
    <derivirana_varijabla naziv="DomainObject.Predmet.ProtustrankaFormated_1">  TIRKIZ jednostavno društvo s ograničenom odgovornošću za usluge</derivirana_varijabla>
  </DomainObject.Predmet.ProtustrankaFormated>
  <DomainObject.Predmet.ProtustrankaFormatedOIB>
    <izvorni_sadrzaj>  TIRKIZ jednostavno društvo s ograničenom odgovornošću za usluge, OIB 87997446021</izvorni_sadrzaj>
    <derivirana_varijabla naziv="DomainObject.Predmet.ProtustrankaFormatedOIB_1">  TIRKIZ jednostavno društvo s ograničenom odgovornošću za usluge, OIB 87997446021</derivirana_varijabla>
  </DomainObject.Predmet.ProtustrankaFormatedOIB>
  <DomainObject.Predmet.ProtustrankaFormatedWithAdress>
    <izvorni_sadrzaj> TIRKIZ jednostavno društvo s ograničenom odgovornošću za usluge, Jalkovečka ulica 100a, 42000 Varaždin</izvorni_sadrzaj>
    <derivirana_varijabla naziv="DomainObject.Predmet.ProtustrankaFormatedWithAdress_1"> TIRKIZ jednostavno društvo s ograničenom odgovornošću za usluge, Jalkovečka ulica 100a, 42000 Varaždin</derivirana_varijabla>
  </DomainObject.Predmet.ProtustrankaFormatedWithAdress>
  <DomainObject.Predmet.ProtustrankaFormatedWithAdressOIB>
    <izvorni_sadrzaj> TIRKIZ jednostavno društvo s ograničenom odgovornošću za usluge, OIB 87997446021, Jalkovečka ulica 100a, 42000 Varaždin</izvorni_sadrzaj>
    <derivirana_varijabla naziv="DomainObject.Predmet.ProtustrankaFormatedWithAdressOIB_1"> TIRKIZ jednostavno društvo s ograničenom odgovornošću za usluge, OIB 87997446021, Jalkovečka ulica 100a, 42000 Varaždin</derivirana_varijabla>
  </DomainObject.Predmet.ProtustrankaFormatedWithAdressOIB>
  <DomainObject.Predmet.ProtustrankaWithAdress>
    <izvorni_sadrzaj>TIRKIZ jednostavno društvo s ograničenom odgovornošću za usluge Jalkovečka ulica 100a, 42000 Varaždin</izvorni_sadrzaj>
    <derivirana_varijabla naziv="DomainObject.Predmet.ProtustrankaWithAdress_1">TIRKIZ jednostavno društvo s ograničenom odgovornošću za usluge Jalkovečka ulica 100a, 42000 Varaždin</derivirana_varijabla>
  </DomainObject.Predmet.ProtustrankaWithAdress>
  <DomainObject.Predmet.ProtustrankaWithAdressOIB>
    <izvorni_sadrzaj>TIRKIZ jednostavno društvo s ograničenom odgovornošću za usluge, OIB 87997446021, Jalkovečka ulica 100a, 42000 Varaždin</izvorni_sadrzaj>
    <derivirana_varijabla naziv="DomainObject.Predmet.ProtustrankaWithAdressOIB_1">TIRKIZ jednostavno društvo s ograničenom odgovornošću za usluge, OIB 87997446021, Jalkovečka ulica 100a, 42000 Varaždin</derivirana_varijabla>
  </DomainObject.Predmet.ProtustrankaWithAdressOIB>
  <DomainObject.Predmet.ProtustrankaNazivFormated>
    <izvorni_sadrzaj>TIRKIZ jednostavno društvo s ograničenom odgovornošću za usluge</izvorni_sadrzaj>
    <derivirana_varijabla naziv="DomainObject.Predmet.ProtustrankaNazivFormated_1">TIRKIZ jednostavno društvo s ograničenom odgovornošću za usluge</derivirana_varijabla>
  </DomainObject.Predmet.ProtustrankaNazivFormated>
  <DomainObject.Predmet.ProtustrankaNazivFormatedOIB>
    <izvorni_sadrzaj>TIRKIZ jednostavno društvo s ograničenom odgovornošću za usluge, OIB 87997446021</izvorni_sadrzaj>
    <derivirana_varijabla naziv="DomainObject.Predmet.ProtustrankaNazivFormatedOIB_1">TIRKIZ jednostavno društvo s ograničenom odgovornošću za usluge, OIB 87997446021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6201.89</izvorni_sadrzaj>
    <derivirana_varijabla naziv="DomainObject.Predmet.TrenutnaVrijednost_1">6201.89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TIRKIZ jednostavno društvo s ograničenom odgovornošću za usluge</item>
    </izvorni_sadrzaj>
    <derivirana_varijabla naziv="DomainObject.Predmet.ProtuStrankaListFormated_1">
      <item>TIRKIZ jednostavno društvo s ograničenom odgovornošću za usluge</item>
    </derivirana_varijabla>
  </DomainObject.Predmet.ProtuStrankaListFormated>
  <DomainObject.Predmet.ProtuStrankaListFormatedOIB>
    <izvorni_sadrzaj>
      <item>TIRKIZ jednostavno društvo s ograničenom odgovornošću za usluge, OIB 87997446021</item>
    </izvorni_sadrzaj>
    <derivirana_varijabla naziv="DomainObject.Predmet.ProtuStrankaListFormatedOIB_1">
      <item>TIRKIZ jednostavno društvo s ograničenom odgovornošću za usluge, OIB 87997446021</item>
    </derivirana_varijabla>
  </DomainObject.Predmet.ProtuStrankaListFormatedOIB>
  <DomainObject.Predmet.ProtuStrankaListFormatedWithAdress>
    <izvorni_sadrzaj>
      <item>TIRKIZ jednostavno društvo s ograničenom odgovornošću za usluge, Jalkovečka ulica 100a, 42000 Varaždin</item>
    </izvorni_sadrzaj>
    <derivirana_varijabla naziv="DomainObject.Predmet.ProtuStrankaListFormatedWithAdress_1">
      <item>TIRKIZ jednostavno društvo s ograničenom odgovornošću za usluge, Jalkovečka ulica 100a, 42000 Varaždin</item>
    </derivirana_varijabla>
  </DomainObject.Predmet.ProtuStrankaListFormatedWithAdress>
  <DomainObject.Predmet.ProtuStrankaListFormatedWithAdressOIB>
    <izvorni_sadrzaj>
      <item>TIRKIZ jednostavno društvo s ograničenom odgovornošću za usluge, OIB 87997446021, Jalkovečka ulica 100a, 42000 Varaždin</item>
    </izvorni_sadrzaj>
    <derivirana_varijabla naziv="DomainObject.Predmet.ProtuStrankaListFormatedWithAdressOIB_1">
      <item>TIRKIZ jednostavno društvo s ograničenom odgovornošću za usluge, OIB 87997446021, Jalkovečka ulica 100a, 42000 Varaždin</item>
    </derivirana_varijabla>
  </DomainObject.Predmet.ProtuStrankaListFormatedWithAdressOIB>
  <DomainObject.Predmet.ProtuStrankaListNazivFormated>
    <izvorni_sadrzaj>
      <item>TIRKIZ jednostavno društvo s ograničenom odgovornošću za usluge</item>
    </izvorni_sadrzaj>
    <derivirana_varijabla naziv="DomainObject.Predmet.ProtuStrankaListNazivFormated_1">
      <item>TIRKIZ jednostavno društvo s ograničenom odgovornošću za usluge</item>
    </derivirana_varijabla>
  </DomainObject.Predmet.ProtuStrankaListNazivFormated>
  <DomainObject.Predmet.ProtuStrankaListNazivFormatedOIB>
    <izvorni_sadrzaj>
      <item>TIRKIZ jednostavno društvo s ograničenom odgovornošću za usluge, OIB 87997446021</item>
    </izvorni_sadrzaj>
    <derivirana_varijabla naziv="DomainObject.Predmet.ProtuStrankaListNazivFormatedOIB_1">
      <item>TIRKIZ jednostavno društvo s ograničenom odgovornošću za usluge, OIB 87997446021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TIRKIZ jednostavno društvo s ograničenom odgovornošću za usluge</izvorni_sadrzaj>
    <derivirana_varijabla naziv="DomainObject.Predmet.ProtustrankaIDrugi_1">TIRKIZ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TIRKIZ jednostavno društvo s ograničenom odgovornošću za usluge, OIB 87997446021, Jalkovečka ulica 100a, 42000 Varaždin</izvorni_sadrzaj>
    <derivirana_varijabla naziv="DomainObject.Predmet.ProtustrankaIDrugiAdressOIB_1">TIRKIZ jednostavno društvo s ograničenom odgovornošću za usluge, OIB 87997446021, Jalkovečka ulica 100a,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TIRKIZ jednostavno društvo s ograničenom odgovornošću za usluge</item>
      <item>E-oglasna ploča</item>
      <item>Sudski registar</item>
    </izvorni_sadrzaj>
    <derivirana_varijabla naziv="DomainObject.Predmet.SudioniciListNaziv_1">
      <item>Financijska agencija</item>
      <item>TIRKIZ jednostavno društvo s ograničenom odgovornošću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TIRKIZ jednostavno društvo s ograničenom odgovornošću za usluge, OIB 87997446021, Jalkovečka ulica 100a,42000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TIRKIZ jednostavno društvo s ograničenom odgovornošću za usluge, OIB 87997446021, Jalkovečka ulica 100a,42000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87997446021</item>
      <item>, OIB null</item>
      <item>, OIB null</item>
    </izvorni_sadrzaj>
    <derivirana_varijabla naziv="DomainObject.Predmet.SudioniciListNazivOIB_1">
      <item>, OIB 85821130368</item>
      <item>, OIB 87997446021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2308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2016-03-16T12:26:00Z</dcterms:created>
  <dc:creator>user</dc:creator>
  <cp:lastModifiedBy>Maja Marčec</cp:lastModifiedBy>
  <cp:lastPrinted>2016-02-02T10:52:00Z</cp:lastPrinted>
  <dcterms:modified xmlns:xsi="http://www.w3.org/2001/XMLSchema-instance" xsi:type="dcterms:W3CDTF">2016-03-16T12:59:00Z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