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5a2f6" w14:paraId="ab5a2f6" w:rsidRDefault="00AE649C" w:rsidP="00FA5B5E" w:rsidR="00AE649C" w:rsidRPr="00B76F3C">
      <w:pPr>
        <w:pStyle w:val="Naslov3"/>
        <w15:collapsed w:val="false"/>
      </w:pPr>
    </w:p>
    <w:p w:rsidRDefault="007E70C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E70C5" w:rsidP="007E70C5" w:rsidR="007E70C5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>7. St-537/2015-3.</w:t>
      </w:r>
    </w:p>
    <w:p w:rsidRDefault="007E70C5" w:rsidP="007E70C5" w:rsidR="007E70C5">
      <w:pPr>
        <w:jc w:val="both"/>
        <w:rPr>
          <w:rFonts w:cs="Arial" w:hAnsi="Arial" w:ascii="Arial"/>
          <w:b/>
        </w:rPr>
      </w:pPr>
    </w:p>
    <w:p w:rsidRDefault="007E70C5" w:rsidP="007E70C5" w:rsidR="007E70C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7E70C5" w:rsidP="007E70C5" w:rsidR="007E70C5">
      <w:pPr>
        <w:jc w:val="center"/>
        <w:rPr>
          <w:rFonts w:cs="Arial" w:hAnsi="Arial" w:ascii="Arial"/>
          <w:b/>
        </w:rPr>
      </w:pPr>
    </w:p>
    <w:p w:rsidRDefault="007E70C5" w:rsidP="007E70C5" w:rsidR="007E70C5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7E70C5" w:rsidP="007E70C5" w:rsidR="007E70C5">
      <w:pPr>
        <w:jc w:val="both"/>
        <w:rPr>
          <w:rFonts w:cs="Arial" w:hAnsi="Arial" w:ascii="Arial"/>
        </w:rPr>
      </w:pPr>
    </w:p>
    <w:p w:rsidRDefault="007E70C5" w:rsidP="007E70C5" w:rsidR="007E70C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VIGMA-TRADE d.o.o. za proizvodnju, trgovinu i usluge iz </w:t>
      </w:r>
      <w:proofErr w:type="spellStart"/>
      <w:r>
        <w:rPr>
          <w:rFonts w:cs="Arial" w:hAnsi="Arial" w:ascii="Arial"/>
        </w:rPr>
        <w:t>Vaške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Štrosmajerova</w:t>
      </w:r>
      <w:proofErr w:type="spellEnd"/>
      <w:r>
        <w:rPr>
          <w:rFonts w:cs="Arial" w:hAnsi="Arial" w:ascii="Arial"/>
        </w:rPr>
        <w:t xml:space="preserve"> 53, MBS 010034096, OIB 86083498661, dana 23. veljače 2016. godine  </w:t>
      </w:r>
    </w:p>
    <w:p w:rsidRDefault="007E70C5" w:rsidP="007E70C5" w:rsidR="007E70C5">
      <w:pPr>
        <w:jc w:val="both"/>
        <w:rPr>
          <w:rFonts w:cs="Arial" w:hAnsi="Arial" w:ascii="Arial"/>
        </w:rPr>
      </w:pPr>
    </w:p>
    <w:p w:rsidRDefault="007E70C5" w:rsidP="007E70C5" w:rsidR="007E70C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7E70C5" w:rsidP="007E70C5" w:rsidR="007E70C5">
      <w:pPr>
        <w:jc w:val="both"/>
        <w:rPr>
          <w:rFonts w:cs="Arial" w:hAnsi="Arial" w:ascii="Arial"/>
        </w:rPr>
      </w:pPr>
    </w:p>
    <w:p w:rsidRDefault="007E70C5" w:rsidP="007E70C5" w:rsidR="007E70C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VIGMA-TRADE d.o.o. za proizvodnju, trgovinu i usluge iz </w:t>
      </w:r>
      <w:proofErr w:type="spellStart"/>
      <w:r>
        <w:rPr>
          <w:rFonts w:cs="Arial" w:hAnsi="Arial" w:ascii="Arial"/>
        </w:rPr>
        <w:t>Vaške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Štrosmajerova</w:t>
      </w:r>
      <w:proofErr w:type="spellEnd"/>
      <w:r>
        <w:rPr>
          <w:rFonts w:cs="Arial" w:hAnsi="Arial" w:ascii="Arial"/>
        </w:rPr>
        <w:t xml:space="preserve"> 53, MBS 010034096, OIB 86083498661.</w:t>
      </w:r>
    </w:p>
    <w:p w:rsidRDefault="007E70C5" w:rsidP="007E70C5" w:rsidR="007E70C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MARIJAN DRLJANOVČAN iz </w:t>
      </w:r>
      <w:proofErr w:type="spellStart"/>
      <w:r>
        <w:rPr>
          <w:rFonts w:cs="Arial" w:hAnsi="Arial" w:ascii="Arial"/>
        </w:rPr>
        <w:t>Miholjanca</w:t>
      </w:r>
      <w:proofErr w:type="spellEnd"/>
      <w:r>
        <w:rPr>
          <w:rFonts w:cs="Arial" w:hAnsi="Arial" w:ascii="Arial"/>
        </w:rPr>
        <w:t>, Antuna Mihanovića 131, OIB 49708160625.</w:t>
      </w:r>
    </w:p>
    <w:p w:rsidRDefault="007E70C5" w:rsidP="007E70C5" w:rsidR="007E70C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VIGMA-TRADE d.o.o. za proizvodnju, trgovinu i usluge iz </w:t>
      </w:r>
      <w:proofErr w:type="spellStart"/>
      <w:r>
        <w:rPr>
          <w:rFonts w:cs="Arial" w:hAnsi="Arial" w:ascii="Arial"/>
        </w:rPr>
        <w:t>Vaške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Štrosmajerova</w:t>
      </w:r>
      <w:proofErr w:type="spellEnd"/>
      <w:r>
        <w:rPr>
          <w:rFonts w:cs="Arial" w:hAnsi="Arial" w:ascii="Arial"/>
        </w:rPr>
        <w:t xml:space="preserve"> 53, MBS 010034096, OIB 86083498661.</w:t>
      </w:r>
    </w:p>
    <w:p w:rsidRDefault="007E70C5" w:rsidP="007E70C5" w:rsidR="007E70C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23. veljače 2016. u 12,00 sati, kada je ovo rješenje objavljeno na e-oglasnoj ploči ovoga suda.</w:t>
      </w:r>
    </w:p>
    <w:p w:rsidRDefault="007E70C5" w:rsidP="007E70C5" w:rsidR="007E70C5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7E70C5" w:rsidP="007E70C5" w:rsidR="007E70C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E70C5" w:rsidP="007E70C5" w:rsidR="007E70C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7E70C5" w:rsidP="007E70C5" w:rsidR="007E70C5">
      <w:pPr>
        <w:ind w:firstLine="851"/>
        <w:jc w:val="both"/>
        <w:rPr>
          <w:rFonts w:cs="Arial" w:hAnsi="Arial" w:ascii="Arial"/>
        </w:rPr>
      </w:pPr>
    </w:p>
    <w:p w:rsidRDefault="007E70C5" w:rsidP="007E70C5" w:rsidR="007E70C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7E70C5" w:rsidP="007E70C5" w:rsidR="007E70C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St-537/2015-2., koji je objavljen na mrežnoj stranici e-oglasna ploča Trgovačkog suda u Bjelovaru 31. prosinca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7E70C5" w:rsidP="007E70C5" w:rsidR="007E70C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E70C5" w:rsidP="007E70C5" w:rsidR="007E70C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E70C5" w:rsidP="007E70C5" w:rsidR="007E70C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E70C5" w:rsidP="007E70C5" w:rsidR="007E70C5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E70C5" w:rsidP="007E70C5" w:rsidR="007E70C5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E70C5" w:rsidP="007E70C5" w:rsidR="007E70C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23. veljače 2016. godine</w:t>
      </w:r>
    </w:p>
    <w:p w:rsidRDefault="007E70C5" w:rsidP="007E70C5" w:rsidR="007E70C5">
      <w:pPr>
        <w:rPr>
          <w:rFonts w:cs="Arial" w:hAnsi="Arial" w:ascii="Arial"/>
          <w:b/>
        </w:rPr>
      </w:pPr>
    </w:p>
    <w:p w:rsidRDefault="007E70C5" w:rsidP="007E70C5" w:rsidR="007E70C5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7E70C5" w:rsidP="007E70C5" w:rsidR="007E70C5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7E70C5" w:rsidP="007E70C5" w:rsidR="007E70C5">
      <w:pPr>
        <w:ind w:firstLine="4111"/>
        <w:jc w:val="both"/>
        <w:rPr>
          <w:rFonts w:cs="Arial" w:hAnsi="Arial" w:ascii="Arial"/>
        </w:rPr>
      </w:pPr>
    </w:p>
    <w:p w:rsidRDefault="007E70C5" w:rsidP="007E70C5" w:rsidR="007E70C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7E70C5" w:rsidP="007E70C5" w:rsidR="007E70C5">
      <w:pPr>
        <w:jc w:val="both"/>
        <w:rPr>
          <w:rFonts w:cs="Arial" w:hAnsi="Arial" w:ascii="Arial"/>
        </w:rPr>
      </w:pPr>
    </w:p>
    <w:p w:rsidRDefault="007E70C5" w:rsidP="007E70C5" w:rsidR="007E70C5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7E70C5" w:rsidP="007E70C5" w:rsidR="007E70C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suda- nakon pravomoćnosti </w:t>
      </w:r>
    </w:p>
    <w:p w:rsidRDefault="007E70C5" w:rsidP="007E70C5" w:rsidR="007E70C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7E70C5" w:rsidP="007E70C5" w:rsidR="007E70C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7E70C5" w:rsidP="007E70C5" w:rsidR="007E70C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7E70C5" w:rsidP="007E70C5" w:rsidR="007E70C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7E70C5" w:rsidP="007E70C5" w:rsidR="007E70C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Slatina – putem e-oglasne ploče suda</w:t>
      </w:r>
    </w:p>
    <w:p w:rsidRDefault="007E70C5" w:rsidP="007E70C5" w:rsidR="007E70C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7E70C5" w:rsidP="007E70C5" w:rsidR="007E70C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7E70C5" w:rsidP="007E70C5" w:rsidR="007E70C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7E70C5" w:rsidP="007E70C5" w:rsidR="007E70C5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23.2.2016.g.</w:t>
      </w:r>
    </w:p>
    <w:p w:rsidRDefault="007E70C5" w:rsidP="007E70C5" w:rsidR="007E70C5">
      <w:pPr>
        <w:rPr>
          <w:rFonts w:cs="Arial" w:hAnsi="Arial" w:ascii="Arial"/>
        </w:rPr>
      </w:pPr>
    </w:p>
    <w:p w:rsidRDefault="007E70C5" w:rsidP="007E70C5" w:rsidR="007E70C5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0C5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187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St-537/2015-3</izvorni_sadrzaj>
    <derivirana_varijabla naziv="DomainObject.Oznaka_1">St-537/2015-3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St-537/2015</izvorni_sadrzaj>
    <derivirana_varijabla naziv="DomainObject.Predmet.OznakaBroj_1">St-537/2015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VIGMA-TRADE društvo s ograničenom odgovornošću za proizvodnju, trgovinu i usluge, Vaška zastupanog po punomoćniku VLADIMIR BABIĆ</izvorni_sadrzaj>
    <derivirana_varijabla naziv="DomainObject.Predmet.ProtustrankaFormated_1">  VIGMA-TRADE društvo s ograničenom odgovornošću za proizvodnju, trgovinu i usluge, Vaška zastupanog po punomoćniku VLADIMIR BABIĆ</derivirana_varijabla>
  </DomainObject.Predmet.ProtustrankaFormated>
  <DomainObject.Predmet.ProtustrankaFormatedOIB>
    <izvorni_sadrzaj>  VIGMA-TRADE društvo s ograničenom odgovornošću za proizvodnju, trgovinu i usluge, Vaška, OIB 86083498661 zastupanog po punomoćniku VLADIMIR BABIĆ</izvorni_sadrzaj>
    <derivirana_varijabla naziv="DomainObject.Predmet.ProtustrankaFormatedOIB_1">  VIGMA-TRADE društvo s ograničenom odgovornošću za proizvodnju, trgovinu i usluge, Vaška, OIB 86083498661 zastupanog po punomoćniku VLADIMIR BABIĆ</derivirana_varijabla>
  </DomainObject.Predmet.ProtustrankaFormatedOIB>
  <DomainObject.Predmet.ProtustrankaFormatedWithAdress>
    <izvorni_sadrzaj> VIGMA-TRADE društvo s ograničenom odgovornošću za proizvodnju, trgovinu i usluge, Vaška, Štrosmajerova 53, 33520 Vaška zastupanog po punomoćniku VLADIMIR BABIĆ</izvorni_sadrzaj>
    <derivirana_varijabla naziv="DomainObject.Predmet.ProtustrankaFormatedWithAdress_1"> VIGMA-TRADE društvo s ograničenom odgovornošću za proizvodnju, trgovinu i usluge, Vaška, Štrosmajerova 53, 33520 Vaška zastupanog po punomoćniku VLADIMIR BABIĆ</derivirana_varijabla>
  </DomainObject.Predmet.ProtustrankaFormatedWithAdress>
  <DomainObject.Predmet.ProtustrankaFormatedWithAdressOIB>
    <izvorni_sadrzaj> VIGMA-TRADE društvo s ograničenom odgovornošću za proizvodnju, trgovinu i usluge, Vaška, OIB 86083498661, Štrosmajerova 53, 33520 Vaška zastupanog po punomoćniku VLADIMIR BABIĆ</izvorni_sadrzaj>
    <derivirana_varijabla naziv="DomainObject.Predmet.ProtustrankaFormatedWithAdressOIB_1"> VIGMA-TRADE društvo s ograničenom odgovornošću za proizvodnju, trgovinu i usluge, Vaška, OIB 86083498661, Štrosmajerova 53, 33520 Vaška zastupanog po punomoćniku VLADIMIR BABIĆ</derivirana_varijabla>
  </DomainObject.Predmet.ProtustrankaFormatedWithAdressOIB>
  <DomainObject.Predmet.ProtustrankaWithAdress>
    <izvorni_sadrzaj>VIGMA-TRADE društvo s ograničenom odgovornošću za proizvodnju, trgovinu i usluge, Vaška Štrosmajerova 53, 33520 Vaška</izvorni_sadrzaj>
    <derivirana_varijabla naziv="DomainObject.Predmet.ProtustrankaWithAdress_1">VIGMA-TRADE društvo s ograničenom odgovornošću za proizvodnju, trgovinu i usluge, Vaška Štrosmajerova 53, 33520 Vaška</derivirana_varijabla>
  </DomainObject.Predmet.ProtustrankaWithAdress>
  <DomainObject.Predmet.ProtustrankaWithAdressOIB>
    <izvorni_sadrzaj>VIGMA-TRADE društvo s ograničenom odgovornošću za proizvodnju, trgovinu i usluge, Vaška, OIB 86083498661, Štrosmajerova 53, 33520 Vaška</izvorni_sadrzaj>
    <derivirana_varijabla naziv="DomainObject.Predmet.ProtustrankaWithAdressOIB_1">VIGMA-TRADE društvo s ograničenom odgovornošću za proizvodnju, trgovinu i usluge, Vaška, OIB 86083498661, Štrosmajerova 53, 33520 Vaška</derivirana_varijabla>
  </DomainObject.Predmet.ProtustrankaWithAdressOIB>
  <DomainObject.Predmet.ProtustrankaNazivFormated>
    <izvorni_sadrzaj>VIGMA-TRADE društvo s ograničenom odgovornošću za proizvodnju, trgovinu i usluge, Vaška</izvorni_sadrzaj>
    <derivirana_varijabla naziv="DomainObject.Predmet.ProtustrankaNazivFormated_1">VIGMA-TRADE društvo s ograničenom odgovornošću za proizvodnju, trgovinu i usluge, Vaška</derivirana_varijabla>
  </DomainObject.Predmet.ProtustrankaNazivFormated>
  <DomainObject.Predmet.ProtustrankaNazivFormatedOIB>
    <izvorni_sadrzaj>VIGMA-TRADE društvo s ograničenom odgovornošću za proizvodnju, trgovinu i usluge, Vaška, OIB 86083498661</izvorni_sadrzaj>
    <derivirana_varijabla naziv="DomainObject.Predmet.ProtustrankaNazivFormatedOIB_1">VIGMA-TRADE društvo s ograničenom odgovornošću za proizvodnju, trgovinu i usluge, Vaška, OIB 86083498661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VIGMA-TRADE društvo s ograničenom odgovornošću za proizvodnju, trgovinu i usluge, Vaška zastupanog po punomoćniku VLADIMIR BABIĆ</item>
    </izvorni_sadrzaj>
    <derivirana_varijabla naziv="DomainObject.Predmet.ProtuStrankaListFormated_1">
      <item>VIGMA-TRADE društvo s ograničenom odgovornošću za proizvodnju, trgovinu i usluge, Vaška zastupanog po punomoćniku VLADIMIR BABIĆ</item>
    </derivirana_varijabla>
  </DomainObject.Predmet.ProtuStrankaListFormated>
  <DomainObject.Predmet.ProtuStrankaListFormatedOIB>
    <izvorni_sadrzaj>
      <item>VIGMA-TRADE društvo s ograničenom odgovornošću za proizvodnju, trgovinu i usluge, Vaška, OIB 86083498661 zastupanog po punomoćniku VLADIMIR BABIĆ</item>
    </izvorni_sadrzaj>
    <derivirana_varijabla naziv="DomainObject.Predmet.ProtuStrankaListFormatedOIB_1">
      <item>VIGMA-TRADE društvo s ograničenom odgovornošću za proizvodnju, trgovinu i usluge, Vaška, OIB 86083498661 zastupanog po punomoćniku VLADIMIR BABIĆ</item>
    </derivirana_varijabla>
  </DomainObject.Predmet.ProtuStrankaListFormatedOIB>
  <DomainObject.Predmet.ProtuStrankaListFormatedWithAdress>
    <izvorni_sadrzaj>
      <item>VIGMA-TRADE društvo s ograničenom odgovornošću za proizvodnju, trgovinu i usluge, Vaška, Štrosmajerova 53, 33520 Vaška zastupanog po punomoćniku VLADIMIR BABIĆ</item>
    </izvorni_sadrzaj>
    <derivirana_varijabla naziv="DomainObject.Predmet.ProtuStrankaListFormatedWithAdress_1">
      <item>VIGMA-TRADE društvo s ograničenom odgovornošću za proizvodnju, trgovinu i usluge, Vaška, Štrosmajerova 53, 33520 Vaška zastupanog po punomoćniku VLADIMIR BABIĆ</item>
    </derivirana_varijabla>
  </DomainObject.Predmet.ProtuStrankaListFormatedWithAdress>
  <DomainObject.Predmet.ProtuStrankaListFormatedWithAdressOIB>
    <izvorni_sadrzaj>
      <item>VIGMA-TRADE društvo s ograničenom odgovornošću za proizvodnju, trgovinu i usluge, Vaška, OIB 86083498661, Štrosmajerova 53, 33520 Vaška zastupanog po punomoćniku VLADIMIR BABIĆ</item>
    </izvorni_sadrzaj>
    <derivirana_varijabla naziv="DomainObject.Predmet.ProtuStrankaListFormatedWithAdressOIB_1">
      <item>VIGMA-TRADE društvo s ograničenom odgovornošću za proizvodnju, trgovinu i usluge, Vaška, OIB 86083498661, Štrosmajerova 53, 33520 Vaška zastupanog po punomoćniku VLADIMIR BABIĆ</item>
    </derivirana_varijabla>
  </DomainObject.Predmet.ProtuStrankaListFormatedWithAdressOIB>
  <DomainObject.Predmet.ProtuStrankaListNazivFormated>
    <izvorni_sadrzaj>
      <item>VIGMA-TRADE društvo s ograničenom odgovornošću za proizvodnju, trgovinu i usluge, Vaška</item>
    </izvorni_sadrzaj>
    <derivirana_varijabla naziv="DomainObject.Predmet.ProtuStrankaListNazivFormated_1">
      <item>VIGMA-TRADE društvo s ograničenom odgovornošću za proizvodnju, trgovinu i usluge, Vaška</item>
    </derivirana_varijabla>
  </DomainObject.Predmet.ProtuStrankaListNazivFormated>
  <DomainObject.Predmet.ProtuStrankaListNazivFormatedOIB>
    <izvorni_sadrzaj>
      <item>VIGMA-TRADE društvo s ograničenom odgovornošću za proizvodnju, trgovinu i usluge, Vaška, OIB 86083498661</item>
    </izvorni_sadrzaj>
    <derivirana_varijabla naziv="DomainObject.Predmet.ProtuStrankaListNazivFormatedOIB_1">
      <item>VIGMA-TRADE društvo s ograničenom odgovornošću za proizvodnju, trgovinu i usluge, Vaška, OIB 86083498661</item>
    </derivirana_varijabla>
  </DomainObject.Predmet.ProtuStrankaListNazivFormatedOIB>
  <DomainObject.Predmet.OstaliListFormated>
    <izvorni_sadrzaj>
      <item>VLADIMIR BABIĆ punomoćnik sudionika u postupku VIGMA-TRADE društvo s ograničenom odgovornošću za proizvodnju, trgovinu i usluge, Vaška</item>
    </izvorni_sadrzaj>
    <derivirana_varijabla naziv="DomainObject.Predmet.OstaliListFormated_1">
      <item>VLADIMIR BABIĆ punomoćnik sudionika u postupku VIGMA-TRADE društvo s ograničenom odgovornošću za proizvodnju, trgovinu i usluge, Vaška</item>
    </derivirana_varijabla>
  </DomainObject.Predmet.OstaliListFormated>
  <DomainObject.Predmet.OstaliListFormatedOIB>
    <izvorni_sadrzaj>
      <item>VLADIMIR BABIĆ, OIB 24447070984 punomoćnik sudionika u postupku VIGMA-TRADE društvo s ograničenom odgovornošću za proizvodnju, trgovinu i usluge, Vaška</item>
    </izvorni_sadrzaj>
    <derivirana_varijabla naziv="DomainObject.Predmet.OstaliListFormatedOIB_1">
      <item>VLADIMIR BABIĆ, OIB 24447070984 punomoćnik sudionika u postupku VIGMA-TRADE društvo s ograničenom odgovornošću za proizvodnju, trgovinu i usluge, Vaška</item>
    </derivirana_varijabla>
  </DomainObject.Predmet.OstaliListFormatedOIB>
  <DomainObject.Predmet.OstaliListFormatedWithAdress>
    <izvorni_sadrzaj>
      <item>VLADIMIR BABIĆ, Josipa Juraja Štrosmajera 53, 33520 Vaška punomoćnik sudionika u postupku VIGMA-TRADE društvo s ograničenom odgovornošću za proizvodnju, trgovinu i usluge, Vaška</item>
    </izvorni_sadrzaj>
    <derivirana_varijabla naziv="DomainObject.Predmet.OstaliListFormatedWithAdress_1">
      <item>VLADIMIR BABIĆ, Josipa Juraja Štrosmajera 53, 33520 Vaška punomoćnik sudionika u postupku VIGMA-TRADE društvo s ograničenom odgovornošću za proizvodnju, trgovinu i usluge, Vaška</item>
    </derivirana_varijabla>
  </DomainObject.Predmet.OstaliListFormatedWithAdress>
  <DomainObject.Predmet.OstaliListFormatedWithAdressOIB>
    <izvorni_sadrzaj>
      <item>VLADIMIR BABIĆ, OIB 24447070984, Josipa Juraja Štrosmajera 53, 33520 Vaška punomoćnik sudionika u postupku VIGMA-TRADE društvo s ograničenom odgovornošću za proizvodnju, trgovinu i usluge, Vaška</item>
    </izvorni_sadrzaj>
    <derivirana_varijabla naziv="DomainObject.Predmet.OstaliListFormatedWithAdressOIB_1">
      <item>VLADIMIR BABIĆ, OIB 24447070984, Josipa Juraja Štrosmajera 53, 33520 Vaška punomoćnik sudionika u postupku VIGMA-TRADE društvo s ograničenom odgovornošću za proizvodnju, trgovinu i usluge, Vaška</item>
    </derivirana_varijabla>
  </DomainObject.Predmet.OstaliListFormatedWithAdressOIB>
  <DomainObject.Predmet.OstaliListNazivFormated>
    <izvorni_sadrzaj>
      <item>VLADIMIR BABIĆ</item>
    </izvorni_sadrzaj>
    <derivirana_varijabla naziv="DomainObject.Predmet.OstaliListNazivFormated_1">
      <item>VLADIMIR BABIĆ</item>
    </derivirana_varijabla>
  </DomainObject.Predmet.OstaliListNazivFormated>
  <DomainObject.Predmet.OstaliListNazivFormatedOIB>
    <izvorni_sadrzaj>
      <item>VLADIMIR BABIĆ, OIB 24447070984</item>
    </izvorni_sadrzaj>
    <derivirana_varijabla naziv="DomainObject.Predmet.OstaliListNazivFormatedOIB_1">
      <item>VLADIMIR BABIĆ, OIB 24447070984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St-537/2015-3</izvorni_sadrzaj>
    <derivirana_varijabla naziv="DomainObject.PoslovniBrojDokumenta_1">St-537/2015-3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VIGMA-TRADE društvo s ograničenom odgovornošću za proizvodnju, trgovinu i usluge, Vaška</izvorni_sadrzaj>
    <derivirana_varijabla naziv="DomainObject.Predmet.ProtustrankaIDrugi_1">VIGMA-TRADE društvo s ograničenom odgovornošću za proizvodnju, trgovinu i usluge, Vaška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VIGMA-TRADE društvo s ograničenom odgovornošću za proizvodnju, trgovinu i usluge, Vaška, OIB 86083498661, Štrosmajerova 53, 33520 Vaška</izvorni_sadrzaj>
    <derivirana_varijabla naziv="DomainObject.Predmet.ProtustrankaIDrugiAdressOIB_1">VIGMA-TRADE društvo s ograničenom odgovornošću za proizvodnju, trgovinu i usluge, Vaška, OIB 86083498661, Štrosmajerova 53, 33520 Vaška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VIGMA-TRADE društvo s ograničenom odgovornošću za proizvodnju, trgovinu i usluge, Vaška</item>
      <item>VLADIMIR BABIĆ</item>
    </izvorni_sadrzaj>
    <derivirana_varijabla naziv="DomainObject.Predmet.SudioniciListNaziv_1">
      <item>FINA, RC ZAGREB, Podružnica Bjelovar</item>
      <item>VIGMA-TRADE društvo s ograničenom odgovornošću za proizvodnju, trgovinu i usluge, Vaška</item>
      <item>VLADIMIR BABIĆ</item>
    </derivirana_varijabla>
  </DomainObject.Predmet.SudioniciListNaziv>
  <DomainObject.Predmet.SudioniciListAdressOIB>
    <izvorni_sadrzaj>
      <item>FINA, RC ZAGREB, Podružnica Bjelovar, OIB 85821130368, F. Supila 4,43000 Bjelovar</item>
      <item>VIGMA-TRADE društvo s ograničenom odgovornošću za proizvodnju, trgovinu i usluge, Vaška, OIB 86083498661, Štrosmajerova 53,33520 Vaška</item>
      <item>VLADIMIR BABIĆ, OIB 24447070984, Josipa Juraja Štrosmajera 53,33520 Vaška</item>
    </izvorni_sadrzaj>
    <derivirana_varijabla naziv="DomainObject.Predmet.SudioniciListAdressOIB_1">
      <item>FINA, RC ZAGREB, Podružnica Bjelovar, OIB 85821130368, F. Supila 4,43000 Bjelovar</item>
      <item>VIGMA-TRADE društvo s ograničenom odgovornošću za proizvodnju, trgovinu i usluge, Vaška, OIB 86083498661, Štrosmajerova 53,33520 Vaška</item>
      <item>VLADIMIR BABIĆ, OIB 24447070984, Josipa Juraja Štrosmajera 53,33520 Vaška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8BCFA-6964-43E7-B1EB-0572907EB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3852</properties:Characters>
  <properties:Lines>96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2016-02-23T10:10:00Z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St-537/2015-3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