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a714" w14:paraId="574a714" w:rsidRDefault="005F0382" w:rsidP="005F0382" w:rsidR="005F0382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5F0382" w:rsidP="005F0382" w:rsidR="005F0382" w:rsidRPr="00631A29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394/2016</w:t>
      </w:r>
      <w:r w:rsidRPr="00631A29">
        <w:t>-56</w:t>
      </w:r>
    </w:p>
    <w:p w:rsidRDefault="005F0382" w:rsidP="005F0382" w:rsidR="005F0382" w:rsidRPr="00631A29">
      <w:r w:rsidRPr="00631A29">
        <w:t xml:space="preserve"> TRGOVAČKI SUD U PAZINU</w:t>
      </w:r>
    </w:p>
    <w:p w:rsidRDefault="005F0382" w:rsidP="005F0382" w:rsidR="005F0382" w:rsidRPr="00631A29">
      <w:r w:rsidRPr="00631A29">
        <w:t xml:space="preserve">     52000 PAZIN, Dršćevka 1</w:t>
      </w:r>
      <w:r w:rsidRPr="00631A29">
        <w:tab/>
      </w:r>
      <w:r w:rsidRPr="00631A29">
        <w:tab/>
      </w:r>
      <w:r w:rsidRPr="00631A29">
        <w:tab/>
      </w:r>
      <w:r w:rsidRPr="00631A29">
        <w:tab/>
        <w:t xml:space="preserve">                  </w:t>
      </w:r>
    </w:p>
    <w:p w:rsidRDefault="005F0382" w:rsidP="005F0382" w:rsidR="005F0382" w:rsidRPr="00631A29"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</w:p>
    <w:p w:rsidRDefault="005F0382" w:rsidP="005F0382" w:rsidR="005F0382" w:rsidRPr="00631A29">
      <w:pPr>
        <w:rPr>
          <w:sz w:val="20"/>
          <w:szCs w:val="20"/>
        </w:rPr>
      </w:pPr>
      <w:r w:rsidRPr="00631A29">
        <w:tab/>
      </w:r>
      <w:r w:rsidRPr="00631A29">
        <w:tab/>
      </w:r>
      <w:r w:rsidRPr="00631A29">
        <w:tab/>
        <w:t xml:space="preserve">       </w:t>
      </w:r>
    </w:p>
    <w:p w:rsidRDefault="005F0382" w:rsidP="005F0382" w:rsidR="005F0382" w:rsidRPr="00631A29">
      <w:pPr>
        <w:jc w:val="center"/>
      </w:pPr>
      <w:r w:rsidRPr="00631A29">
        <w:t>R E P U B L I K A  H R V A T S K A</w:t>
      </w:r>
    </w:p>
    <w:p w:rsidRDefault="005F0382" w:rsidP="005F0382" w:rsidR="005F0382" w:rsidRPr="00631A29"/>
    <w:p w:rsidRDefault="005F0382" w:rsidP="005F0382" w:rsidR="005F0382" w:rsidRPr="00631A29">
      <w:pPr>
        <w:jc w:val="center"/>
      </w:pPr>
      <w:r w:rsidRPr="00631A29">
        <w:t>R J E Š E NJ E</w:t>
      </w:r>
    </w:p>
    <w:p w:rsidRDefault="005F0382" w:rsidP="005F0382" w:rsidR="005F0382" w:rsidRPr="00631A29">
      <w:pPr>
        <w:jc w:val="both"/>
      </w:pPr>
    </w:p>
    <w:p w:rsidRDefault="005F0382" w:rsidP="005F0382" w:rsidR="005F0382" w:rsidRPr="00631A29">
      <w:pPr>
        <w:jc w:val="both"/>
      </w:pPr>
      <w:r w:rsidRPr="00631A29">
        <w:tab/>
        <w:t xml:space="preserve">Trgovački sud u Pazinu, po stečajnom sucu Adrijani Labinjan Skok, u stečajnom postupku nad stečajnim dužnikom FLEXOR d.o.o. u stečaju, Labin, Prilaz Kikova 3, OIB: 27414623468, </w:t>
      </w:r>
      <w:r w:rsidR="00D20EF1" w:rsidRPr="00631A29">
        <w:t>20</w:t>
      </w:r>
      <w:r w:rsidRPr="00631A29">
        <w:t xml:space="preserve">. travnja 2018., </w:t>
      </w:r>
    </w:p>
    <w:p w:rsidRDefault="005F0382" w:rsidP="005F0382" w:rsidR="005F0382" w:rsidRPr="00631A29">
      <w:pPr>
        <w:jc w:val="both"/>
      </w:pPr>
    </w:p>
    <w:p w:rsidRDefault="005F0382" w:rsidP="005F0382" w:rsidR="005F0382" w:rsidRPr="00631A29">
      <w:pPr>
        <w:jc w:val="center"/>
        <w:rPr>
          <w:bCs/>
        </w:rPr>
      </w:pPr>
      <w:r w:rsidRPr="00631A29">
        <w:rPr>
          <w:bCs/>
        </w:rPr>
        <w:t>r i j e š i o  je</w:t>
      </w:r>
    </w:p>
    <w:p w:rsidRDefault="005F0382" w:rsidP="005F0382" w:rsidR="005F0382" w:rsidRPr="00631A29">
      <w:pPr>
        <w:ind w:left="705"/>
        <w:jc w:val="both"/>
      </w:pPr>
    </w:p>
    <w:p w:rsidRDefault="005F0382" w:rsidP="005F0382" w:rsidR="005F0382" w:rsidRPr="00631A29">
      <w:pPr>
        <w:jc w:val="both"/>
      </w:pPr>
      <w:r w:rsidRPr="00631A29">
        <w:tab/>
        <w:t xml:space="preserve">Određuje se naknada stvarnih troškova </w:t>
      </w:r>
      <w:r w:rsidR="009D5F72" w:rsidRPr="00631A29">
        <w:t>stečajnoj upraviteljici</w:t>
      </w:r>
      <w:r w:rsidRPr="00631A29">
        <w:t xml:space="preserve"> Jasni Kučević, Pula, Kaštanjer 64, OIB: 89442269215, za poslove obavljene u stečajnom postupku nad stečajnim dužnikom FLEXOR d.o.o. u stečaju, Labin, Prilaz Kikova 3, OIB: 27414623468, u razdoblju od 1. prosinca 2017. do 13. travnja 2018. u iznosu od 596,00 kn neto. </w:t>
      </w:r>
    </w:p>
    <w:p w:rsidRDefault="005F0382" w:rsidP="005F0382" w:rsidR="005F0382" w:rsidRPr="00631A29">
      <w:pPr>
        <w:jc w:val="both"/>
      </w:pPr>
    </w:p>
    <w:p w:rsidRDefault="005F0382" w:rsidP="005F0382" w:rsidR="005F0382" w:rsidRPr="00631A29">
      <w:pPr>
        <w:jc w:val="center"/>
        <w:rPr>
          <w:bCs/>
        </w:rPr>
      </w:pPr>
      <w:r w:rsidRPr="00631A29">
        <w:rPr>
          <w:bCs/>
        </w:rPr>
        <w:t>Obrazloženje</w:t>
      </w:r>
    </w:p>
    <w:p w:rsidRDefault="005F0382" w:rsidP="005F0382" w:rsidR="005F0382" w:rsidRPr="00631A29">
      <w:pPr>
        <w:jc w:val="center"/>
        <w:rPr>
          <w:bCs/>
        </w:rPr>
      </w:pPr>
      <w:r w:rsidRPr="00631A29">
        <w:rPr>
          <w:bCs/>
        </w:rPr>
        <w:t xml:space="preserve"> </w:t>
      </w:r>
      <w:r w:rsidRPr="00631A29">
        <w:rPr>
          <w:bCs/>
        </w:rPr>
        <w:tab/>
      </w:r>
      <w:r w:rsidRPr="00631A29">
        <w:t xml:space="preserve"> </w:t>
      </w:r>
    </w:p>
    <w:p w:rsidRDefault="005F0382" w:rsidP="005F0382" w:rsidR="005F0382" w:rsidRPr="00631A29">
      <w:pPr>
        <w:ind w:firstLine="708"/>
        <w:jc w:val="both"/>
      </w:pPr>
      <w:r w:rsidRPr="00631A29">
        <w:t>Temeljem odredbe čl. 94. st. 1. i 3. Stečajnog zakona (Narodne novine 71/15, 104/17, dalje: SZ) stečajni upravitelj ima pravo na naknadu stvarnih troškova. Naknadu troškova rješenjem određuje sud na temelju pisanog, obrazloženog i dokumentiranog izvješća stečajnog upravitelja.</w:t>
      </w:r>
    </w:p>
    <w:p w:rsidRDefault="005F0382" w:rsidP="005F0382" w:rsidR="005F0382" w:rsidRPr="00631A29">
      <w:pPr>
        <w:jc w:val="both"/>
      </w:pPr>
      <w:r w:rsidRPr="00631A29">
        <w:tab/>
        <w:t>S</w:t>
      </w:r>
      <w:r w:rsidRPr="00631A29">
        <w:rPr>
          <w:bCs/>
        </w:rPr>
        <w:t xml:space="preserve">tečajna upraviteljica </w:t>
      </w:r>
      <w:r w:rsidRPr="00631A29">
        <w:t xml:space="preserve">Jasna Kučević, Pula, Kaštanjer 64, OIB: 89442269215, dostavila je 13. travnja 2018. obračun stvarnih troškova nastalih u stečajnom postupku u razdoblju od 1. prosinca 2017. do 13. travnja 2018. u iznosu od 596,00 kn neto. </w:t>
      </w:r>
    </w:p>
    <w:p w:rsidRDefault="005F0382" w:rsidP="005F0382" w:rsidR="005F0382" w:rsidRPr="00631A29">
      <w:pPr>
        <w:jc w:val="both"/>
      </w:pPr>
      <w:r w:rsidRPr="00631A29">
        <w:tab/>
        <w:t>Iz dostavljenih dnevnika putovanja proizlazi da je riječ o putnim troškovima u iznosu od 476,00 kn neto (za period od 1.12.2017. do 13.4.2018.), te 120,00 kn paušalnih troškova telefona (30,00 kn x 4 mjeseca).</w:t>
      </w:r>
    </w:p>
    <w:p w:rsidRDefault="005F0382" w:rsidP="005F0382" w:rsidR="005F0382" w:rsidRPr="00631A29">
      <w:pPr>
        <w:jc w:val="both"/>
      </w:pPr>
      <w:r w:rsidRPr="00631A29">
        <w:tab/>
        <w:t>Ocjenjuje se da je stečajnoj upraviteljici nastao zatraženi, obrazloženi i dokumentirani trošak, te da je bio potreban za obavljanje poslova u stečajnom postupku, pa je donesena odluka kao u izreci.</w:t>
      </w:r>
    </w:p>
    <w:p w:rsidRDefault="005F0382" w:rsidP="005F0382" w:rsidR="005F0382" w:rsidRPr="00631A29">
      <w:pPr>
        <w:jc w:val="both"/>
      </w:pPr>
    </w:p>
    <w:p w:rsidRDefault="005F0382" w:rsidP="005F0382" w:rsidR="005F0382" w:rsidRPr="00631A29">
      <w:pPr>
        <w:jc w:val="center"/>
      </w:pPr>
      <w:r w:rsidRPr="00631A29">
        <w:t xml:space="preserve">U Pazinu </w:t>
      </w:r>
      <w:r w:rsidR="00D20EF1" w:rsidRPr="00631A29">
        <w:t>20</w:t>
      </w:r>
      <w:r w:rsidRPr="00631A29">
        <w:t>. travnja 2018.</w:t>
      </w:r>
    </w:p>
    <w:p w:rsidRDefault="005F0382" w:rsidP="005F0382" w:rsidR="005F0382" w:rsidRPr="00631A29">
      <w:pPr>
        <w:jc w:val="both"/>
      </w:pPr>
    </w:p>
    <w:p w:rsidRDefault="005F0382" w:rsidP="005F0382" w:rsidR="005F0382" w:rsidRPr="00631A29">
      <w:pPr>
        <w:jc w:val="both"/>
      </w:pP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  <w:t xml:space="preserve">       Stečajna sutkinja                 </w:t>
      </w:r>
    </w:p>
    <w:p w:rsidRDefault="005F0382" w:rsidP="005F0382" w:rsidR="005F0382" w:rsidRPr="00631A29">
      <w:pPr>
        <w:ind w:left="2160"/>
        <w:jc w:val="both"/>
      </w:pPr>
      <w:r w:rsidRPr="00631A29">
        <w:t xml:space="preserve">                               </w:t>
      </w:r>
      <w:r w:rsidRPr="00631A29">
        <w:tab/>
      </w:r>
      <w:r w:rsidRPr="00631A29">
        <w:tab/>
        <w:t xml:space="preserve">                    Adrijana Labinjan Skok, v.r. </w:t>
      </w:r>
    </w:p>
    <w:p w:rsidRDefault="005F0382" w:rsidP="005F0382" w:rsidR="005F0382" w:rsidRPr="00631A29">
      <w:pPr>
        <w:ind w:left="2160"/>
        <w:jc w:val="both"/>
      </w:pPr>
    </w:p>
    <w:p w:rsidRDefault="005F0382" w:rsidP="005F0382" w:rsidR="005F0382" w:rsidRPr="00631A29"/>
    <w:p w:rsidRDefault="005F0382" w:rsidP="005F0382" w:rsidR="005F0382" w:rsidRPr="00631A29">
      <w:r w:rsidRPr="00631A29">
        <w:t>UPUTA O PRAVNOM LIJEKU:</w:t>
      </w:r>
    </w:p>
    <w:p w:rsidRDefault="005F0382" w:rsidP="005F0382" w:rsidR="005F0382" w:rsidRPr="00631A29">
      <w:pPr>
        <w:ind w:firstLine="720"/>
        <w:jc w:val="both"/>
      </w:pPr>
      <w:r w:rsidRPr="00631A2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631A29">
        <w:lastRenderedPageBreak/>
        <w:t>12. st. 1. i 2. SZ-a). Žalba se podnosi putem ovog suda u tri istovjetna primjerka, a o žalbi odlučuje Visoki trgovački sud Republike Hrvatske.</w:t>
      </w:r>
    </w:p>
    <w:p w:rsidRDefault="005F0382" w:rsidP="005F0382" w:rsidR="005F0382" w:rsidRPr="00631A29">
      <w:pPr>
        <w:jc w:val="both"/>
      </w:pPr>
    </w:p>
    <w:p w:rsidRDefault="005F0382" w:rsidP="005F0382" w:rsidR="005F0382" w:rsidRPr="00631A29">
      <w:r w:rsidRPr="00631A29">
        <w:t>DNA:</w:t>
      </w:r>
    </w:p>
    <w:p w:rsidRDefault="005F0382" w:rsidP="005F0382" w:rsidR="005F0382" w:rsidRPr="00631A29">
      <w:r w:rsidRPr="00631A29">
        <w:t>- stečajna upraviteljica Jasna Kučević, Pula, Kaštanjer 64</w:t>
      </w:r>
    </w:p>
    <w:p w:rsidRDefault="005F0382" w:rsidP="005F0382" w:rsidR="005F0382" w:rsidRPr="00631A29">
      <w:r w:rsidRPr="00631A29">
        <w:t>- e-Oglasna ploča 8 dana</w:t>
      </w:r>
    </w:p>
    <w:p w:rsidRDefault="005F0382" w:rsidP="005F0382" w:rsidR="005F0382" w:rsidRPr="00631A29"/>
    <w:p w:rsidRDefault="005F0382" w:rsidP="005F0382" w:rsidR="005F0382" w:rsidRPr="00F100FA"/>
    <w:p w:rsidRDefault="005F0382" w:rsidP="005F0382" w:rsidR="005F0382" w:rsidRPr="00F100FA"/>
    <w:p w:rsidRDefault="005F0382" w:rsidP="005F0382" w:rsidR="005F0382" w:rsidRPr="00F100FA"/>
    <w:p w:rsidRDefault="005F0382" w:rsidP="005F0382" w:rsidR="005F0382" w:rsidRPr="00F100FA"/>
    <w:p w:rsidRDefault="005F0382" w:rsidP="005F0382" w:rsidR="005F0382"/>
    <w:p w:rsidRDefault="005F0382" w:rsidP="005F0382" w:rsidR="005F0382"/>
    <w:p w:rsidRDefault="005F0382" w:rsidP="005F0382" w:rsidR="005F0382"/>
    <w:p w:rsidRDefault="005F0382" w:rsidP="005F0382" w:rsidR="005F0382"/>
    <w:p w:rsidRDefault="005F0382" w:rsidP="005F0382" w:rsidR="005F0382"/>
    <w:p w:rsidRDefault="005F0382" w:rsidP="005F0382" w:rsidR="005F0382"/>
    <w:p w:rsidRDefault="005F0382" w:rsidP="005F0382" w:rsidR="005F0382"/>
    <w:p w:rsidRDefault="005F0382" w:rsidP="005F0382" w:rsidR="005F0382"/>
    <w:p w:rsidRDefault="00B04E16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382" w:rsidP="005F0382" w:rsidR="005F0382">
      <w:r>
        <w:separator/>
      </w:r>
    </w:p>
  </w:endnote>
  <w:endnote w:id="0" w:type="continuationSeparator">
    <w:p w:rsidRDefault="005F0382" w:rsidP="005F0382" w:rsidR="005F0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382" w:rsidP="005F0382" w:rsidR="005F0382">
      <w:r>
        <w:separator/>
      </w:r>
    </w:p>
  </w:footnote>
  <w:footnote w:id="0" w:type="continuationSeparator">
    <w:p w:rsidRDefault="005F0382" w:rsidP="005F0382" w:rsidR="005F0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AC7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4E16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AC7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E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0AC7" w:rsidP="00655777" w:rsidR="00655777" w:rsidRPr="004F65F8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2</w:t>
    </w:r>
    <w:r w:rsidRPr="00F83270">
      <w:t xml:space="preserve"> St-</w:t>
    </w:r>
    <w:r>
      <w:t>394/20</w:t>
    </w:r>
    <w:r w:rsidR="005F0382">
      <w:t>16-</w:t>
    </w:r>
    <w:r w:rsidR="005F0382" w:rsidRPr="00270AC7">
      <w:rPr>
        <w:color w:val="FF0000"/>
      </w:rPr>
      <w:t>56</w:t>
    </w:r>
  </w:p>
  <w:p w:rsidRDefault="00B04E16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382"/>
    <w:rsid w:val="00270AC7"/>
    <w:rsid w:val="00554328"/>
    <w:rsid w:val="005F0382"/>
    <w:rsid w:val="00631A29"/>
    <w:rsid w:val="00985388"/>
    <w:rsid w:val="009D5F72"/>
    <w:rsid w:val="00B04E16"/>
    <w:rsid w:val="00D2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38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03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F038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F0382"/>
  </w:style>
  <w:style w:styleId="Tekstbalonia" w:type="paragraph">
    <w:name w:val="Balloon Text"/>
    <w:basedOn w:val="Normal"/>
    <w:link w:val="TekstbaloniaChar"/>
    <w:uiPriority w:val="99"/>
    <w:semiHidden/>
    <w:unhideWhenUsed/>
    <w:rsid w:val="005F03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38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03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38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E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E1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E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E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38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03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F038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F0382"/>
  </w:style>
  <w:style w:styleId="Tekstbalonia" w:type="paragraph">
    <w:name w:val="Balloon Text"/>
    <w:basedOn w:val="Normal"/>
    <w:link w:val="TekstbaloniaChar"/>
    <w:uiPriority w:val="99"/>
    <w:semiHidden/>
    <w:unhideWhenUsed/>
    <w:rsid w:val="005F03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38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03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38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E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E1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E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E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ŽUPANIJSKO DRŽAVNO ODVJETNIŠTVO U PULI - POLA</item>
      <item>OWENS I HOUŠKA, odvjetničko društvo d.o.o.</item>
    </izvorni_sadrzaj>
    <derivirana_varijabla naziv="DomainObject.Predmet.OstaliListNazivFormated_1">
      <item>ŽUPANIJSKO DRŽAVNO ODVJETNIŠTVO U PULI - POLA</item>
      <item>OWENS I HOUŠKA, odvjetničko društvo d.o.o.</item>
    </derivirana_varijabla>
  </DomainObject.Predmet.OstaliListNazivFormated>
  <DomainObject.Predmet.OstaliListNazivFormatedOIB>
    <izvorni_sadrzaj>
      <item>ŽUPANIJSKO DRŽAVNO ODVJETNIŠTVO U PULI - POLA</item>
      <item>OWENS I HOUŠKA, odvjetničko društvo d.o.o., OIB 04123051557</item>
    </izvorni_sadrzaj>
    <derivirana_varijabla naziv="DomainObject.Predmet.OstaliListNazivFormatedOIB_1">
      <item>ŽUPANIJSKO DRŽAVNO ODVJETNIŠTVO U PULI - POLA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  <item>, OIB 04123051557</item>
    </izvorni_sadrzaj>
    <derivirana_varijabla naziv="DomainObject.Predmet.SudioniciListNazivOIB_1">
      <item>, OIB 27414623468</item>
      <item>, OIB null</item>
      <item>, OIB 52634238587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1857</properties:Characters>
  <properties:Lines>66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2018-04-16T05:22:00Z</dcterms:created>
  <dc:creator>Jasmina Matika</dc:creator>
  <cp:lastModifiedBy>Jasmina Matika</cp:lastModifiedBy>
  <dcterms:modified xmlns:xsi="http://www.w3.org/2001/XMLSchema-instance" xsi:type="dcterms:W3CDTF">2018-04-20T07:39:00Z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(St-394-16 - RJEŠENJE - ODREĐIVANJE STVARNIH TROŠKOVA STEČAJNOM UPRAVITELJU - 1.12.17.-13.4.18..docx)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