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3ed6" w14:paraId="0443ed6" w:rsidRDefault="00133015" w:rsidP="00D77107" w:rsidR="00403F01" w:rsidRPr="003546F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 w:rsidRPr="003546FC">
        <w:rPr>
          <w:lang w:val="hr-HR"/>
        </w:rPr>
        <w:t>Posl.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9402C2">
        <w:rPr>
          <w:lang w:val="hr-HR"/>
        </w:rPr>
        <w:t>2115/15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402C2">
        <w:rPr>
          <w:lang w:val="hr-HR"/>
        </w:rPr>
        <w:t xml:space="preserve">PRIOR d.o.o., Split, Radovanova 6, OIB: 23518597349, MBS: 060257643, </w:t>
      </w:r>
      <w:r>
        <w:rPr>
          <w:lang w:val="hr-HR"/>
        </w:rPr>
        <w:t xml:space="preserve"> dana</w:t>
      </w:r>
      <w:r w:rsidR="001822B0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3546FC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402C2">
        <w:rPr>
          <w:lang w:val="hr-HR"/>
        </w:rPr>
        <w:t xml:space="preserve">PRIOR d.o.o., Split, Radovanova 6, OIB: 23518597349,   </w:t>
      </w:r>
      <w:r w:rsidR="00B70173">
        <w:rPr>
          <w:lang w:val="hr-HR"/>
        </w:rPr>
        <w:t xml:space="preserve">na dan </w:t>
      </w:r>
      <w:r w:rsidR="009402C2">
        <w:rPr>
          <w:lang w:val="hr-HR"/>
        </w:rPr>
        <w:t>1. rujna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9402C2">
        <w:rPr>
          <w:lang w:val="hr-HR"/>
        </w:rPr>
        <w:t>5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9402C2">
        <w:rPr>
          <w:lang w:val="hr-HR"/>
        </w:rPr>
        <w:t>751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</w:t>
      </w:r>
      <w:r w:rsidR="00B3178E">
        <w:rPr>
          <w:lang w:val="hr-HR"/>
        </w:rPr>
        <w:t xml:space="preserve"> </w:t>
      </w:r>
      <w:r w:rsidR="009402C2">
        <w:rPr>
          <w:lang w:val="hr-HR"/>
        </w:rPr>
        <w:t>8.701,05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Madunić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  <w:r w:rsidR="00F92BC8">
        <w:rPr>
          <w:lang w:val="hr-HR"/>
        </w:rPr>
        <w:t xml:space="preserve">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DEF" w:rsidP="003734BE" w:rsidR="00E03DEF">
      <w:r>
        <w:separator/>
      </w:r>
    </w:p>
  </w:endnote>
  <w:endnote w:id="0" w:type="continuationSeparator">
    <w:p w:rsidRDefault="00E03DEF" w:rsidP="003734BE" w:rsidR="00E03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DEF" w:rsidP="003734BE" w:rsidR="00E03DEF">
      <w:r>
        <w:separator/>
      </w:r>
    </w:p>
  </w:footnote>
  <w:footnote w:id="0" w:type="continuationSeparator">
    <w:p w:rsidRDefault="00E03DEF" w:rsidP="003734BE" w:rsidR="00E03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C12EC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026A1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26428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02C2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178E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03DEF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2BC8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4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64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4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4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4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4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64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4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4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4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St-2115/2015</izvorni_sadrzaj>
    <derivirana_varijabla naziv="DomainObject.Predmet.OznakaBroj_1">St-2115/2015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PRIOR društvo s ograničenom odgovornošću za poslovanje nekretninama, turizam, trgovinu i ugostiteljstvo</izvorni_sadrzaj>
    <derivirana_varijabla naziv="DomainObject.Predmet.ProtustrankaFormated_1">  PRIOR društvo s ograničenom odgovornošću za poslovanje nekretninama, turizam, trgovinu i ugostiteljstvo</derivirana_varijabla>
  </DomainObject.Predmet.ProtustrankaFormated>
  <DomainObject.Predmet.ProtustrankaFormatedOIB>
    <izvorni_sadrzaj>  PRIOR društvo s ograničenom odgovornošću za poslovanje nekretninama, turizam, trgovinu i ugostiteljstvo, OIB 23518597349</izvorni_sadrzaj>
    <derivirana_varijabla naziv="DomainObject.Predmet.ProtustrankaFormatedOIB_1">  PRIOR društvo s ograničenom odgovornošću za poslovanje nekretninama, turizam, trgovinu i ugostiteljstvo, OIB 23518597349</derivirana_varijabla>
  </DomainObject.Predmet.ProtustrankaFormatedOIB>
  <DomainObject.Predmet.ProtustrankaFormatedWithAdress>
    <izvorni_sadrzaj> PRIOR društvo s ograničenom odgovornošću za poslovanje nekretninama, turizam, trgovinu i ugostiteljstvo, Radovanova 6, 21000 Split</izvorni_sadrzaj>
    <derivirana_varijabla naziv="DomainObject.Predmet.ProtustrankaFormatedWithAdress_1"> PRIOR društvo s ograničenom odgovornošću za poslovanje nekretninama, turizam, trgovinu i ugostiteljstvo, Radovanova 6, 21000 Split</derivirana_varijabla>
  </DomainObject.Predmet.ProtustrankaFormatedWithAdress>
  <DomainObject.Predmet.ProtustrankaFormatedWithAdressOIB>
    <izvorni_sadrzaj> PRIOR društvo s ograničenom odgovornošću za poslovanje nekretninama, turizam, trgovinu i ugostiteljstvo, OIB 23518597349, Radovanova 6, 21000 Split</izvorni_sadrzaj>
    <derivirana_varijabla naziv="DomainObject.Predmet.ProtustrankaFormatedWithAdressOIB_1"> PRIOR društvo s ograničenom odgovornošću za poslovanje nekretninama, turizam, trgovinu i ugostiteljstvo, OIB 23518597349, Radovanova 6, 21000 Split</derivirana_varijabla>
  </DomainObject.Predmet.ProtustrankaFormatedWithAdressOIB>
  <DomainObject.Predmet.ProtustrankaWithAdress>
    <izvorni_sadrzaj>PRIOR društvo s ograničenom odgovornošću za poslovanje nekretninama, turizam, trgovinu i ugostiteljstvo Radovanova 6, 21000 Split</izvorni_sadrzaj>
    <derivirana_varijabla naziv="DomainObject.Predmet.ProtustrankaWithAdress_1">PRIOR društvo s ograničenom odgovornošću za poslovanje nekretninama, turizam, trgovinu i ugostiteljstvo Radovanova 6, 21000 Split</derivirana_varijabla>
  </DomainObject.Predmet.ProtustrankaWithAdress>
  <DomainObject.Predmet.ProtustrankaWithAdressOIB>
    <izvorni_sadrzaj>PRIOR društvo s ograničenom odgovornošću za poslovanje nekretninama, turizam, trgovinu i ugostiteljstvo, OIB 23518597349, Radovanova 6, 21000 Split</izvorni_sadrzaj>
    <derivirana_varijabla naziv="DomainObject.Predmet.ProtustrankaWithAdressOIB_1">PRIOR društvo s ograničenom odgovornošću za poslovanje nekretninama, turizam, trgovinu i ugostiteljstvo, OIB 23518597349, Radovanova 6, 21000 Split</derivirana_varijabla>
  </DomainObject.Predmet.ProtustrankaWithAdressOIB>
  <DomainObject.Predmet.ProtustrankaNazivFormated>
    <izvorni_sadrzaj>PRIOR društvo s ograničenom odgovornošću za poslovanje nekretninama, turizam, trgovinu i ugostiteljstvo</izvorni_sadrzaj>
    <derivirana_varijabla naziv="DomainObject.Predmet.ProtustrankaNazivFormated_1">PRIOR društvo s ograničenom odgovornošću za poslovanje nekretninama, turizam, trgovinu i ugostiteljstvo</derivirana_varijabla>
  </DomainObject.Predmet.ProtustrankaNazivFormated>
  <DomainObject.Predmet.ProtustrankaNazivFormatedOIB>
    <izvorni_sadrzaj>PRIOR društvo s ograničenom odgovornošću za poslovanje nekretninama, turizam, trgovinu i ugostiteljstvo, OIB 23518597349</izvorni_sadrzaj>
    <derivirana_varijabla naziv="DomainObject.Predmet.ProtustrankaNazivFormatedOIB_1">PRIOR društvo s ograničenom odgovornošću za poslovanje nekretninama, turizam, trgovinu i ugostiteljstvo, OIB 23518597349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8701.05</izvorni_sadrzaj>
    <derivirana_varijabla naziv="DomainObject.Predmet.TrenutnaVrijednost_1">8701.05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PRIOR društvo s ograničenom odgovornošću za poslovanje nekretninama, turizam, trgovinu i ugostiteljstvo</item>
    </izvorni_sadrzaj>
    <derivirana_varijabla naziv="DomainObject.Predmet.ProtuStrankaListFormated_1">
      <item>PRIOR društvo s ograničenom odgovornošću za poslovanje nekretninama, turizam, trgovinu i ugostiteljstvo</item>
    </derivirana_varijabla>
  </DomainObject.Predmet.ProtuStrankaListFormated>
  <DomainObject.Predmet.ProtuStrankaListFormatedOIB>
    <izvorni_sadrzaj>
      <item>PRIOR društvo s ograničenom odgovornošću za poslovanje nekretninama, turizam, trgovinu i ugostiteljstvo, OIB 23518597349</item>
    </izvorni_sadrzaj>
    <derivirana_varijabla naziv="DomainObject.Predmet.ProtuStrankaListFormatedOIB_1">
      <item>PRIOR društvo s ograničenom odgovornošću za poslovanje nekretninama, turizam, trgovinu i ugostiteljstvo, OIB 23518597349</item>
    </derivirana_varijabla>
  </DomainObject.Predmet.ProtuStrankaListFormatedOIB>
  <DomainObject.Predmet.ProtuStrankaListFormatedWithAdress>
    <izvorni_sadrzaj>
      <item>PRIOR društvo s ograničenom odgovornošću za poslovanje nekretninama, turizam, trgovinu i ugostiteljstvo, Radovanova 6, 21000 Split</item>
    </izvorni_sadrzaj>
    <derivirana_varijabla naziv="DomainObject.Predmet.ProtuStrankaListFormatedWithAdress_1">
      <item>PRIOR društvo s ograničenom odgovornošću za poslovanje nekretninama, turizam, trgovinu i ugostiteljstvo, Radovanova 6, 21000 Split</item>
    </derivirana_varijabla>
  </DomainObject.Predmet.ProtuStrankaListFormatedWithAdress>
  <DomainObject.Predmet.ProtuStrankaListFormatedWithAdressOIB>
    <izvorni_sadrzaj>
      <item>PRIOR društvo s ograničenom odgovornošću za poslovanje nekretninama, turizam, trgovinu i ugostiteljstvo, OIB 23518597349, Radovanova 6, 21000 Split</item>
    </izvorni_sadrzaj>
    <derivirana_varijabla naziv="DomainObject.Predmet.ProtuStrankaListFormatedWithAdressOIB_1">
      <item>PRIOR društvo s ograničenom odgovornošću za poslovanje nekretninama, turizam, trgovinu i ugostiteljstvo, OIB 23518597349, Radovanova 6, 21000 Split</item>
    </derivirana_varijabla>
  </DomainObject.Predmet.ProtuStrankaListFormatedWithAdressOIB>
  <DomainObject.Predmet.ProtuStrankaListNazivFormated>
    <izvorni_sadrzaj>
      <item>PRIOR društvo s ograničenom odgovornošću za poslovanje nekretninama, turizam, trgovinu i ugostiteljstvo</item>
    </izvorni_sadrzaj>
    <derivirana_varijabla naziv="DomainObject.Predmet.ProtuStrankaListNazivFormated_1">
      <item>PRIOR društvo s ograničenom odgovornošću za poslovanje nekretninama, turizam, trgovinu i ugostiteljstvo</item>
    </derivirana_varijabla>
  </DomainObject.Predmet.ProtuStrankaListNazivFormated>
  <DomainObject.Predmet.ProtuStrankaListNazivFormatedOIB>
    <izvorni_sadrzaj>
      <item>PRIOR društvo s ograničenom odgovornošću za poslovanje nekretninama, turizam, trgovinu i ugostiteljstvo, OIB 23518597349</item>
    </izvorni_sadrzaj>
    <derivirana_varijabla naziv="DomainObject.Predmet.ProtuStrankaListNazivFormatedOIB_1">
      <item>PRIOR društvo s ograničenom odgovornošću za poslovanje nekretninama, turizam, trgovinu i ugostiteljstvo, OIB 23518597349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PRIOR društvo s ograničenom odgovornošću za poslovanje nekretninama, turizam, trgovinu i ugostiteljstvo</izvorni_sadrzaj>
    <derivirana_varijabla naziv="DomainObject.Predmet.ProtustrankaIDrugi_1">PRIOR društvo s ograničenom odgovornošću za poslovanje nekretninama,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PRIOR društvo s ograničenom odgovornošću za poslovanje nekretninama, turizam, trgovinu i ugostiteljstvo, OIB 23518597349, Radovanova 6, 21000 Split</izvorni_sadrzaj>
    <derivirana_varijabla naziv="DomainObject.Predmet.ProtustrankaIDrugiAdressOIB_1">PRIOR društvo s ograničenom odgovornošću za poslovanje nekretninama, turizam, trgovinu i ugostiteljstvo, OIB 23518597349, Radovanova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PRIOR društvo s ograničenom odgovornošću za poslovanje nekretninama, turizam, trgovinu i ugostiteljstvo</item>
      <item>FINANCIJSKA AGENCIJA, RC SPLIT</item>
    </izvorni_sadrzaj>
    <derivirana_varijabla naziv="DomainObject.Predmet.SudioniciListNaziv_1">
      <item>PRIOR društvo s ograničenom odgovornošću za poslovanje nekretninama, turizam, trgovinu i ugostiteljstvo</item>
      <item>FINANCIJSKA AGENCIJA, RC SPLIT</item>
    </derivirana_varijabla>
  </DomainObject.Predmet.SudioniciListNaziv>
  <DomainObject.Predmet.SudioniciListAdressOIB>
    <izvorni_sadrzaj>
      <item>PRIOR društvo s ograničenom odgovornošću za poslovanje nekretninama, turizam, trgovinu i ugostiteljstvo, OIB 23518597349, Radovanova 6,21000 Split</item>
      <item>FINANCIJSKA AGENCIJA, RC SPLIT, OIB 85821130368, Mažuranićevo šetalište 24 b,21000 Split</item>
    </izvorni_sadrzaj>
    <derivirana_varijabla naziv="DomainObject.Predmet.SudioniciListAdressOIB_1">
      <item>PRIOR društvo s ograničenom odgovornošću za poslovanje nekretninama, turizam, trgovinu i ugostiteljstvo, OIB 23518597349, Radovanova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23518597349</item>
      <item>, OIB 85821130368</item>
    </izvorni_sadrzaj>
    <derivirana_varijabla naziv="DomainObject.Predmet.SudioniciListNazivOIB_1">
      <item>, OIB 23518597349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D7FBF-5844-4486-9683-0F1F5CE80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2017-07-14T10:35:00Z</dcterms:created>
  <dc:creator>wsadmin</dc:creator>
  <cp:lastModifiedBy>Ivana Madunić</cp:lastModifiedBy>
  <cp:lastPrinted>2017-07-14T09:53:00Z</cp:lastPrinted>
  <dcterms:modified xmlns:xsi="http://www.w3.org/2001/XMLSchema-instance" xsi:type="dcterms:W3CDTF">2017-07-14T10:44:00Z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