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85f8" w14:paraId="0e385f8" w:rsidRDefault="00026E5F" w:rsidP="00026E5F" w:rsidR="00026E5F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E5F" w:rsidP="00026E5F" w:rsidR="00026E5F">
      <w:pPr>
        <w:spacing w:after="0"/>
      </w:pPr>
      <w:r>
        <w:t xml:space="preserve">         REPUBLIKA HRVATSKA</w:t>
      </w:r>
    </w:p>
    <w:p w:rsidRDefault="00026E5F" w:rsidP="00026E5F" w:rsidR="00026E5F">
      <w:pPr>
        <w:spacing w:after="0"/>
      </w:pPr>
      <w:r>
        <w:t xml:space="preserve"> TRGOVAČKI SUD U VARAŽDINU</w:t>
      </w:r>
    </w:p>
    <w:p w:rsidRDefault="00026E5F" w:rsidP="00026E5F" w:rsidR="00026E5F">
      <w:pPr>
        <w:spacing w:after="0"/>
        <w:ind w:firstLine="720"/>
      </w:pPr>
      <w:r>
        <w:t xml:space="preserve">         B. Radić 2</w:t>
      </w:r>
    </w:p>
    <w:p w:rsidRDefault="00026E5F" w:rsidP="00026E5F" w:rsidR="00026E5F">
      <w:pPr>
        <w:spacing w:after="0"/>
        <w:jc w:val="center"/>
      </w:pPr>
    </w:p>
    <w:p w:rsidRDefault="00026E5F" w:rsidP="00026E5F" w:rsidR="00026E5F">
      <w:pPr>
        <w:spacing w:after="0"/>
        <w:jc w:val="center"/>
      </w:pPr>
    </w:p>
    <w:p w:rsidRDefault="00026E5F" w:rsidP="00026E5F" w:rsidR="00026E5F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agencije, Regionalni centar Zagreb, Podružnica Varaždin, Augusta Cesarca 2, Varaždin, za pokretanje skraćenog stečajnog postupka protiv dužnika </w:t>
      </w:r>
      <w:r>
        <w:t>MATKA</w:t>
      </w:r>
      <w:r>
        <w:t xml:space="preserve"> d.o.o., OIB:</w:t>
      </w:r>
      <w:r>
        <w:t xml:space="preserve"> 34437360287</w:t>
      </w:r>
      <w:r>
        <w:t>, sa sjedištem u</w:t>
      </w:r>
      <w:r>
        <w:t xml:space="preserve"> Antuna Mihanovića 2, 40315 Mursko Središće</w:t>
      </w:r>
      <w:r>
        <w:t>, dana 10. prosinca 2015. godine, temeljem čl. 430. Stečajnog zakona ("Narodne novine" 71/15, u daljnjem tekstu SZ) objavljuje slijedeći</w:t>
      </w:r>
    </w:p>
    <w:p w:rsidRDefault="00026E5F" w:rsidP="00026E5F" w:rsidR="00026E5F">
      <w:pPr>
        <w:spacing w:after="0"/>
        <w:jc w:val="both"/>
      </w:pPr>
    </w:p>
    <w:p w:rsidRDefault="00026E5F" w:rsidP="00026E5F" w:rsidR="00026E5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26E5F" w:rsidP="00026E5F" w:rsidR="00026E5F">
      <w:pPr>
        <w:spacing w:after="0"/>
        <w:jc w:val="both"/>
      </w:pPr>
    </w:p>
    <w:p w:rsidRDefault="00026E5F" w:rsidP="00026E5F" w:rsidR="00026E5F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MATKA d.o.o., OIB: 34437360287, sa sjedištem u Antuna Mihanovića 2, 40315 Mursko Središće, iznosi </w:t>
      </w:r>
      <w:r>
        <w:t>59.912,72</w:t>
      </w:r>
      <w:r>
        <w:t xml:space="preserve"> kn.</w:t>
      </w:r>
    </w:p>
    <w:p w:rsidRDefault="00026E5F" w:rsidP="00026E5F" w:rsidR="00026E5F">
      <w:pPr>
        <w:spacing w:after="0"/>
        <w:jc w:val="both"/>
      </w:pPr>
    </w:p>
    <w:p w:rsidRDefault="00026E5F" w:rsidP="00026E5F" w:rsidR="00026E5F">
      <w:pPr>
        <w:spacing w:after="0"/>
        <w:jc w:val="both"/>
      </w:pPr>
      <w:r>
        <w:tab/>
        <w:t xml:space="preserve">II/ Poziva se direktor dužnika </w:t>
      </w:r>
      <w:r>
        <w:t xml:space="preserve">Jasna </w:t>
      </w:r>
      <w:proofErr w:type="spellStart"/>
      <w:r>
        <w:t>Šincek</w:t>
      </w:r>
      <w:proofErr w:type="spellEnd"/>
      <w:r>
        <w:t xml:space="preserve">, OIB: </w:t>
      </w:r>
      <w:r>
        <w:t>55692566201</w:t>
      </w:r>
      <w:r>
        <w:t xml:space="preserve">, </w:t>
      </w:r>
      <w:r>
        <w:t xml:space="preserve">Varaždin, Vladimira </w:t>
      </w:r>
      <w:proofErr w:type="spellStart"/>
      <w:r>
        <w:t>Deduša</w:t>
      </w:r>
      <w:proofErr w:type="spellEnd"/>
      <w:r>
        <w:t xml:space="preserve"> 15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26E5F" w:rsidP="00026E5F" w:rsidR="00026E5F">
      <w:pPr>
        <w:spacing w:after="0"/>
        <w:jc w:val="both"/>
      </w:pPr>
    </w:p>
    <w:p w:rsidRDefault="00026E5F" w:rsidP="00026E5F" w:rsidR="00026E5F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26E5F" w:rsidP="00026E5F" w:rsidR="00026E5F">
      <w:pPr>
        <w:spacing w:after="0"/>
        <w:jc w:val="both"/>
      </w:pPr>
    </w:p>
    <w:p w:rsidRDefault="00026E5F" w:rsidP="00026E5F" w:rsidR="00026E5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26E5F" w:rsidP="00026E5F" w:rsidR="00026E5F">
      <w:pPr>
        <w:spacing w:after="0"/>
        <w:ind w:firstLine="720"/>
        <w:jc w:val="both"/>
      </w:pPr>
    </w:p>
    <w:p w:rsidRDefault="00026E5F" w:rsidP="00026E5F" w:rsidR="00026E5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26E5F" w:rsidP="00026E5F" w:rsidR="00026E5F">
      <w:pPr>
        <w:spacing w:after="0"/>
        <w:outlineLvl w:val="0"/>
      </w:pPr>
    </w:p>
    <w:p w:rsidRDefault="00026E5F" w:rsidP="00026E5F" w:rsidR="00026E5F">
      <w:pPr>
        <w:spacing w:after="0"/>
        <w:jc w:val="center"/>
        <w:outlineLvl w:val="0"/>
      </w:pPr>
    </w:p>
    <w:p w:rsidRDefault="00026E5F" w:rsidP="00026E5F" w:rsidR="00026E5F">
      <w:pPr>
        <w:spacing w:after="0"/>
        <w:jc w:val="center"/>
        <w:outlineLvl w:val="0"/>
      </w:pPr>
    </w:p>
    <w:p w:rsidRDefault="00026E5F" w:rsidP="00026E5F" w:rsidR="00026E5F">
      <w:pPr>
        <w:spacing w:after="0"/>
        <w:jc w:val="center"/>
        <w:outlineLvl w:val="0"/>
      </w:pPr>
    </w:p>
    <w:p w:rsidRDefault="00026E5F" w:rsidP="00026E5F" w:rsidR="00026E5F">
      <w:pPr>
        <w:spacing w:after="0"/>
        <w:jc w:val="center"/>
        <w:outlineLvl w:val="0"/>
      </w:pPr>
      <w:r>
        <w:t>Obrazloženje</w:t>
      </w:r>
    </w:p>
    <w:p w:rsidRDefault="00026E5F" w:rsidP="00026E5F" w:rsidR="00026E5F">
      <w:pPr>
        <w:spacing w:after="0"/>
        <w:outlineLvl w:val="0"/>
      </w:pPr>
    </w:p>
    <w:p w:rsidRDefault="00026E5F" w:rsidP="00026E5F" w:rsidR="00026E5F">
      <w:pPr>
        <w:spacing w:after="0"/>
        <w:jc w:val="both"/>
        <w:outlineLvl w:val="0"/>
      </w:pPr>
      <w:r>
        <w:tab/>
        <w:t>Dana 20. studenog</w:t>
      </w:r>
      <w:r>
        <w:t xml:space="preserve"> 2015. godine, predlagatelj Financijska agencija, Regionalni centar Zagreb Podružnica Varaždin, podnio je prijedlog  za otvaranje stečajnog postupka nad dužnikom MATKA d.o.o., OIB: 34437360287, sa sjedištem u Antuna Mihanovića 2, 40315 Mursko Središće</w:t>
      </w:r>
      <w:r>
        <w:t>, navodeći da dužnik na dan 1. rujna</w:t>
      </w:r>
      <w:r>
        <w:t xml:space="preserve"> 2015. u Očevidniku redoslijeda osnova za plaćanje ima evidentirane neizvršene osnove za plaćanje u ukupnom iznosu od </w:t>
      </w:r>
      <w:r>
        <w:t>59.912,72</w:t>
      </w:r>
      <w:bookmarkStart w:name="_GoBack" w:id="0"/>
      <w:bookmarkEnd w:id="0"/>
      <w:r>
        <w:t xml:space="preserve"> kn te da dužnik nema zaposlenih.</w:t>
      </w:r>
    </w:p>
    <w:p w:rsidRDefault="00026E5F" w:rsidP="00026E5F" w:rsidR="00026E5F">
      <w:pPr>
        <w:spacing w:after="0"/>
        <w:jc w:val="both"/>
        <w:outlineLvl w:val="0"/>
      </w:pPr>
    </w:p>
    <w:p w:rsidRDefault="00026E5F" w:rsidP="00026E5F" w:rsidR="00026E5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26E5F" w:rsidP="00026E5F" w:rsidR="00026E5F">
      <w:pPr>
        <w:spacing w:after="0"/>
        <w:jc w:val="both"/>
        <w:outlineLvl w:val="0"/>
      </w:pPr>
    </w:p>
    <w:p w:rsidRDefault="00026E5F" w:rsidP="00026E5F" w:rsidR="00026E5F">
      <w:pPr>
        <w:spacing w:after="0"/>
        <w:jc w:val="center"/>
        <w:outlineLvl w:val="0"/>
      </w:pPr>
    </w:p>
    <w:p w:rsidRDefault="00026E5F" w:rsidP="00026E5F" w:rsidR="00026E5F">
      <w:pPr>
        <w:spacing w:after="0"/>
        <w:jc w:val="center"/>
        <w:outlineLvl w:val="0"/>
      </w:pPr>
      <w:r>
        <w:t>U Varaždinu, 10. prosinca 2015. godine.</w:t>
      </w:r>
    </w:p>
    <w:p w:rsidRDefault="00026E5F" w:rsidP="00026E5F" w:rsidR="00026E5F">
      <w:pPr>
        <w:spacing w:after="0"/>
        <w:jc w:val="center"/>
        <w:outlineLvl w:val="0"/>
      </w:pPr>
    </w:p>
    <w:p w:rsidRDefault="00026E5F" w:rsidP="00026E5F" w:rsidR="00026E5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26E5F" w:rsidP="00026E5F" w:rsidR="00026E5F">
      <w:pPr>
        <w:spacing w:after="0"/>
        <w:jc w:val="center"/>
        <w:outlineLvl w:val="0"/>
      </w:pPr>
    </w:p>
    <w:p w:rsidRDefault="00026E5F" w:rsidP="00026E5F" w:rsidR="00026E5F">
      <w:pPr>
        <w:spacing w:after="0"/>
        <w:ind w:firstLine="720" w:left="3600"/>
        <w:jc w:val="center"/>
        <w:outlineLvl w:val="0"/>
      </w:pPr>
      <w:r>
        <w:t>STEČAJNI SUDAC:</w:t>
      </w:r>
    </w:p>
    <w:p w:rsidRDefault="00026E5F" w:rsidP="00026E5F" w:rsidR="00026E5F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026E5F" w:rsidP="00026E5F" w:rsidR="00026E5F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026E5F" w:rsidP="00026E5F" w:rsidR="00026E5F">
      <w:pPr>
        <w:spacing w:after="0"/>
        <w:ind w:firstLine="720" w:left="3600"/>
        <w:jc w:val="center"/>
        <w:outlineLvl w:val="0"/>
      </w:pPr>
    </w:p>
    <w:p w:rsidRDefault="00026E5F" w:rsidP="00026E5F" w:rsidR="00026E5F">
      <w:pPr>
        <w:spacing w:after="0"/>
        <w:outlineLvl w:val="0"/>
      </w:pPr>
    </w:p>
    <w:p w:rsidRDefault="00026E5F" w:rsidP="00026E5F" w:rsidR="00026E5F">
      <w:pPr>
        <w:spacing w:after="0"/>
        <w:outlineLvl w:val="0"/>
      </w:pPr>
    </w:p>
    <w:p w:rsidRDefault="00026E5F" w:rsidP="00026E5F" w:rsidR="00026E5F">
      <w:pPr>
        <w:spacing w:after="0"/>
        <w:outlineLvl w:val="0"/>
      </w:pPr>
    </w:p>
    <w:p w:rsidRDefault="00026E5F" w:rsidP="00026E5F" w:rsidR="00026E5F">
      <w:pPr>
        <w:spacing w:after="0"/>
        <w:outlineLvl w:val="0"/>
      </w:pPr>
    </w:p>
    <w:p w:rsidRDefault="00026E5F" w:rsidP="00026E5F" w:rsidR="00026E5F">
      <w:pPr>
        <w:spacing w:after="0"/>
        <w:outlineLvl w:val="0"/>
      </w:pPr>
      <w:r>
        <w:t>DNA:</w:t>
      </w:r>
    </w:p>
    <w:p w:rsidRDefault="00026E5F" w:rsidP="00026E5F" w:rsidR="00026E5F">
      <w:pPr>
        <w:spacing w:after="0"/>
        <w:outlineLvl w:val="0"/>
      </w:pPr>
    </w:p>
    <w:p w:rsidRDefault="00026E5F" w:rsidP="00026E5F" w:rsidR="00026E5F">
      <w:pPr>
        <w:spacing w:after="0"/>
        <w:outlineLvl w:val="0"/>
      </w:pPr>
      <w:r>
        <w:t>- e-Oglasna ploča suda</w:t>
      </w:r>
    </w:p>
    <w:p w:rsidRDefault="00AE649C" w:rsidP="00026E5F" w:rsidR="00AE649C" w:rsidRPr="00B76F3C">
      <w:pPr>
        <w:pStyle w:val="Naslov3"/>
        <w:numPr>
          <w:ilvl w:val="0"/>
          <w:numId w:val="0"/>
        </w:numPr>
      </w:pPr>
    </w:p>
    <w:p w:rsidRDefault="0098542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42A" w:rsidP="00537B78" w:rsidR="0098542A">
      <w:r>
        <w:separator/>
      </w:r>
    </w:p>
  </w:endnote>
  <w:endnote w:id="0" w:type="continuationSeparator">
    <w:p w:rsidRDefault="0098542A" w:rsidP="00537B78" w:rsidR="00985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42A" w:rsidP="00537B78" w:rsidR="0098542A">
      <w:r>
        <w:separator/>
      </w:r>
    </w:p>
  </w:footnote>
  <w:footnote w:id="0" w:type="continuationSeparator">
    <w:p w:rsidRDefault="0098542A" w:rsidP="00537B78" w:rsidR="009854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E5F" w:rsidR="008333A9">
    <w:pPr>
      <w:pStyle w:val="Zaglavlje"/>
    </w:pPr>
    <w:r>
      <w:rPr>
        <w:rStyle w:val="PozadinaSvijetloCrvena"/>
        <w:shd w:fill="auto" w:color="auto" w:val="clear"/>
      </w:rPr>
      <w:t>Poslovni broj: 2 St-869/15-4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E5F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42A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C1B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6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St-869/2015-4</izvorni_sadrzaj>
    <derivirana_varijabla naziv="DomainObject.Oznaka_1">St-869/2015-4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MATKA društvo s ograničenom odgovornošću za trgovinu i posredovanje u prodaji</izvorni_sadrzaj>
    <derivirana_varijabla naziv="DomainObject.Predmet.ProtustrankaFormated_1">  MATKA društvo s ograničenom odgovornošću za trgovinu i posredovanje u prodaji</derivirana_varijabla>
  </DomainObject.Predmet.ProtustrankaFormated>
  <DomainObject.Predmet.ProtustrankaFormatedOIB>
    <izvorni_sadrzaj>  MATKA društvo s ograničenom odgovornošću za trgovinu i posredovanje u prodaji, OIB 34437360287</izvorni_sadrzaj>
    <derivirana_varijabla naziv="DomainObject.Predmet.ProtustrankaFormatedOIB_1">  MATKA društvo s ograničenom odgovornošću za trgovinu i posredovanje u prodaji, OIB 34437360287</derivirana_varijabla>
  </DomainObject.Predmet.ProtustrankaFormatedOIB>
  <DomainObject.Predmet.ProtustrankaFormatedWithAdress>
    <izvorni_sadrzaj> MATKA društvo s ograničenom odgovornošću za trgovinu i posredovanje u prodaji, Antuna Mihanovića 2, 40315 Mursko Središće</izvorni_sadrzaj>
    <derivirana_varijabla naziv="DomainObject.Predmet.ProtustrankaFormatedWithAdress_1"> MATKA društvo s ograničenom odgovornošću za trgovinu i posredovanje u prodaji, Antuna Mihanovića 2, 40315 Mursko Središće</derivirana_varijabla>
  </DomainObject.Predmet.ProtustrankaFormatedWithAdress>
  <DomainObject.Predmet.ProtustrankaFormatedWithAdressOIB>
    <izvorni_sadrzaj> MATKA društvo s ograničenom odgovornošću za trgovinu i posredovanje u prodaji, OIB 34437360287, Antuna Mihanovića 2, 40315 Mursko Središće</izvorni_sadrzaj>
    <derivirana_varijabla naziv="DomainObject.Predmet.ProtustrankaFormatedWithAdressOIB_1"> MATKA društvo s ograničenom odgovornošću za trgovinu i posredovanje u prodaji, OIB 34437360287, Antuna Mihanovića 2, 40315 Mursko Središće</derivirana_varijabla>
  </DomainObject.Predmet.ProtustrankaFormatedWithAdressOIB>
  <DomainObject.Predmet.ProtustrankaWithAdress>
    <izvorni_sadrzaj>MATKA društvo s ograničenom odgovornošću za trgovinu i posredovanje u prodaji Antuna Mihanovića 2, 40315 Mursko Središće</izvorni_sadrzaj>
    <derivirana_varijabla naziv="DomainObject.Predmet.ProtustrankaWithAdress_1">MATKA društvo s ograničenom odgovornošću za trgovinu i posredovanje u prodaji Antuna Mihanovića 2, 40315 Mursko Središće</derivirana_varijabla>
  </DomainObject.Predmet.ProtustrankaWithAdress>
  <DomainObject.Predmet.ProtustrankaWithAdressOIB>
    <izvorni_sadrzaj>MATKA društvo s ograničenom odgovornošću za trgovinu i posredovanje u prodaji, OIB 34437360287, Antuna Mihanovića 2, 40315 Mursko Središće</izvorni_sadrzaj>
    <derivirana_varijabla naziv="DomainObject.Predmet.ProtustrankaWithAdressOIB_1">MATKA društvo s ograničenom odgovornošću za trgovinu i posredovanje u prodaji, OIB 34437360287, Antuna Mihanovića 2, 40315 Mursko Središće</derivirana_varijabla>
  </DomainObject.Predmet.ProtustrankaWithAdressOIB>
  <DomainObject.Predmet.ProtustrankaNazivFormated>
    <izvorni_sadrzaj>MATKA društvo s ograničenom odgovornošću za trgovinu i posredovanje u prodaji</izvorni_sadrzaj>
    <derivirana_varijabla naziv="DomainObject.Predmet.ProtustrankaNazivFormated_1">MATKA društvo s ograničenom odgovornošću za trgovinu i posredovanje u prodaji</derivirana_varijabla>
  </DomainObject.Predmet.ProtustrankaNazivFormated>
  <DomainObject.Predmet.ProtustrankaNazivFormatedOIB>
    <izvorni_sadrzaj>MATKA društvo s ograničenom odgovornošću za trgovinu i posredovanje u prodaji, OIB 34437360287</izvorni_sadrzaj>
    <derivirana_varijabla naziv="DomainObject.Predmet.ProtustrankaNazivFormatedOIB_1">MATKA društvo s ograničenom odgovornošću za trgovinu i posredovanje u prodaji, OIB 34437360287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59912.72</izvorni_sadrzaj>
    <derivirana_varijabla naziv="DomainObject.Predmet.TrenutnaVrijednost_1">59912.72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MATKA društvo s ograničenom odgovornošću za trgovinu i posredovanje u prodaji</item>
    </izvorni_sadrzaj>
    <derivirana_varijabla naziv="DomainObject.Predmet.ProtuStrankaListFormated_1">
      <item>MATKA društvo s ograničenom odgovornošću za trgovinu i posredovanje u prodaji</item>
    </derivirana_varijabla>
  </DomainObject.Predmet.ProtuStrankaListFormated>
  <DomainObject.Predmet.ProtuStrankaListFormatedOIB>
    <izvorni_sadrzaj>
      <item>MATKA društvo s ograničenom odgovornošću za trgovinu i posredovanje u prodaji, OIB 34437360287</item>
    </izvorni_sadrzaj>
    <derivirana_varijabla naziv="DomainObject.Predmet.ProtuStrankaListFormatedOIB_1">
      <item>MATKA društvo s ograničenom odgovornošću za trgovinu i posredovanje u prodaji, OIB 34437360287</item>
    </derivirana_varijabla>
  </DomainObject.Predmet.ProtuStrankaListFormatedOIB>
  <DomainObject.Predmet.ProtuStrankaListFormatedWithAdress>
    <izvorni_sadrzaj>
      <item>MATKA društvo s ograničenom odgovornošću za trgovinu i posredovanje u prodaji, Antuna Mihanovića 2, 40315 Mursko Središće</item>
    </izvorni_sadrzaj>
    <derivirana_varijabla naziv="DomainObject.Predmet.ProtuStrankaListFormatedWithAdress_1">
      <item>MATKA društvo s ograničenom odgovornošću za trgovinu i posredovanje u prodaji, Antuna Mihanovića 2, 40315 Mursko Središće</item>
    </derivirana_varijabla>
  </DomainObject.Predmet.ProtuStrankaListFormatedWithAdress>
  <DomainObject.Predmet.ProtuStrankaListFormatedWithAdressOIB>
    <izvorni_sadrzaj>
      <item>MATKA društvo s ograničenom odgovornošću za trgovinu i posredovanje u prodaji, OIB 34437360287, Antuna Mihanovića 2, 40315 Mursko Središće</item>
    </izvorni_sadrzaj>
    <derivirana_varijabla naziv="DomainObject.Predmet.ProtuStrankaListFormatedWithAdressOIB_1">
      <item>MATKA društvo s ograničenom odgovornošću za trgovinu i posredovanje u prodaji, OIB 34437360287, Antuna Mihanovića 2, 40315 Mursko Središće</item>
    </derivirana_varijabla>
  </DomainObject.Predmet.ProtuStrankaListFormatedWithAdressOIB>
  <DomainObject.Predmet.ProtuStrankaListNazivFormated>
    <izvorni_sadrzaj>
      <item>MATKA društvo s ograničenom odgovornošću za trgovinu i posredovanje u prodaji</item>
    </izvorni_sadrzaj>
    <derivirana_varijabla naziv="DomainObject.Predmet.ProtuStrankaListNazivFormated_1">
      <item>MATKA društvo s ograničenom odgovornošću za trgovinu i posredovanje u prodaji</item>
    </derivirana_varijabla>
  </DomainObject.Predmet.ProtuStrankaListNazivFormated>
  <DomainObject.Predmet.ProtuStrankaListNazivFormatedOIB>
    <izvorni_sadrzaj>
      <item>MATKA društvo s ograničenom odgovornošću za trgovinu i posredovanje u prodaji, OIB 34437360287</item>
    </izvorni_sadrzaj>
    <derivirana_varijabla naziv="DomainObject.Predmet.ProtuStrankaListNazivFormatedOIB_1">
      <item>MATKA društvo s ograničenom odgovornošću za trgovinu i posredovanje u prodaji, OIB 34437360287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St-869/2015-4</izvorni_sadrzaj>
    <derivirana_varijabla naziv="DomainObject.PoslovniBrojDokumenta_1">St-869/2015-4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MATKA društvo s ograničenom odgovornošću za trgovinu i posredovanje u prodaji</izvorni_sadrzaj>
    <derivirana_varijabla naziv="DomainObject.Predmet.ProtustrankaIDrugi_1">MATKA društvo s ograničenom odgovornošću za trgovinu i posredovanje u prodaji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MATKA društvo s ograničenom odgovornošću za trgovinu i posredovanje u prodaji, OIB 34437360287, Antuna Mihanovića 2, 40315 Mursko Središće</izvorni_sadrzaj>
    <derivirana_varijabla naziv="DomainObject.Predmet.ProtustrankaIDrugiAdressOIB_1">MATKA društvo s ograničenom odgovornošću za trgovinu i posredovanje u prodaji, OIB 34437360287, Antuna Mihanovića 2,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MATKA društvo s ograničenom odgovornošću za trgovinu i posredovanje u prodaji</item>
      <item>E-oglasna ploča</item>
      <item>Sudski registar</item>
    </izvorni_sadrzaj>
    <derivirana_varijabla naziv="DomainObject.Predmet.SudioniciListNaziv_1">
      <item>Financijska agencija</item>
      <item>MATKA društvo s ograničenom odgovornošću za trgovinu i posredovanje u prodaji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MATKA društvo s ograničenom odgovornošću za trgovinu i posredovanje u prodaji, OIB 34437360287, Antuna Mihanovića 2,40315 Mursko Središće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MATKA društvo s ograničenom odgovornošću za trgovinu i posredovanje u prodaji, OIB 34437360287, Antuna Mihanovića 2,40315 Mursko Središće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739E3-74B8-4844-A116-823966FAC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2533</properties:Characters>
  <properties:Lines>78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2015-12-10T14:19:00Z</cp:lastPrinted>
  <dcterms:modified xmlns:xsi="http://www.w3.org/2001/XMLSchema-instance" xsi:type="dcterms:W3CDTF">2015-12-10T14:19:00Z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